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3f08" w14:paraId="3843f0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D4958">
        <w:t>2</w:t>
      </w:r>
      <w:r w:rsidR="00E255BF">
        <w:t>2</w:t>
      </w:r>
      <w:r w:rsidR="002D4958">
        <w:t>46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2D4958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</w:t>
      </w:r>
      <w:r w:rsidR="002D4958">
        <w:t xml:space="preserve">OIB 85821130368 </w:t>
      </w:r>
      <w:r w:rsidRPr="00E255BF">
        <w:t xml:space="preserve">za otvaranje stečajnog postupka nad dužnikom </w:t>
      </w:r>
      <w:r w:rsidR="002D4958" w:rsidRPr="002D4958">
        <w:t>ŠIMO PROMET jednostavno društvo s ograničenom odgovornošću za usluge i trgovinu, Livana, Omladinska 80, MBS 030127382, OIB 04536890716</w:t>
      </w:r>
      <w:r w:rsidRPr="00E255BF">
        <w:t xml:space="preserve">, dana </w:t>
      </w:r>
      <w:r w:rsidR="002D4958">
        <w:t>19</w:t>
      </w:r>
      <w:r w:rsidRPr="00E255BF">
        <w:t xml:space="preserve">. </w:t>
      </w:r>
      <w:r w:rsidR="002D4958">
        <w:t>svibnj</w:t>
      </w:r>
      <w:r w:rsidRPr="00E255BF">
        <w:t>a 201</w:t>
      </w:r>
      <w:r w:rsidR="002D4958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4B5C69" w:rsidRPr="004B5C69">
        <w:t>Šim</w:t>
      </w:r>
      <w:r w:rsidR="004B5C69">
        <w:t>e</w:t>
      </w:r>
      <w:r w:rsidR="004B5C69" w:rsidRPr="004B5C69">
        <w:t xml:space="preserve"> Antunović</w:t>
      </w:r>
      <w:r w:rsidR="004B5C69">
        <w:t>a</w:t>
      </w:r>
      <w:r w:rsidR="004B5C69" w:rsidRPr="004B5C69">
        <w:t>, Bistrinci, Dravska 11, OIB 89744276476</w:t>
      </w:r>
      <w:r>
        <w:t xml:space="preserve"> po t. 4. izreke rješenja ovoga suda poslovnog broja 14 St-</w:t>
      </w:r>
      <w:r w:rsidR="003027CD">
        <w:t>2246</w:t>
      </w:r>
      <w:r>
        <w:t xml:space="preserve">/16-21 od </w:t>
      </w:r>
      <w:r w:rsidR="003027CD">
        <w:t>24</w:t>
      </w:r>
      <w:r>
        <w:t>.0</w:t>
      </w:r>
      <w:r w:rsidR="003027CD">
        <w:t>2</w:t>
      </w:r>
      <w:r>
        <w:t>.201</w:t>
      </w:r>
      <w:r w:rsidR="003027CD">
        <w:t>7</w:t>
      </w:r>
      <w:r>
        <w:t>., odnosno da u dogovoru sa stečajn</w:t>
      </w:r>
      <w:r w:rsidR="004B5C69">
        <w:t>i</w:t>
      </w:r>
      <w:r>
        <w:t>m upravitelj</w:t>
      </w:r>
      <w:r w:rsidR="004B5C69">
        <w:t>e</w:t>
      </w:r>
      <w:r>
        <w:t xml:space="preserve">m </w:t>
      </w:r>
      <w:r w:rsidR="004B5C69" w:rsidRPr="004B5C69">
        <w:t>Bojan</w:t>
      </w:r>
      <w:r w:rsidR="004B5C69">
        <w:t>om</w:t>
      </w:r>
      <w:r w:rsidR="004B5C69" w:rsidRPr="004B5C69">
        <w:t xml:space="preserve"> Sudarević, Osijek, Trg bana J. Jelačića 27, OIB 97806800829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3B0418">
        <w:t>19</w:t>
      </w:r>
      <w:r w:rsidRPr="008D4802">
        <w:t xml:space="preserve">. </w:t>
      </w:r>
      <w:r w:rsidR="003B0418">
        <w:t>svibnj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3B0418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3B0418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3B0418" w:rsidRPr="003B0418">
        <w:t>Šim</w:t>
      </w:r>
      <w:r w:rsidR="003B0418">
        <w:t>o</w:t>
      </w:r>
      <w:r w:rsidR="003B0418" w:rsidRPr="003B0418">
        <w:t xml:space="preserve"> Antunović, Bistrinci, Dravska 11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3B0418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3B0418">
        <w:t>Bojan Sudarević</w:t>
      </w:r>
    </w:p>
    <w:p w:rsidRDefault="00790637" w:rsidP="00790637" w:rsidR="00790637" w:rsidRPr="00790637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790637">
        <w:rPr>
          <w:rFonts w:cstheme="majorBidi" w:hAnsiTheme="majorBidi" w:asciiTheme="majorBidi"/>
        </w:rPr>
        <w:t xml:space="preserve">mrežna stranica e-Oglasna ploča sudova </w:t>
      </w:r>
    </w:p>
    <w:p w:rsidRDefault="00790637" w:rsidP="00790637" w:rsidR="00790637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6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41456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4958"/>
    <w:rsid w:val="002E4642"/>
    <w:rsid w:val="002E7C6A"/>
    <w:rsid w:val="002F7679"/>
    <w:rsid w:val="003027CD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B0418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B5C69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906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4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4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45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45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4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4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4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4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2017.</izvorni_sadrzaj>
    <derivirana_varijabla naziv="DomainObject.Predmet.DatumRjesavanja_1">24.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St-2246/2016</izvorni_sadrzaj>
    <derivirana_varijabla naziv="DomainObject.Predmet.OznakaBroj_1">St-2246/2016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ŠIMO PROMET jednostavno društvo s ograničenom odgovornošću za usluge i trgovinu</izvorni_sadrzaj>
    <derivirana_varijabla naziv="DomainObject.Predmet.ProtustrankaFormated_1">  ŠIMO PROMET jednostavno društvo s ograničenom odgovornošću za usluge i trgovinu</derivirana_varijabla>
  </DomainObject.Predmet.ProtustrankaFormated>
  <DomainObject.Predmet.ProtustrankaFormatedOIB>
    <izvorni_sadrzaj>  ŠIMO PROMET jednostavno društvo s ograničenom odgovornošću za usluge i trgovinu, OIB 04536890716</izvorni_sadrzaj>
    <derivirana_varijabla naziv="DomainObject.Predmet.ProtustrankaFormatedOIB_1">  ŠIMO PROMET jednostavno društvo s ograničenom odgovornošću za usluge i trgovinu, OIB 04536890716</derivirana_varijabla>
  </DomainObject.Predmet.ProtustrankaFormatedOIB>
  <DomainObject.Predmet.ProtustrankaFormatedWithAdress>
    <izvorni_sadrzaj> ŠIMO PROMET jednostavno društvo s ograničenom odgovornošću za usluge i trgovinu, Omladinska 80, 31431 Livana</izvorni_sadrzaj>
    <derivirana_varijabla naziv="DomainObject.Predmet.ProtustrankaFormatedWithAdress_1"> ŠIMO PROMET jednostavno društvo s ograničenom odgovornošću za usluge i trgovinu, Omladinska 80, 31431 Livana</derivirana_varijabla>
  </DomainObject.Predmet.ProtustrankaFormatedWithAdress>
  <DomainObject.Predmet.ProtustrankaFormatedWithAdressOIB>
    <izvorni_sadrzaj> ŠIMO PROMET jednostavno društvo s ograničenom odgovornošću za usluge i trgovinu, OIB 04536890716, Omladinska 80, 31431 Livana</izvorni_sadrzaj>
    <derivirana_varijabla naziv="DomainObject.Predmet.ProtustrankaFormatedWithAdressOIB_1"> ŠIMO PROMET jednostavno društvo s ograničenom odgovornošću za usluge i trgovinu, OIB 04536890716, Omladinska 80, 31431 Livana</derivirana_varijabla>
  </DomainObject.Predmet.ProtustrankaFormatedWithAdressOIB>
  <DomainObject.Predmet.ProtustrankaWithAdress>
    <izvorni_sadrzaj>ŠIMO PROMET jednostavno društvo s ograničenom odgovornošću za usluge i trgovinu Omladinska 80, 31431 Livana</izvorni_sadrzaj>
    <derivirana_varijabla naziv="DomainObject.Predmet.ProtustrankaWithAdress_1">ŠIMO PROMET jednostavno društvo s ograničenom odgovornošću za usluge i trgovinu Omladinska 80, 31431 Livana</derivirana_varijabla>
  </DomainObject.Predmet.ProtustrankaWithAdress>
  <DomainObject.Predmet.ProtustrankaWithAdressOIB>
    <izvorni_sadrzaj>ŠIMO PROMET jednostavno društvo s ograničenom odgovornošću za usluge i trgovinu, OIB 04536890716, Omladinska 80, 31431 Livana</izvorni_sadrzaj>
    <derivirana_varijabla naziv="DomainObject.Predmet.ProtustrankaWithAdressOIB_1">ŠIMO PROMET jednostavno društvo s ograničenom odgovornošću za usluge i trgovinu, OIB 04536890716, Omladinska 80, 31431 Livana</derivirana_varijabla>
  </DomainObject.Predmet.ProtustrankaWithAdressOIB>
  <DomainObject.Predmet.ProtustrankaNazivFormated>
    <izvorni_sadrzaj>ŠIMO PROMET jednostavno društvo s ograničenom odgovornošću za usluge i trgovinu</izvorni_sadrzaj>
    <derivirana_varijabla naziv="DomainObject.Predmet.ProtustrankaNazivFormated_1">ŠIMO PROMET jednostavno društvo s ograničenom odgovornošću za usluge i trgovinu</derivirana_varijabla>
  </DomainObject.Predmet.ProtustrankaNazivFormated>
  <DomainObject.Predmet.ProtustrankaNazivFormatedOIB>
    <izvorni_sadrzaj>ŠIMO PROMET jednostavno društvo s ograničenom odgovornošću za usluge i trgovinu, OIB 04536890716</izvorni_sadrzaj>
    <derivirana_varijabla naziv="DomainObject.Predmet.ProtustrankaNazivFormatedOIB_1">ŠIMO PROMET jednostavno društvo s ograničenom odgovornošću za usluge i trgovinu, OIB 04536890716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ŠIMO PROMET jednostavno društvo s ograničenom odgovornošću za usluge i trgovinu</item>
    </izvorni_sadrzaj>
    <derivirana_varijabla naziv="DomainObject.Predmet.ProtuStrankaListFormated_1">
      <item>ŠIMO PROMET jednostavno društvo s ograničenom odgovornošću za usluge i trgovinu</item>
    </derivirana_varijabla>
  </DomainObject.Predmet.ProtuStrankaListFormated>
  <DomainObject.Predmet.ProtuStrankaListFormatedOIB>
    <izvorni_sadrzaj>
      <item>ŠIMO PROMET jednostavno društvo s ograničenom odgovornošću za usluge i trgovinu, OIB 04536890716</item>
    </izvorni_sadrzaj>
    <derivirana_varijabla naziv="DomainObject.Predmet.ProtuStrankaListFormatedOIB_1">
      <item>ŠIMO PROMET jednostavno društvo s ograničenom odgovornošću za usluge i trgovinu, OIB 04536890716</item>
    </derivirana_varijabla>
  </DomainObject.Predmet.ProtuStrankaListFormatedOIB>
  <DomainObject.Predmet.ProtuStrankaListFormatedWithAdress>
    <izvorni_sadrzaj>
      <item>ŠIMO PROMET jednostavno društvo s ograničenom odgovornošću za usluge i trgovinu, Omladinska 80, 31431 Livana</item>
    </izvorni_sadrzaj>
    <derivirana_varijabla naziv="DomainObject.Predmet.ProtuStrankaListFormatedWithAdress_1">
      <item>ŠIMO PROMET jednostavno društvo s ograničenom odgovornošću za usluge i trgovinu, Omladinska 80, 31431 Livana</item>
    </derivirana_varijabla>
  </DomainObject.Predmet.ProtuStrankaListFormatedWithAdress>
  <DomainObject.Predmet.ProtuStrankaListFormatedWithAdressOIB>
    <izvorni_sadrzaj>
      <item>ŠIMO PROMET jednostavno društvo s ograničenom odgovornošću za usluge i trgovinu, OIB 04536890716, Omladinska 80, 31431 Livana</item>
    </izvorni_sadrzaj>
    <derivirana_varijabla naziv="DomainObject.Predmet.ProtuStrankaListFormatedWithAdressOIB_1">
      <item>ŠIMO PROMET jednostavno društvo s ograničenom odgovornošću za usluge i trgovinu, OIB 04536890716, Omladinska 80, 31431 Livana</item>
    </derivirana_varijabla>
  </DomainObject.Predmet.ProtuStrankaListFormatedWithAdressOIB>
  <DomainObject.Predmet.ProtuStrankaListNazivFormated>
    <izvorni_sadrzaj>
      <item>ŠIMO PROMET jednostavno društvo s ograničenom odgovornošću za usluge i trgovinu</item>
    </izvorni_sadrzaj>
    <derivirana_varijabla naziv="DomainObject.Predmet.ProtuStrankaListNazivFormated_1">
      <item>ŠIMO PROMET jednostavno društvo s ograničenom odgovornošću za usluge i trgovinu</item>
    </derivirana_varijabla>
  </DomainObject.Predmet.ProtuStrankaListNazivFormated>
  <DomainObject.Predmet.ProtuStrankaListNazivFormatedOIB>
    <izvorni_sadrzaj>
      <item>ŠIMO PROMET jednostavno društvo s ograničenom odgovornošću za usluge i trgovinu, OIB 04536890716</item>
    </izvorni_sadrzaj>
    <derivirana_varijabla naziv="DomainObject.Predmet.ProtuStrankaListNazivFormatedOIB_1">
      <item>ŠIMO PROMET jednostavno društvo s ograničenom odgovornošću za usluge i trgovinu, OIB 04536890716</item>
    </derivirana_varijabla>
  </DomainObject.Predmet.ProtuStrankaListNazivFormatedOIB>
  <DomainObject.Predmet.OstaliListFormated>
    <izvorni_sadrzaj>
      <item>ŽDO GUO Osijek</item>
      <item>Bojan Sudarević</item>
      <item>Šimo Antunović</item>
    </izvorni_sadrzaj>
    <derivirana_varijabla naziv="DomainObject.Predmet.OstaliListFormated_1">
      <item>ŽDO GUO Osijek</item>
      <item>Bojan Sudarević</item>
      <item>Šimo Antunović</item>
    </derivirana_varijabla>
  </DomainObject.Predmet.OstaliListFormated>
  <DomainObject.Predmet.OstaliListFormatedOIB>
    <izvorni_sadrzaj>
      <item>ŽDO GUO Osijek</item>
      <item>Bojan Sudarević, OIB 97806800829</item>
      <item>Šimo Antunović, OIB 89744276476</item>
    </izvorni_sadrzaj>
    <derivirana_varijabla naziv="DomainObject.Predmet.OstaliListFormatedOIB_1">
      <item>ŽDO GUO Osijek</item>
      <item>Bojan Sudarević, OIB 97806800829</item>
      <item>Šimo Antunović, OIB 89744276476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Šimo Antunović, I. Gundulića 30, 31000 Osijek</item>
    </izvorni_sadrzaj>
    <derivirana_varijabla naziv="DomainObject.Predmet.OstaliListFormatedWithAdress_1">
      <item>ŽDO GUO Osijek</item>
      <item>Bojan Sudarević, Trg bana J. Jelačića 27, 31000 Osijek</item>
      <item>Šimo Antunović, I. Gundulića 30, 31000 Osijek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Šimo Antunović, OIB 89744276476, I. Gundulića 30, 31000 Osijek</item>
    </izvorni_sadrzaj>
    <derivirana_varijabla naziv="DomainObject.Predmet.OstaliListFormatedWithAdressOIB_1">
      <item>ŽDO GUO Osijek</item>
      <item>Bojan Sudarević, OIB 97806800829, Trg bana J. Jelačića 27, 31000 Osijek</item>
      <item>Šimo Antunović, OIB 89744276476, I. Gundulića 30, 31000 Osijek</item>
    </derivirana_varijabla>
  </DomainObject.Predmet.OstaliListFormatedWithAdressOIB>
  <DomainObject.Predmet.OstaliListNazivFormated>
    <izvorni_sadrzaj>
      <item>ŽDO GUO Osijek</item>
      <item>Bojan Sudarević</item>
      <item>Šimo Antunović</item>
    </izvorni_sadrzaj>
    <derivirana_varijabla naziv="DomainObject.Predmet.OstaliListNazivFormated_1">
      <item>ŽDO GUO Osijek</item>
      <item>Bojan Sudarević</item>
      <item>Šimo Antunović</item>
    </derivirana_varijabla>
  </DomainObject.Predmet.OstaliListNazivFormated>
  <DomainObject.Predmet.OstaliListNazivFormatedOIB>
    <izvorni_sadrzaj>
      <item>ŽDO GUO Osijek</item>
      <item>Bojan Sudarević, OIB 97806800829</item>
      <item>Šimo Antunović, OIB 89744276476</item>
    </izvorni_sadrzaj>
    <derivirana_varijabla naziv="DomainObject.Predmet.OstaliListNazivFormatedOIB_1">
      <item>ŽDO GUO Osijek</item>
      <item>Bojan Sudarević, OIB 97806800829</item>
      <item>Šimo Antunović, OIB 89744276476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ŠIMO PROMET jednostavno društvo s ograničenom odgovornošću za usluge i trgovinu</izvorni_sadrzaj>
    <derivirana_varijabla naziv="DomainObject.Predmet.ProtustrankaIDrugi_1">ŠIMO PROMET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ŠIMO PROMET jednostavno društvo s ograničenom odgovornošću za usluge i trgovinu, OIB 04536890716, Omladinska 80, 31431 Livana</izvorni_sadrzaj>
    <derivirana_varijabla naziv="DomainObject.Predmet.ProtustrankaIDrugiAdressOIB_1">ŠIMO PROMET jednostavno društvo s ograničenom odgovornošću za usluge i trgovinu, OIB 04536890716, Omladinska 80, 31431 Livana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>20. travnja 2017.</izvorni_sadrzaj>
    <derivirana_varijabla naziv="DomainObject.Predmet.OdlukaRjesenje.DatumPravomocnosti_1">20. travnja 2017.</derivirana_varijabla>
  </DomainObject.Predmet.OdlukaRjesenje.DatumPravomocnosti>
  <DomainObject.Predmet.OdlukaRjesenje.Oznaka>
    <izvorni_sadrzaj>St-2246/2016-21</izvorni_sadrzaj>
    <derivirana_varijabla naziv="DomainObject.Predmet.OdlukaRjesenje.Oznaka_1">St-2246/2016-21</derivirana_varijabla>
  </DomainObject.Predmet.OdlukaRjesenje.Oznaka>
  <DomainObject.Predmet.SudioniciListNaziv>
    <izvorni_sadrzaj>
      <item>FINA RC OSIJEK</item>
      <item>ŠIMO PROMET jednostavno društvo s ograničenom odgovornošću za usluge i trgovinu</item>
      <item>ŽDO GUO Osijek</item>
      <item>Bojan Sudarević</item>
      <item>Šimo Antunović</item>
    </izvorni_sadrzaj>
    <derivirana_varijabla naziv="DomainObject.Predmet.SudioniciListNaziv_1">
      <item>FINA RC OSIJEK</item>
      <item>ŠIMO PROMET jednostavno društvo s ograničenom odgovornošću za usluge i trgovinu</item>
      <item>ŽDO GUO Osijek</item>
      <item>Bojan Sudarević</item>
      <item>Šimo Antunović</item>
    </derivirana_varijabla>
  </DomainObject.Predmet.SudioniciListNaziv>
  <DomainObject.Predmet.SudioniciListAdressOIB>
    <izvorni_sadrzaj>
      <item>FINA RC OSIJEK, OIB 85821130368</item>
      <item>ŠIMO PROMET jednostavno društvo s ograničenom odgovornošću za usluge i trgovinu, OIB 04536890716, Omladinska 80,31431 Livana</item>
      <item>ŽDO GUO Osijek</item>
      <item>Bojan Sudarević, OIB 97806800829, Trg bana J. Jelačića 27,31000 Osijek</item>
      <item>Šimo Antunović, OIB 89744276476, I. Gundulića 30,31000 Osijek</item>
    </izvorni_sadrzaj>
    <derivirana_varijabla naziv="DomainObject.Predmet.SudioniciListAdressOIB_1">
      <item>FINA RC OSIJEK, OIB 85821130368</item>
      <item>ŠIMO PROMET jednostavno društvo s ograničenom odgovornošću za usluge i trgovinu, OIB 04536890716, Omladinska 80,31431 Livana</item>
      <item>ŽDO GUO Osijek</item>
      <item>Bojan Sudarević, OIB 97806800829, Trg bana J. Jelačića 27,31000 Osijek</item>
      <item>Šimo Antunović, OIB 89744276476, I. Gundulića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04536890716</item>
      <item>, OIB null</item>
      <item>, OIB 97806800829</item>
      <item>, OIB 89744276476</item>
    </izvorni_sadrzaj>
    <derivirana_varijabla naziv="DomainObject.Predmet.SudioniciListNazivOIB_1">
      <item>, OIB 85821130368</item>
      <item>, OIB 04536890716</item>
      <item>, OIB null</item>
      <item>, OIB 97806800829</item>
      <item>, OIB 89744276476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258</properties:Words>
  <properties:Characters>1434</properties:Characters>
  <properties:Lines>44</properties:Lines>
  <properties:Paragraphs>14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2017-05-19T11:47:00Z</cp:lastPrinted>
  <dcterms:modified xmlns:xsi="http://www.w3.org/2001/XMLSchema-instance" xsi:type="dcterms:W3CDTF">2017-05-19T11:59:00Z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