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1f82" w14:paraId="9b21f82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C701B8" w:rsidP="00C701B8" w:rsidR="00C701B8" w:rsidRPr="008C6C52">
      <w:r w:rsidRPr="008C6C52">
        <w:t xml:space="preserve">REPUBLIKA HRVATSKA </w:t>
      </w:r>
      <w:r w:rsidRPr="008C6C52">
        <w:tab/>
      </w:r>
      <w:r w:rsidRPr="008C6C52">
        <w:tab/>
      </w:r>
      <w:r w:rsidRPr="008C6C52">
        <w:tab/>
      </w:r>
      <w:r w:rsidRPr="008C6C52">
        <w:tab/>
      </w:r>
      <w:r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AF2216" w:rsidR="00C701B8" w:rsidRPr="008C6C52"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>
      <w:pPr>
        <w:jc w:val="both"/>
      </w:pPr>
      <w:r w:rsidRPr="008C6C52">
        <w:tab/>
      </w:r>
      <w:r w:rsidR="00AF2216" w:rsidRPr="00AF2216">
        <w:t xml:space="preserve">Trgovački sud u Pazinu, po stečajnom sucu Ivanu Dujiću, po prijedlogu predlagatelja Financijske agencije, RC Rijeka, Podružnica Pula, Giardini 5, OIB: 85821130368, za otvaranje stečajnog postupka </w:t>
      </w:r>
      <w:r w:rsidR="009159CF" w:rsidRPr="009159CF">
        <w:t>KONZALTING ALPE - ADRIA d.o.o. Buje, Ulica Vladimira Nazora 24, OIB: 01436546219</w:t>
      </w:r>
      <w:r w:rsidR="006042F4" w:rsidRPr="008C6C52">
        <w:t xml:space="preserve">, </w:t>
      </w:r>
      <w:r w:rsidR="009159CF">
        <w:t>17</w:t>
      </w:r>
      <w:r w:rsidRPr="008C6C52">
        <w:t xml:space="preserve">. </w:t>
      </w:r>
      <w:r w:rsidR="00A24792">
        <w:t>ožujka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9159CF" w:rsidP="00C701B8" w:rsidR="009159CF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9159CF" w:rsidRPr="009159CF">
        <w:t>KONZALTING ALPE - ADRIA d.o.o. Buje, Ulica Vladimira Nazora 24, OIB: 01436546219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135B37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9159CF" w:rsidRPr="009159CF">
        <w:t xml:space="preserve">Domagoj Repač iz Zagreba, </w:t>
      </w:r>
      <w:r w:rsidR="00C309C2">
        <w:t>Đorđićeva 24</w:t>
      </w:r>
      <w:r w:rsidR="009159CF" w:rsidRPr="009159CF">
        <w:t>, OIB 24977406612.</w:t>
      </w:r>
    </w:p>
    <w:p w:rsidRDefault="009159CF" w:rsidP="00020463" w:rsidR="009159CF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9159CF" w:rsidRPr="009159CF">
        <w:t>KONZALTING ALPE - ADRIA d.o.o. Buje, Ulica Vladimira Nazora 24, OIB: 01436546219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9159CF" w:rsidP="009159CF" w:rsidR="009159CF">
      <w:pPr>
        <w:ind w:firstLine="708"/>
        <w:jc w:val="both"/>
      </w:pPr>
      <w:r>
        <w:t>U predmetu je pokrenut prethodni postupak te je zakazano ročište radi utvrđivanja pretpostavki za otvaranje stečajnog postupka nad dužnikom.</w:t>
      </w:r>
    </w:p>
    <w:p w:rsidRDefault="009159CF" w:rsidP="009159CF" w:rsidR="009159CF">
      <w:pPr>
        <w:ind w:firstLine="708"/>
        <w:jc w:val="both"/>
      </w:pPr>
      <w: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9159CF" w:rsidP="009159CF" w:rsidR="009159CF">
      <w:pPr>
        <w:ind w:firstLine="708"/>
        <w:jc w:val="both"/>
      </w:pPr>
      <w: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9159CF" w:rsidP="009159CF" w:rsidR="00B11E72" w:rsidRPr="008C6C52">
      <w:pPr>
        <w:ind w:firstLine="708"/>
        <w:jc w:val="both"/>
      </w:pPr>
      <w:r>
        <w:t>Budući da nije utvrđeno da dužnik ima imovinu, temeljem čl. 132. st. 1.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St-1</w:t>
      </w:r>
      <w:r w:rsidR="00AF2216">
        <w:t>0</w:t>
      </w:r>
      <w:r>
        <w:t>13</w:t>
      </w:r>
      <w:r w:rsidR="00AF2216">
        <w:t>/16-</w:t>
      </w:r>
      <w:r w:rsidR="00A24792">
        <w:t>1</w:t>
      </w:r>
      <w:r>
        <w:t>1</w:t>
      </w:r>
      <w:r w:rsidR="00AF2216">
        <w:t xml:space="preserve"> </w:t>
      </w:r>
      <w:r w:rsidR="00B11E72" w:rsidRPr="008C6C52">
        <w:t xml:space="preserve">od </w:t>
      </w:r>
      <w:r>
        <w:t>20</w:t>
      </w:r>
      <w:r w:rsidR="00B11E72" w:rsidRPr="008C6C52">
        <w:t xml:space="preserve">. </w:t>
      </w:r>
      <w:r>
        <w:t>siječnja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9159CF" w:rsidR="009159CF">
      <w:pPr>
        <w:jc w:val="both"/>
      </w:pPr>
      <w:r>
        <w:tab/>
      </w:r>
      <w:r w:rsidR="00B11E72" w:rsidRPr="008C6C52">
        <w:t>„</w:t>
      </w:r>
      <w:r w:rsidR="009159CF">
        <w:t>I.</w:t>
      </w:r>
      <w:r w:rsidR="009159CF">
        <w:tab/>
        <w:t xml:space="preserve">Pozivaju se osobe koje imaju pravni interes za provedbom stečajnog postupka nad dužnikom  KONZALTING ALPE - ADRIA d.o.o. Buje, Ulica Vladimira Nazora 24, OIB: 01436546219, da u roku od 15 dana uplate predujam u iznosu od 10.000,00 kuna za pokriće troškova prethodnog postupka te stečajnog postupka, na depozit ovog suda broj: HR43 2390001 1300029763, poziv na broj 020-1013-16.  </w:t>
      </w:r>
    </w:p>
    <w:p w:rsidRDefault="009159CF" w:rsidP="009159CF" w:rsidR="009B5E3F">
      <w:pPr>
        <w:jc w:val="both"/>
        <w:rPr>
          <w:bCs/>
        </w:rPr>
      </w:pPr>
      <w:r>
        <w:tab/>
        <w:t>II.</w:t>
      </w:r>
      <w:r>
        <w:tab/>
        <w:t>Ako osobe iz točke I. ovoga rješenja ne predujme određeni iznos u roku iz točke I. ovog rješenja,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lastRenderedPageBreak/>
        <w:tab/>
      </w:r>
      <w:r w:rsidR="00845C3A">
        <w:t xml:space="preserve">To je rješenje objavljeno na mrežnoj stranici </w:t>
      </w:r>
      <w:r w:rsidR="00AF2216">
        <w:t>e-Oglasna ploča sudova 0</w:t>
      </w:r>
      <w:r w:rsidR="009159CF">
        <w:t>7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9159CF">
        <w:t>17</w:t>
      </w:r>
      <w:r w:rsidR="00FE408C" w:rsidRPr="008C6C52">
        <w:t xml:space="preserve">. </w:t>
      </w:r>
      <w:r w:rsidR="00A24792">
        <w:t>ožujka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3A58CA">
        <w:t>, v.r.</w:t>
      </w:r>
    </w:p>
    <w:p w:rsidRDefault="00206C1C" w:rsidP="00CC5545" w:rsidR="00206C1C">
      <w:pPr>
        <w:jc w:val="both"/>
      </w:pPr>
    </w:p>
    <w:p w:rsidRDefault="00845C3A" w:rsidP="00CC5545" w:rsidR="00845C3A">
      <w:pPr>
        <w:jc w:val="both"/>
      </w:pPr>
    </w:p>
    <w:p w:rsidRDefault="00AF2216" w:rsidP="00CC5545" w:rsidR="00AF2216">
      <w:pPr>
        <w:jc w:val="both"/>
      </w:pPr>
    </w:p>
    <w:p w:rsidRDefault="00AF2216" w:rsidP="00CC5545" w:rsidR="00AF2216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6E5" w:rsidR="009B76E5">
      <w:r>
        <w:separator/>
      </w:r>
    </w:p>
  </w:endnote>
  <w:endnote w:id="0" w:type="continuationSeparator">
    <w:p w:rsidRDefault="009B76E5" w:rsidR="009B7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6E5" w:rsidR="009B76E5">
      <w:r>
        <w:separator/>
      </w:r>
    </w:p>
  </w:footnote>
  <w:footnote w:id="0" w:type="continuationSeparator">
    <w:p w:rsidRDefault="009B76E5" w:rsidR="009B7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8C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159CF" w:rsidRPr="009159CF">
      <w:t>Poslovni broj 10 St-1013/16-13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691054">
      <w:t xml:space="preserve">Poslovni broj 10 </w:t>
    </w:r>
    <w:r w:rsidR="003853AB" w:rsidRPr="00691054">
      <w:t>St-1</w:t>
    </w:r>
    <w:r w:rsidR="00AF2216" w:rsidRPr="00691054">
      <w:t>0</w:t>
    </w:r>
    <w:r w:rsidR="009159CF">
      <w:t>13</w:t>
    </w:r>
    <w:r w:rsidR="003853AB" w:rsidRPr="00691054">
      <w:t>/16-</w:t>
    </w:r>
    <w:r w:rsidR="00A24792" w:rsidRPr="00691054">
      <w:t>1</w:t>
    </w:r>
    <w:r w:rsidR="009159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C5E26"/>
    <w:rsid w:val="001D689E"/>
    <w:rsid w:val="001E32C9"/>
    <w:rsid w:val="001E38C0"/>
    <w:rsid w:val="001F76FA"/>
    <w:rsid w:val="00206C1C"/>
    <w:rsid w:val="00210936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A58CA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B76E5"/>
    <w:rsid w:val="009C6CD7"/>
    <w:rsid w:val="009C71BB"/>
    <w:rsid w:val="00A00ED6"/>
    <w:rsid w:val="00A06218"/>
    <w:rsid w:val="00A17CCC"/>
    <w:rsid w:val="00A24792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09C2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0D455-36A0-48F7-B6CE-C338B21DA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3247</properties:Characters>
  <properties:Lines>81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2017-03-17T13:31:00Z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2017-03-17T13:34:00Z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