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9272" w14:paraId="0779272" w:rsidRDefault="00CF1CBE" w:rsidP="00AB7880" w:rsidR="00CF1CBE">
      <w:pPr>
        <w15:collapsed w:val="false"/>
        <w:rPr>
          <w:b/>
        </w:rPr>
      </w:pPr>
      <w:bookmarkStart w:name="_GoBack" w:id="0"/>
      <w:bookmarkEnd w:id="0"/>
    </w:p>
    <w:p w:rsidRDefault="00CF1CBE" w:rsidP="00AB7880" w:rsidR="00CF1CBE">
      <w:pPr>
        <w:rPr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E30F8" w:rsidR="00642F48" w:rsidRPr="002A37B5">
        <w:trPr>
          <w:gridAfter w:val="1"/>
          <w:wAfter w:type="dxa" w:w="284"/>
        </w:trPr>
        <w:tc>
          <w:tcPr>
            <w:tcW w:type="dxa" w:w="2943"/>
          </w:tcPr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E30F8" w:rsidR="00642F48" w:rsidRPr="002A37B5">
        <w:tc>
          <w:tcPr>
            <w:tcW w:type="dxa" w:w="3227"/>
            <w:gridSpan w:val="2"/>
          </w:tcPr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42F48" w:rsidP="000E30F8" w:rsidR="00642F4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642F48" w:rsidP="00642F48" w:rsidR="00642F48"/>
    <w:p w:rsidRDefault="00660C80" w:rsidP="00DF3513" w:rsidR="00660C80">
      <w:pPr>
        <w:jc w:val="center"/>
        <w:rPr>
          <w:b/>
        </w:rPr>
      </w:pPr>
    </w:p>
    <w:p w:rsidRDefault="00D834B4" w:rsidP="00DF3513" w:rsidR="00D834B4">
      <w:pPr>
        <w:jc w:val="center"/>
        <w:rPr>
          <w:b/>
        </w:rPr>
      </w:pPr>
    </w:p>
    <w:p w:rsidRDefault="00D834B4" w:rsidP="00D834B4" w:rsidR="00D834B4">
      <w:pPr>
        <w:jc w:val="right"/>
        <w:rPr>
          <w:b/>
        </w:rPr>
      </w:pPr>
      <w:r>
        <w:rPr>
          <w:b/>
        </w:rPr>
        <w:t>FINA</w:t>
      </w:r>
    </w:p>
    <w:p w:rsidRDefault="00D834B4" w:rsidP="00DF3513" w:rsidR="00D834B4">
      <w:pPr>
        <w:jc w:val="center"/>
        <w:rPr>
          <w:b/>
        </w:rPr>
      </w:pPr>
    </w:p>
    <w:p w:rsidRDefault="00D834B4" w:rsidP="00DF3513" w:rsidR="00D834B4">
      <w:pPr>
        <w:jc w:val="center"/>
        <w:rPr>
          <w:b/>
        </w:rPr>
      </w:pPr>
    </w:p>
    <w:p w:rsidRDefault="00D834B4" w:rsidP="00DF3513" w:rsidR="00D834B4">
      <w:pPr>
        <w:jc w:val="center"/>
        <w:rPr>
          <w:b/>
        </w:rPr>
      </w:pPr>
    </w:p>
    <w:p w:rsidRDefault="00D834B4" w:rsidP="00DF3513" w:rsidR="00D834B4" w:rsidRPr="00543E48">
      <w:pPr>
        <w:jc w:val="center"/>
        <w:rPr>
          <w:b/>
        </w:rPr>
      </w:pPr>
    </w:p>
    <w:p w:rsidRDefault="00756F19" w:rsidP="00642F48" w:rsidR="001A2481">
      <w:pPr>
        <w:jc w:val="both"/>
      </w:pPr>
      <w:r w:rsidRPr="00543E48">
        <w:tab/>
      </w:r>
      <w:r w:rsidR="008B1F41" w:rsidRPr="00642F48">
        <w:t xml:space="preserve">Za potrebe utvrđivanja </w:t>
      </w:r>
      <w:r w:rsidR="0056041E" w:rsidRPr="00642F48">
        <w:t>pretpostavki</w:t>
      </w:r>
      <w:r w:rsidR="008B1F41" w:rsidRPr="00642F48">
        <w:t xml:space="preserve"> za otvaranje stečajnog postupka nad </w:t>
      </w:r>
      <w:r w:rsidR="007505B7" w:rsidRPr="00642F48">
        <w:t>stečajnim dužnikom</w:t>
      </w:r>
      <w:r w:rsidR="000471FB" w:rsidRPr="00642F48">
        <w:t xml:space="preserve"> </w:t>
      </w:r>
      <w:r w:rsidR="004409D9" w:rsidRPr="00642F48">
        <w:t>ZARA FENIX j.d.o.o.</w:t>
      </w:r>
      <w:r w:rsidR="00642F48" w:rsidRPr="00642F48">
        <w:t xml:space="preserve"> za proizvodnju </w:t>
      </w:r>
      <w:r w:rsidR="00642F48">
        <w:t>u</w:t>
      </w:r>
      <w:r w:rsidR="00642F48" w:rsidRPr="00642F48">
        <w:t xml:space="preserve"> uslugu </w:t>
      </w:r>
      <w:r w:rsidR="004409D9" w:rsidRPr="00642F48">
        <w:t>, Zadar, Put Nina 85, OIB: 01978318648</w:t>
      </w:r>
      <w:r w:rsidR="000471FB" w:rsidRPr="00642F48">
        <w:t xml:space="preserve">, </w:t>
      </w:r>
      <w:r w:rsidR="008B1F41" w:rsidRPr="00642F48">
        <w:t xml:space="preserve">potrebno je </w:t>
      </w:r>
      <w:r w:rsidR="001A2481" w:rsidRPr="00642F48">
        <w:t xml:space="preserve">temeljem čl. </w:t>
      </w:r>
      <w:r w:rsidR="005D151D" w:rsidRPr="00642F48">
        <w:t>123</w:t>
      </w:r>
      <w:r w:rsidR="001A2481" w:rsidRPr="00642F48">
        <w:t xml:space="preserve">. Stečajnog zakona </w:t>
      </w:r>
      <w:r w:rsidR="00D834B4">
        <w:t xml:space="preserve">da </w:t>
      </w:r>
      <w:r w:rsidR="008B1F41" w:rsidRPr="00642F48">
        <w:t>dostavit</w:t>
      </w:r>
      <w:r w:rsidR="00D834B4">
        <w:t>e</w:t>
      </w:r>
      <w:r w:rsidR="001A2481" w:rsidRPr="00642F48">
        <w:t xml:space="preserve"> podatke</w:t>
      </w:r>
      <w:r w:rsidR="000471FB" w:rsidRPr="00642F48">
        <w:t xml:space="preserve"> iz O</w:t>
      </w:r>
      <w:r w:rsidR="00DE78C2" w:rsidRPr="00642F48">
        <w:t xml:space="preserve">čevidnika redoslijeda plaćanja odnosno stanju blokade </w:t>
      </w:r>
      <w:r w:rsidR="001A2481" w:rsidRPr="00642F48">
        <w:t xml:space="preserve">trgovačkog društva </w:t>
      </w:r>
      <w:r w:rsidR="00642F48" w:rsidRPr="00642F48">
        <w:t xml:space="preserve">ZARA FENIX j.d.o.o. za proizvodnju </w:t>
      </w:r>
      <w:r w:rsidR="00642F48">
        <w:t>u</w:t>
      </w:r>
      <w:r w:rsidR="00642F48" w:rsidRPr="00642F48">
        <w:t xml:space="preserve"> uslugu , Zadar, Put Nina 85, OIB: 01978318648</w:t>
      </w:r>
      <w:r w:rsidR="00642F48">
        <w:t>.</w:t>
      </w:r>
    </w:p>
    <w:p w:rsidRDefault="00642F48" w:rsidP="00642F48" w:rsidR="00642F48" w:rsidRPr="00642F48">
      <w:pPr>
        <w:jc w:val="both"/>
      </w:pPr>
    </w:p>
    <w:p w:rsidRDefault="008B1F41" w:rsidP="00642F48" w:rsidR="008B1F41" w:rsidRPr="00642F48">
      <w:pPr>
        <w:jc w:val="both"/>
      </w:pPr>
      <w:r w:rsidRPr="00642F48">
        <w:tab/>
        <w:t xml:space="preserve">Podatke možete dostaviti i </w:t>
      </w:r>
      <w:proofErr w:type="spellStart"/>
      <w:r w:rsidRPr="00642F48">
        <w:t>fax</w:t>
      </w:r>
      <w:proofErr w:type="spellEnd"/>
      <w:r w:rsidRPr="00642F48">
        <w:t>-om na broj 023/</w:t>
      </w:r>
      <w:r w:rsidR="007E10DD" w:rsidRPr="00642F48">
        <w:t>292</w:t>
      </w:r>
      <w:r w:rsidRPr="00642F48">
        <w:t>-</w:t>
      </w:r>
      <w:r w:rsidR="007E10DD" w:rsidRPr="00642F48">
        <w:t>055</w:t>
      </w:r>
      <w:r w:rsidRPr="00642F48">
        <w:t xml:space="preserve">, najkasnije do </w:t>
      </w:r>
      <w:r w:rsidR="001A2481" w:rsidRPr="00642F48">
        <w:t>12,00</w:t>
      </w:r>
      <w:r w:rsidRPr="00642F48">
        <w:t xml:space="preserve"> sati, </w:t>
      </w:r>
      <w:r w:rsidR="00642F48">
        <w:t>2</w:t>
      </w:r>
      <w:r w:rsidR="00D834B4">
        <w:t xml:space="preserve">8. ožujka </w:t>
      </w:r>
      <w:r w:rsidR="004409D9" w:rsidRPr="00642F48">
        <w:t>2018</w:t>
      </w:r>
      <w:r w:rsidRPr="00642F48">
        <w:t xml:space="preserve">. </w:t>
      </w:r>
    </w:p>
    <w:p w:rsidRDefault="00DB704B" w:rsidP="00DB704B" w:rsidR="00DB704B" w:rsidRPr="00543E48"/>
    <w:p w:rsidRDefault="00AB7880" w:rsidP="00CF1CBE" w:rsidR="00AB7880" w:rsidRPr="00543E48">
      <w:pPr>
        <w:jc w:val="center"/>
      </w:pPr>
      <w:r w:rsidRPr="00543E48">
        <w:t>U Zadru</w:t>
      </w:r>
      <w:r w:rsidR="00AB15EA">
        <w:t xml:space="preserve"> </w:t>
      </w:r>
      <w:r w:rsidR="00D834B4">
        <w:t xml:space="preserve">15. ožujka </w:t>
      </w:r>
      <w:r w:rsidR="004409D9">
        <w:t>2018.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                                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sectPr w:rsidSect="00642F48" w:rsidR="00AB7880" w:rsidRPr="00543E48">
      <w:headerReference w:type="default" r:id="rId11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409D9">
      <w:t>30</w:t>
    </w:r>
    <w:r w:rsidR="000471FB">
      <w:t>/</w:t>
    </w:r>
    <w:r w:rsidR="004409D9">
      <w:t>2018</w:t>
    </w:r>
    <w:r w:rsidR="000471FB">
      <w:t>-</w:t>
    </w:r>
    <w:r w:rsidR="00EA2A80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42F48"/>
    <w:rsid w:val="00660C80"/>
    <w:rsid w:val="00670CB1"/>
    <w:rsid w:val="006B350E"/>
    <w:rsid w:val="006B4A63"/>
    <w:rsid w:val="006C016A"/>
    <w:rsid w:val="006C1D57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834B4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D4"/>
    <w:rsid w:val="00E040EE"/>
    <w:rsid w:val="00E42797"/>
    <w:rsid w:val="00E467B0"/>
    <w:rsid w:val="00E86539"/>
    <w:rsid w:val="00E8758E"/>
    <w:rsid w:val="00EA0AA4"/>
    <w:rsid w:val="00EA2A80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642F4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0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0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0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0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642F4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0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0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0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0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>
      <item>Doris Bajlo</item>
    </izvorni_sadrzaj>
    <derivirana_varijabla naziv="DomainObject.Predmet.OstaliListFormated_1">
      <item>Doris Bajlo</item>
    </derivirana_varijabla>
  </DomainObject.Predmet.OstaliListFormated>
  <DomainObject.Predmet.OstaliListFormatedOIB>
    <izvorni_sadrzaj>
      <item>Doris Bajlo, OIB 06643880302</item>
    </izvorni_sadrzaj>
    <derivirana_varijabla naziv="DomainObject.Predmet.OstaliListFormatedOIB_1">
      <item>Doris Bajlo, OIB 06643880302</item>
    </derivirana_varijabla>
  </DomainObject.Predmet.OstaliListFormatedOIB>
  <DomainObject.Predmet.OstaliListFormatedWithAdress>
    <izvorni_sadrzaj>
      <item>Doris Bajlo, Ulica Rižanske Skupštine 15, 52100 Pula</item>
    </izvorni_sadrzaj>
    <derivirana_varijabla naziv="DomainObject.Predmet.OstaliListFormatedWithAdress_1">
      <item>Doris Bajlo, Ulica Rižanske Skupštine 15, 52100 Pula</item>
    </derivirana_varijabla>
  </DomainObject.Predmet.OstaliListFormatedWithAdress>
  <DomainObject.Predmet.OstaliListFormatedWithAdressOIB>
    <izvorni_sadrzaj>
      <item>Doris Bajlo, OIB 06643880302, Ulica Rižanske Skupštine 15, 52100 Pula</item>
    </izvorni_sadrzaj>
    <derivirana_varijabla naziv="DomainObject.Predmet.OstaliListFormatedWithAdressOIB_1">
      <item>Doris Bajlo, OIB 06643880302, Ulica Rižanske Skupštine 15, 52100 Pula</item>
    </derivirana_varijabla>
  </DomainObject.Predmet.OstaliListFormatedWithAdressOIB>
  <DomainObject.Predmet.OstaliListNazivFormated>
    <izvorni_sadrzaj>
      <item>Doris Bajlo</item>
    </izvorni_sadrzaj>
    <derivirana_varijabla naziv="DomainObject.Predmet.OstaliListNazivFormated_1">
      <item>Doris Bajlo</item>
    </derivirana_varijabla>
  </DomainObject.Predmet.OstaliListNazivFormated>
  <DomainObject.Predmet.OstaliListNazivFormatedOIB>
    <izvorni_sadrzaj>
      <item>Doris Bajlo, OIB 06643880302</item>
    </izvorni_sadrzaj>
    <derivirana_varijabla naziv="DomainObject.Predmet.OstaliListNazivFormatedOIB_1">
      <item>Doris Bajlo, OIB 06643880302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  <item>Doris Bajlo</item>
    </izvorni_sadrzaj>
    <derivirana_varijabla naziv="DomainObject.Predmet.SudioniciListNaziv_1">
      <item>FINA</item>
      <item>ZARA FENIX j.d.o.o. za proizvodnju i usluge</item>
      <item>Doris Bajlo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  <item>Doris Bajlo, OIB 06643880302, Ulica Rižanske Skupštine 15,52100 Pula</item>
    </izvorni_sadrzaj>
    <derivirana_varijabla naziv="DomainObject.Predmet.SudioniciListAdressOIB_1">
      <item>FINA, OIB 85821130368</item>
      <item>ZARA FENIX j.d.o.o. za proizvodnju i usluge, OIB 01978318648, Put Nina 85,23000 Zadar</item>
      <item>Doris Bajlo, OIB 06643880302, Ulica Rižanske Skupštine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  <item>, OIB 06643880302</item>
    </izvorni_sadrzaj>
    <derivirana_varijabla naziv="DomainObject.Predmet.SudioniciListNazivOIB_1">
      <item>, OIB 85821130368</item>
      <item>, OIB 01978318648</item>
      <item>, OIB 06643880302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648D6-F56F-4D0C-8E9B-03695C13B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529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2018-03-14T13:32:00Z</dcterms:created>
  <dc:creator>Administrator</dc:creator>
  <cp:lastModifiedBy>Merlina Klišmanić</cp:lastModifiedBy>
  <cp:lastPrinted>2018-03-14T13:33:00Z</cp:lastPrinted>
  <dcterms:modified xmlns:xsi="http://www.w3.org/2001/XMLSchema-instance" xsi:type="dcterms:W3CDTF">2018-03-16T09:04:00Z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(St-30-18- fina stanje računa - 15.3.2018.docx)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