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0df9" w14:paraId="f6a0df9" w:rsidRDefault="007179CF" w:rsidP="00910611" w:rsidR="007179C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9CF" w:rsidP="00910611" w:rsidR="007179CF">
      <w:r>
        <w:rPr>
          <w:rFonts w:eastAsia="MS Mincho"/>
        </w:rPr>
        <w:t xml:space="preserve">   REPUBLIKA HRVATSKA</w:t>
      </w:r>
    </w:p>
    <w:p w:rsidRDefault="007179CF" w:rsidP="00910611" w:rsidR="007179CF">
      <w:r>
        <w:rPr>
          <w:rFonts w:eastAsia="MS Mincho"/>
        </w:rPr>
        <w:t>TRGOVAČKI SUD U RIJECI</w:t>
      </w:r>
    </w:p>
    <w:p w:rsidRDefault="007179CF" w:rsidR="007179C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179CF" w:rsidP="00910611" w:rsidR="007179CF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 xml:space="preserve">u </w:t>
      </w:r>
      <w:r w:rsidR="002F67B1">
        <w:t>stečajnom</w:t>
      </w:r>
      <w:r w:rsidR="007A435A">
        <w:t xml:space="preserve"> postupku </w:t>
      </w:r>
      <w:r w:rsidR="007A435A" w:rsidRPr="007A435A">
        <w:t xml:space="preserve">nad dužnikom trgovačkim društvom </w:t>
      </w:r>
      <w:r w:rsidR="002F67B1" w:rsidRPr="002F67B1">
        <w:rPr>
          <w:b/>
        </w:rPr>
        <w:t>SPEKTAR društvo s ograničenom odgovornošću za trgovinu, Rijeka, Ružićeva 19, OIB 46878802745</w:t>
      </w:r>
      <w:r w:rsidR="007A435A" w:rsidRPr="007A435A">
        <w:t xml:space="preserve">, </w:t>
      </w:r>
      <w:r w:rsidR="002F67B1">
        <w:t xml:space="preserve">odlučujući o zahtjevu privremenog stečajnog upravitelja, </w:t>
      </w:r>
      <w:r w:rsidR="007A435A" w:rsidRPr="007A435A">
        <w:t>dana</w:t>
      </w:r>
      <w:r w:rsidR="00A17364">
        <w:t xml:space="preserve"> </w:t>
      </w:r>
      <w:r w:rsidR="002F67B1">
        <w:t>16. siječnja 2018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A17364">
        <w:rPr>
          <w:b/>
        </w:rPr>
        <w:t>Ivoru Pliskovac, Rijeka, Ive Marinkovića</w:t>
      </w:r>
      <w:r w:rsidR="00031215" w:rsidRPr="00031215">
        <w:rPr>
          <w:b/>
        </w:rPr>
        <w:t xml:space="preserve"> </w:t>
      </w:r>
      <w:r w:rsidR="00A17364">
        <w:rPr>
          <w:b/>
        </w:rPr>
        <w:t xml:space="preserve">2, OIB 33771945074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F67B1">
        <w:t>6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F67B1" w:rsidP="002F67B1" w:rsidR="009E169F" w:rsidRPr="002F67B1">
      <w:pPr>
        <w:pStyle w:val="Odlomakpopisa"/>
        <w:numPr>
          <w:ilvl w:val="0"/>
          <w:numId w:val="1"/>
        </w:numPr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Pr="002F67B1">
        <w:rPr>
          <w:b/>
        </w:rPr>
        <w:t xml:space="preserve">Ivoru Pliskovac, Rijeka, Ive Marinkovića 2, OIB 33771945074, </w:t>
      </w:r>
      <w:r>
        <w:t xml:space="preserve">uplatom na račun broj </w:t>
      </w:r>
      <w:r w:rsidRPr="002F67B1">
        <w:rPr>
          <w:b/>
        </w:rPr>
        <w:t>IBAN HR03</w:t>
      </w:r>
      <w:r>
        <w:rPr>
          <w:b/>
        </w:rPr>
        <w:t xml:space="preserve"> </w:t>
      </w:r>
      <w:r w:rsidRPr="002F67B1">
        <w:rPr>
          <w:b/>
        </w:rPr>
        <w:t>2360</w:t>
      </w:r>
      <w:r>
        <w:rPr>
          <w:b/>
        </w:rPr>
        <w:t xml:space="preserve"> </w:t>
      </w:r>
      <w:r w:rsidRPr="002F67B1">
        <w:rPr>
          <w:b/>
        </w:rPr>
        <w:t>0003</w:t>
      </w:r>
      <w:r>
        <w:rPr>
          <w:b/>
        </w:rPr>
        <w:t xml:space="preserve"> </w:t>
      </w:r>
      <w:r w:rsidRPr="002F67B1">
        <w:rPr>
          <w:b/>
        </w:rPr>
        <w:t>1140</w:t>
      </w:r>
      <w:r>
        <w:rPr>
          <w:b/>
        </w:rPr>
        <w:t xml:space="preserve"> </w:t>
      </w:r>
      <w:r w:rsidRPr="002F67B1">
        <w:rPr>
          <w:b/>
        </w:rPr>
        <w:t>5543</w:t>
      </w:r>
      <w:r>
        <w:rPr>
          <w:b/>
        </w:rPr>
        <w:t xml:space="preserve"> </w:t>
      </w:r>
      <w:r w:rsidRPr="002F67B1">
        <w:rPr>
          <w:b/>
        </w:rPr>
        <w:t>3 kod Zagrebačke banke d.d. Zagreb</w:t>
      </w:r>
      <w:r>
        <w:rPr>
          <w:b/>
        </w:rPr>
        <w:t xml:space="preserve">, </w:t>
      </w:r>
      <w:r>
        <w:t>a iz sredstava Fonda za namirenje troškova prethodnog postupka (čl.94. st.6. SZ-a)</w:t>
      </w:r>
      <w:r w:rsidRPr="002F67B1">
        <w:rPr>
          <w:b/>
        </w:rPr>
        <w:t>.</w:t>
      </w:r>
    </w:p>
    <w:p w:rsidRDefault="002F67B1" w:rsidP="002F67B1" w:rsidR="002F67B1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214472" w:rsidR="00A17364" w:rsidRPr="00A17364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A17364">
        <w:rPr>
          <w:bCs/>
        </w:rPr>
        <w:t>posl. broj St-</w:t>
      </w:r>
      <w:r w:rsidR="002F67B1">
        <w:rPr>
          <w:bCs/>
        </w:rPr>
        <w:t>1515</w:t>
      </w:r>
      <w:r w:rsidR="00A17364">
        <w:rPr>
          <w:bCs/>
        </w:rPr>
        <w:t xml:space="preserve">/16-4 od </w:t>
      </w:r>
      <w:r w:rsidR="002F67B1">
        <w:rPr>
          <w:bCs/>
        </w:rPr>
        <w:t>18</w:t>
      </w:r>
      <w:r w:rsidR="00A17364">
        <w:rPr>
          <w:bCs/>
        </w:rPr>
        <w:t>. siječnja 2017. godine po</w:t>
      </w:r>
      <w:r w:rsidR="00F15DAC">
        <w:rPr>
          <w:bCs/>
        </w:rPr>
        <w:t>k</w:t>
      </w:r>
      <w:r w:rsidR="00A17364">
        <w:rPr>
          <w:bCs/>
        </w:rPr>
        <w:t xml:space="preserve">renut je prethodni postupak radi utvrđivanja pretpostavki za otvaranje stečajnog postupka nad dužnikom </w:t>
      </w:r>
      <w:r w:rsidR="002F67B1" w:rsidRPr="002F67B1">
        <w:t xml:space="preserve">SPEKTAR društvo s ograničenom odgovornošću za trgovinu, Rijeka, Ružićeva 19 </w:t>
      </w:r>
      <w:r w:rsidR="00A17364" w:rsidRPr="00A17364">
        <w:t xml:space="preserve">(dalje: dužnik). Istim rješenjem imenovan je privremeni stečajni upravitelj Ivor Pliskovac, Rijeka, Ive Marinkovića 2,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 xml:space="preserve">Privremeni stečajni upravitelj je po nalogu suda podnio izviješće o gospodarsko financijskom stanju dužnika. 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2F67B1">
        <w:t>,</w:t>
      </w:r>
      <w:r w:rsidR="00AF1FBF">
        <w:t xml:space="preserve"> 3.</w:t>
      </w:r>
      <w:r w:rsidR="002F67B1">
        <w:t xml:space="preserve"> i 6.</w:t>
      </w:r>
      <w:r w:rsidR="00AF1FBF">
        <w:t xml:space="preserve"> </w:t>
      </w:r>
      <w:r w:rsidR="001A56B9">
        <w:t>SZ-a</w:t>
      </w:r>
      <w:r w:rsidR="002F67B1">
        <w:t xml:space="preserve"> riješiti kao u</w:t>
      </w:r>
      <w:r w:rsidR="00A17364">
        <w:t xml:space="preserve"> izre</w:t>
      </w:r>
      <w:r w:rsidR="002F67B1">
        <w:t>ci</w:t>
      </w:r>
      <w:r w:rsidR="00A17364">
        <w:t xml:space="preserve"> rješenja</w:t>
      </w:r>
      <w:r w:rsidR="00AF1FBF">
        <w:t>.</w:t>
      </w:r>
    </w:p>
    <w:p w:rsidRDefault="00A17364" w:rsidP="00214472" w:rsidR="00A17364" w:rsidRPr="008B6081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2F67B1">
        <w:t>16. siječnja 2018</w:t>
      </w:r>
      <w:r w:rsidR="00F87FDE">
        <w:t>. godine</w:t>
      </w:r>
    </w:p>
    <w:p w:rsidRDefault="00AF1FBF" w:rsidP="00820909" w:rsidR="00FE77F1">
      <w:pPr>
        <w:ind w:firstLine="708" w:left="1416"/>
        <w:jc w:val="right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A17364"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820909" w:rsidP="00214472" w:rsidR="00820909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A17364" w:rsidR="00A17364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A17364" w:rsidP="00A17364" w:rsidR="00A17364" w:rsidRPr="00A17364">
      <w:pPr>
        <w:rPr>
          <w:sz w:val="20"/>
          <w:szCs w:val="20"/>
        </w:rPr>
      </w:pPr>
      <w:r w:rsidRPr="00A17364">
        <w:rPr>
          <w:sz w:val="20"/>
          <w:szCs w:val="20"/>
        </w:rPr>
        <w:t>- dužniku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A17364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2F67B1">
        <w:rPr>
          <w:sz w:val="20"/>
          <w:szCs w:val="20"/>
        </w:rPr>
        <w:t>16.01.2018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9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F67B1">
      <w:t>1515/16-49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2F67B1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F74A6"/>
    <w:rsid w:val="007179CF"/>
    <w:rsid w:val="007863DC"/>
    <w:rsid w:val="00791320"/>
    <w:rsid w:val="007A435A"/>
    <w:rsid w:val="007D2B49"/>
    <w:rsid w:val="007E16AF"/>
    <w:rsid w:val="00820909"/>
    <w:rsid w:val="00850331"/>
    <w:rsid w:val="008B6081"/>
    <w:rsid w:val="008B77D5"/>
    <w:rsid w:val="008D25AF"/>
    <w:rsid w:val="00933A07"/>
    <w:rsid w:val="0095082E"/>
    <w:rsid w:val="0098264F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60DCD"/>
    <w:rsid w:val="00BA591A"/>
    <w:rsid w:val="00BC565C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15DAC"/>
    <w:rsid w:val="00F6302D"/>
    <w:rsid w:val="00F731C0"/>
    <w:rsid w:val="00F87FDE"/>
    <w:rsid w:val="00FA6D0A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179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79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179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79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OstaliList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izvorni_sadrzaj>
    <derivirana_varijabla naziv="DomainObject.Predmet.OstaliList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OstaliListNaziv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izvorni_sadrzaj>
    <derivirana_varijabla naziv="DomainObject.Predmet.OstaliListNaziv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122C4-FD15-41AA-A549-363BBB3F4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2396</properties:Characters>
  <properties:Lines>68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2018-01-16T13:00:00Z</dcterms:created>
  <dc:creator>dcmelik</dc:creator>
  <cp:lastModifiedBy>Jasna Radulović</cp:lastModifiedBy>
  <cp:lastPrinted>2018-01-16T13:01:00Z</cp:lastPrinted>
  <dcterms:modified xmlns:xsi="http://www.w3.org/2001/XMLSchema-instance" xsi:type="dcterms:W3CDTF">2018-01-16T13:03:00Z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