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3e55" w14:paraId="96c3e55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BD61BB">
        <w:t>Osijek, Osijek, L. Jagera 3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412779">
        <w:t>MARINELA jednostavno društvo s ograničenom odgovornošću</w:t>
      </w:r>
      <w:r w:rsidR="00F15231">
        <w:t xml:space="preserve"> za trgovinu i usluge</w:t>
      </w:r>
      <w:r w:rsidR="00412779">
        <w:t xml:space="preserve">, OIB: </w:t>
      </w:r>
      <w:r w:rsidR="00F24427">
        <w:t>96787954221</w:t>
      </w:r>
      <w:r w:rsidR="00412779">
        <w:t xml:space="preserve">, MBS: 030161528, Aljmaš, Trg </w:t>
      </w:r>
      <w:r w:rsidR="00F24427">
        <w:t>B</w:t>
      </w:r>
      <w:r w:rsidR="00412779">
        <w:t>raće Radića 27/A</w:t>
      </w:r>
      <w:r w:rsidR="000E63C2">
        <w:t>,</w:t>
      </w:r>
      <w:r w:rsidR="00FB1F31">
        <w:t xml:space="preserve"> </w:t>
      </w:r>
      <w:r w:rsidR="00F62109">
        <w:t>1</w:t>
      </w:r>
      <w:r w:rsidR="00C451F2">
        <w:t>3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373DB9">
        <w:t>MARINELA jednostavno društvo s ograničenom odgovornošću</w:t>
      </w:r>
      <w:r w:rsidR="00F15231">
        <w:t xml:space="preserve"> za trgovinu i usluge</w:t>
      </w:r>
      <w:r w:rsidR="00373DB9">
        <w:t xml:space="preserve">, OIB: </w:t>
      </w:r>
      <w:r w:rsidR="00F24427">
        <w:t>96787954221</w:t>
      </w:r>
      <w:r w:rsidR="00704F56">
        <w:t>, MBS: 030161528, Aljmaš, Trg B</w:t>
      </w:r>
      <w:r w:rsidR="00373DB9">
        <w:t>raće Radića 27/A</w:t>
      </w:r>
      <w:r w:rsidR="009E7F1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9C51DB">
        <w:t>Siniša Rajnovi</w:t>
      </w:r>
      <w:r w:rsidR="006F4149">
        <w:t>ć</w:t>
      </w:r>
      <w:r w:rsidR="00F8141A">
        <w:t xml:space="preserve">, OIB: </w:t>
      </w:r>
      <w:r w:rsidR="009C51DB">
        <w:t>86217384445</w:t>
      </w:r>
      <w:r w:rsidR="00F8141A">
        <w:t xml:space="preserve">, </w:t>
      </w:r>
      <w:r w:rsidR="009C51DB">
        <w:t>Milanovac, Virovitica, Sv. Trojstva 87</w:t>
      </w:r>
      <w:r w:rsidR="00F8141A">
        <w:t>.</w:t>
      </w:r>
      <w:r w:rsidR="00CD5B58">
        <w:t xml:space="preserve">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373DB9">
        <w:t>MARINELA jednostavno društvo s ograničenom odgovornošću</w:t>
      </w:r>
      <w:r w:rsidR="00F15231">
        <w:t xml:space="preserve"> za trgovinu i usluge</w:t>
      </w:r>
      <w:r w:rsidR="00373DB9">
        <w:t xml:space="preserve">, OIB: </w:t>
      </w:r>
      <w:r w:rsidR="00F24427">
        <w:t>96787954221</w:t>
      </w:r>
      <w:r w:rsidR="00704F56">
        <w:t>, MBS: 030161528, Aljmaš, Trg B</w:t>
      </w:r>
      <w:r w:rsidR="00373DB9">
        <w:t>raće Radića 27/A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3D30C8" w:rsidP="003D30C8" w:rsidR="003D30C8">
      <w:pPr>
        <w:pStyle w:val="Tijeloteksta"/>
        <w:rPr>
          <w:bCs/>
        </w:rPr>
      </w:pPr>
    </w:p>
    <w:p w:rsidRDefault="003D30C8" w:rsidP="003D30C8" w:rsidR="003D30C8" w:rsidRPr="00730EE7">
      <w:pPr>
        <w:pStyle w:val="Tijeloteksta"/>
        <w:ind w:firstLine="708"/>
        <w:rPr>
          <w:bCs/>
        </w:rPr>
      </w:pPr>
      <w:r w:rsidRPr="00730EE7">
        <w:rPr>
          <w:bCs/>
        </w:rPr>
        <w:t xml:space="preserve">Trgovački sud u Osijeku </w:t>
      </w:r>
      <w:r w:rsidR="00A7470C">
        <w:rPr>
          <w:bCs/>
        </w:rPr>
        <w:t>23. travnja</w:t>
      </w:r>
      <w:r w:rsidRPr="00730EE7">
        <w:rPr>
          <w:bCs/>
        </w:rPr>
        <w:t xml:space="preserve"> 2018. zaprimio je zahtjev Financijske agencije, Regionalnog centra Osijek, za provedbu skraćenog stečajnog postupka, Klasa: 110-07/18-01/04, Ur.broj: 04-06-18-</w:t>
      </w:r>
      <w:r>
        <w:rPr>
          <w:bCs/>
        </w:rPr>
        <w:t>17</w:t>
      </w:r>
      <w:r w:rsidR="00A7470C">
        <w:rPr>
          <w:bCs/>
        </w:rPr>
        <w:t>90</w:t>
      </w:r>
      <w:r w:rsidRPr="00730EE7">
        <w:rPr>
          <w:bCs/>
        </w:rPr>
        <w:t xml:space="preserve"> od </w:t>
      </w:r>
      <w:r w:rsidR="00A7470C">
        <w:rPr>
          <w:bCs/>
        </w:rPr>
        <w:t>20</w:t>
      </w:r>
      <w:r>
        <w:rPr>
          <w:bCs/>
        </w:rPr>
        <w:t>. travnja</w:t>
      </w:r>
      <w:r w:rsidRPr="00730EE7">
        <w:rPr>
          <w:bCs/>
        </w:rPr>
        <w:t xml:space="preserve"> 2018. nad stečajnim dužnikom </w:t>
      </w:r>
      <w:r>
        <w:t>MARINELA jednostavno društvo s ograničenom odgovornošću</w:t>
      </w:r>
      <w:r w:rsidR="00F15231">
        <w:t xml:space="preserve"> za trgovinu i usluge</w:t>
      </w:r>
      <w:r>
        <w:t xml:space="preserve">, OIB: </w:t>
      </w:r>
      <w:r w:rsidR="00F24427">
        <w:t>96787954221</w:t>
      </w:r>
      <w:r>
        <w:t xml:space="preserve">, MBS: 030161528, Aljmaš, Trg </w:t>
      </w:r>
      <w:r w:rsidR="00704F56">
        <w:t>B</w:t>
      </w:r>
      <w:r>
        <w:t>raće Radića 27/A</w:t>
      </w:r>
      <w:r w:rsidRPr="00730EE7">
        <w:rPr>
          <w:bCs/>
        </w:rPr>
        <w:t>.</w:t>
      </w:r>
    </w:p>
    <w:p w:rsidRDefault="003D30C8" w:rsidP="003D30C8" w:rsidR="003D30C8" w:rsidRPr="00730EE7">
      <w:pPr>
        <w:pStyle w:val="Tijeloteksta"/>
        <w:ind w:firstLine="708"/>
        <w:rPr>
          <w:bCs/>
        </w:rPr>
      </w:pPr>
    </w:p>
    <w:p w:rsidRDefault="003D30C8" w:rsidP="003D30C8" w:rsidR="003D30C8" w:rsidRPr="00730EE7">
      <w:pPr>
        <w:pStyle w:val="Tijeloteksta"/>
        <w:ind w:firstLine="708"/>
        <w:rPr>
          <w:bCs/>
        </w:rPr>
      </w:pPr>
      <w:r w:rsidRPr="00730EE7">
        <w:rPr>
          <w:bCs/>
        </w:rPr>
        <w:lastRenderedPageBreak/>
        <w:t>Odredbom čl. 428. Stečajnog zakona (Narodne novine, broj: 71/15 i 104/17;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3D30C8" w:rsidP="003D30C8" w:rsidR="003D30C8" w:rsidRPr="00730EE7">
      <w:pPr>
        <w:pStyle w:val="Tijeloteksta"/>
        <w:ind w:firstLine="708"/>
        <w:rPr>
          <w:bCs/>
        </w:rPr>
      </w:pPr>
    </w:p>
    <w:p w:rsidRDefault="003D30C8" w:rsidP="003D30C8" w:rsidR="003D30C8" w:rsidRPr="00730EE7">
      <w:pPr>
        <w:pStyle w:val="Tijeloteksta"/>
        <w:ind w:firstLine="708"/>
        <w:rPr>
          <w:bCs/>
        </w:rPr>
      </w:pPr>
      <w:r w:rsidRPr="00730EE7">
        <w:rPr>
          <w:bCs/>
        </w:rPr>
        <w:t xml:space="preserve">Kako su ispunjene pretpostavke iz citirane odredbe SZ-a, Trgovački sud u Osijeku </w:t>
      </w:r>
      <w:r>
        <w:rPr>
          <w:bCs/>
        </w:rPr>
        <w:t>25. travnja</w:t>
      </w:r>
      <w:r w:rsidRPr="00730EE7">
        <w:rPr>
          <w:bCs/>
        </w:rPr>
        <w:t xml:space="preserve"> 2018. objavio je Oglas na mrežnoj stranici e-oglasna ploča sudova pod poslovnim brojem 19 St-</w:t>
      </w:r>
      <w:r>
        <w:rPr>
          <w:bCs/>
        </w:rPr>
        <w:t>782</w:t>
      </w:r>
      <w:r w:rsidRPr="00730EE7">
        <w:rPr>
          <w:bCs/>
        </w:rPr>
        <w:t>/2018-3, u skladu sa člankom 430. SZ-a, kojim su pozvane osobe za zastupanje stečajnog dužnika po zakonu da sudu u roku od 15 dana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3D30C8" w:rsidP="003D30C8" w:rsidR="003D30C8" w:rsidRPr="00730EE7">
      <w:pPr>
        <w:pStyle w:val="Tijeloteksta"/>
        <w:ind w:firstLine="708"/>
        <w:rPr>
          <w:bCs/>
        </w:rPr>
      </w:pPr>
    </w:p>
    <w:p w:rsidRDefault="003D30C8" w:rsidP="003D30C8" w:rsidR="003D30C8" w:rsidRPr="00C85BE9">
      <w:pPr>
        <w:pStyle w:val="Tijeloteksta"/>
        <w:ind w:firstLine="708"/>
      </w:pPr>
      <w:r w:rsidRPr="00730EE7">
        <w:rPr>
          <w:bCs/>
        </w:rPr>
        <w:t>Budući da protekom roka od 45 dana vjerovnici, a niti osobe ovlaštene za zastupanje dužnika, nisu postupili po pozivu suda, kod stečajnog dužnika utvrđen je stečajni razlog iz čl. 5. st. 2. SZ-a – nesposobnost za plaćanje te je u skladu sa člankom 431. st. 1. i 2. SZ-a po službenoj dužnosti riješeno kao u izreci</w:t>
      </w:r>
      <w:r>
        <w:t>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775F0">
        <w:t>1</w:t>
      </w:r>
      <w:r w:rsidR="00C451F2">
        <w:t>3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EE7B52">
        <w:t>OSIJEK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C451F2">
        <w:t>4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306" w:rsidP="005C2CD1" w:rsidR="009B6306">
      <w:r>
        <w:separator/>
      </w:r>
    </w:p>
  </w:endnote>
  <w:endnote w:id="0" w:type="continuationSeparator">
    <w:p w:rsidRDefault="009B6306" w:rsidP="005C2CD1" w:rsidR="009B6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306" w:rsidP="005C2CD1" w:rsidR="009B6306">
      <w:r>
        <w:separator/>
      </w:r>
    </w:p>
  </w:footnote>
  <w:footnote w:id="0" w:type="continuationSeparator">
    <w:p w:rsidRDefault="009B6306" w:rsidP="005C2CD1" w:rsidR="009B63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393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412779">
          <w:t>782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412779">
      <w:t>7</w:t>
    </w:r>
    <w:r w:rsidR="00C57649">
      <w:t>8</w:t>
    </w:r>
    <w:r w:rsidR="00412779">
      <w:t>2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20B9"/>
    <w:rsid w:val="00035864"/>
    <w:rsid w:val="000412A0"/>
    <w:rsid w:val="00044305"/>
    <w:rsid w:val="00045373"/>
    <w:rsid w:val="00045ABF"/>
    <w:rsid w:val="00052A89"/>
    <w:rsid w:val="000535EA"/>
    <w:rsid w:val="0006261D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3393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3DB9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D30C8"/>
    <w:rsid w:val="003E1E9F"/>
    <w:rsid w:val="003E7C98"/>
    <w:rsid w:val="00406C1C"/>
    <w:rsid w:val="00412779"/>
    <w:rsid w:val="004152B9"/>
    <w:rsid w:val="0041638D"/>
    <w:rsid w:val="00421D71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0B65"/>
    <w:rsid w:val="004F5FE8"/>
    <w:rsid w:val="00514A81"/>
    <w:rsid w:val="00520537"/>
    <w:rsid w:val="00534964"/>
    <w:rsid w:val="0053545A"/>
    <w:rsid w:val="00541519"/>
    <w:rsid w:val="00541DE5"/>
    <w:rsid w:val="005437AE"/>
    <w:rsid w:val="00545E50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4149"/>
    <w:rsid w:val="00702379"/>
    <w:rsid w:val="00704F56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4363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3A6E"/>
    <w:rsid w:val="007E7376"/>
    <w:rsid w:val="007F0819"/>
    <w:rsid w:val="008069AE"/>
    <w:rsid w:val="00816C15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747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B6306"/>
    <w:rsid w:val="009C2C32"/>
    <w:rsid w:val="009C51DB"/>
    <w:rsid w:val="009C670C"/>
    <w:rsid w:val="009D2F35"/>
    <w:rsid w:val="009D3E50"/>
    <w:rsid w:val="009D7F39"/>
    <w:rsid w:val="009E436D"/>
    <w:rsid w:val="009E5D6D"/>
    <w:rsid w:val="009E7F12"/>
    <w:rsid w:val="00A07CA2"/>
    <w:rsid w:val="00A10590"/>
    <w:rsid w:val="00A115B3"/>
    <w:rsid w:val="00A247C1"/>
    <w:rsid w:val="00A3461D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7470C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AE1949"/>
    <w:rsid w:val="00AE5965"/>
    <w:rsid w:val="00B17061"/>
    <w:rsid w:val="00B17326"/>
    <w:rsid w:val="00B24B41"/>
    <w:rsid w:val="00B3448E"/>
    <w:rsid w:val="00B706CB"/>
    <w:rsid w:val="00B7644F"/>
    <w:rsid w:val="00B82540"/>
    <w:rsid w:val="00B8445C"/>
    <w:rsid w:val="00B95B20"/>
    <w:rsid w:val="00B97428"/>
    <w:rsid w:val="00BA21A9"/>
    <w:rsid w:val="00BA45F5"/>
    <w:rsid w:val="00BA67F6"/>
    <w:rsid w:val="00BB6169"/>
    <w:rsid w:val="00BD61BB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451F2"/>
    <w:rsid w:val="00C53EB6"/>
    <w:rsid w:val="00C53F56"/>
    <w:rsid w:val="00C57649"/>
    <w:rsid w:val="00C6361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477D"/>
    <w:rsid w:val="00DE5F69"/>
    <w:rsid w:val="00DF2F05"/>
    <w:rsid w:val="00DF5F92"/>
    <w:rsid w:val="00E06819"/>
    <w:rsid w:val="00E23AF8"/>
    <w:rsid w:val="00E5398C"/>
    <w:rsid w:val="00E60C19"/>
    <w:rsid w:val="00E65FAB"/>
    <w:rsid w:val="00E67438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E7B52"/>
    <w:rsid w:val="00EF641E"/>
    <w:rsid w:val="00F040DB"/>
    <w:rsid w:val="00F047D6"/>
    <w:rsid w:val="00F07590"/>
    <w:rsid w:val="00F15231"/>
    <w:rsid w:val="00F219E0"/>
    <w:rsid w:val="00F24427"/>
    <w:rsid w:val="00F30218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95975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St-782/2018</izvorni_sadrzaj>
    <derivirana_varijabla naziv="DomainObject.Predmet.OznakaBroj_1">St-782/2018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MARINELA jednostavno društvo s ograničenom odgovornošću za trgovinu i usluge</izvorni_sadrzaj>
    <derivirana_varijabla naziv="DomainObject.Predmet.ProtustrankaFormated_1">  MARINELA jednostavno društvo s ograničenom odgovornošću za trgovinu i usluge</derivirana_varijabla>
  </DomainObject.Predmet.ProtustrankaFormated>
  <DomainObject.Predmet.ProtustrankaFormatedOIB>
    <izvorni_sadrzaj>  MARINELA jednostavno društvo s ograničenom odgovornošću za trgovinu i usluge, OIB 96787954221</izvorni_sadrzaj>
    <derivirana_varijabla naziv="DomainObject.Predmet.ProtustrankaFormatedOIB_1">  MARINELA jednostavno društvo s ograničenom odgovornošću za trgovinu i usluge, OIB 96787954221</derivirana_varijabla>
  </DomainObject.Predmet.ProtustrankaFormatedOIB>
  <DomainObject.Predmet.ProtustrankaFormatedWithAdress>
    <izvorni_sadrzaj> MARINELA jednostavno društvo s ograničenom odgovornošću za trgovinu i usluge, Trg Braće Radića 27A, 31205 Aljmaš</izvorni_sadrzaj>
    <derivirana_varijabla naziv="DomainObject.Predmet.ProtustrankaFormatedWithAdress_1"> MARINELA jednostavno društvo s ograničenom odgovornošću za trgovinu i usluge, Trg Braće Radića 27A, 31205 Aljmaš</derivirana_varijabla>
  </DomainObject.Predmet.ProtustrankaFormatedWithAdress>
  <DomainObject.Predmet.ProtustrankaFormatedWithAdressOIB>
    <izvorni_sadrzaj> MARINELA jednostavno društvo s ograničenom odgovornošću za trgovinu i usluge, OIB 96787954221, Trg Braće Radića 27A, 31205 Aljmaš</izvorni_sadrzaj>
    <derivirana_varijabla naziv="DomainObject.Predmet.ProtustrankaFormatedWithAdressOIB_1"> MARINELA jednostavno društvo s ograničenom odgovornošću za trgovinu i usluge, OIB 96787954221, Trg Braće Radića 27A, 31205 Aljmaš</derivirana_varijabla>
  </DomainObject.Predmet.ProtustrankaFormatedWithAdressOIB>
  <DomainObject.Predmet.ProtustrankaWithAdress>
    <izvorni_sadrzaj>MARINELA jednostavno društvo s ograničenom odgovornošću za trgovinu i usluge Trg Braće Radića 27A, 31205 Aljmaš</izvorni_sadrzaj>
    <derivirana_varijabla naziv="DomainObject.Predmet.ProtustrankaWithAdress_1">MARINELA jednostavno društvo s ograničenom odgovornošću za trgovinu i usluge Trg Braće Radića 27A, 31205 Aljmaš</derivirana_varijabla>
  </DomainObject.Predmet.ProtustrankaWithAdress>
  <DomainObject.Predmet.ProtustrankaWithAdressOIB>
    <izvorni_sadrzaj>MARINELA jednostavno društvo s ograničenom odgovornošću za trgovinu i usluge, OIB 96787954221, Trg Braće Radića 27A, 31205 Aljmaš</izvorni_sadrzaj>
    <derivirana_varijabla naziv="DomainObject.Predmet.ProtustrankaWithAdressOIB_1">MARINELA jednostavno društvo s ograničenom odgovornošću za trgovinu i usluge, OIB 96787954221, Trg Braće Radića 27A, 31205 Aljmaš</derivirana_varijabla>
  </DomainObject.Predmet.ProtustrankaWithAdressOIB>
  <DomainObject.Predmet.ProtustrankaNazivFormated>
    <izvorni_sadrzaj>MARINELA jednostavno društvo s ograničenom odgovornošću za trgovinu i usluge</izvorni_sadrzaj>
    <derivirana_varijabla naziv="DomainObject.Predmet.ProtustrankaNazivFormated_1">MARINELA jednostavno društvo s ograničenom odgovornošću za trgovinu i usluge</derivirana_varijabla>
  </DomainObject.Predmet.ProtustrankaNazivFormated>
  <DomainObject.Predmet.ProtustrankaNazivFormatedOIB>
    <izvorni_sadrzaj>MARINELA jednostavno društvo s ograničenom odgovornošću za trgovinu i usluge, OIB 96787954221</izvorni_sadrzaj>
    <derivirana_varijabla naziv="DomainObject.Predmet.ProtustrankaNazivFormatedOIB_1">MARINELA jednostavno društvo s ograničenom odgovornošću za trgovinu i usluge, OIB 96787954221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MARINELA jednostavno društvo s ograničenom odgovornošću za trgovinu i usluge</item>
    </izvorni_sadrzaj>
    <derivirana_varijabla naziv="DomainObject.Predmet.ProtuStrankaListFormated_1">
      <item>MARINELA jednostavno društvo s ograničenom odgovornošću za trgovinu i usluge</item>
    </derivirana_varijabla>
  </DomainObject.Predmet.ProtuStrankaListFormated>
  <DomainObject.Predmet.ProtuStrankaListFormatedOIB>
    <izvorni_sadrzaj>
      <item>MARINELA jednostavno društvo s ograničenom odgovornošću za trgovinu i usluge, OIB 96787954221</item>
    </izvorni_sadrzaj>
    <derivirana_varijabla naziv="DomainObject.Predmet.ProtuStrankaListFormatedOIB_1">
      <item>MARINELA jednostavno društvo s ograničenom odgovornošću za trgovinu i usluge, OIB 96787954221</item>
    </derivirana_varijabla>
  </DomainObject.Predmet.ProtuStrankaListFormatedOIB>
  <DomainObject.Predmet.ProtuStrankaListFormatedWithAdress>
    <izvorni_sadrzaj>
      <item>MARINELA jednostavno društvo s ograničenom odgovornošću za trgovinu i usluge, Trg Braće Radića 27A, 31205 Aljmaš</item>
    </izvorni_sadrzaj>
    <derivirana_varijabla naziv="DomainObject.Predmet.ProtuStrankaListFormatedWithAdress_1">
      <item>MARINELA jednostavno društvo s ograničenom odgovornošću za trgovinu i usluge, Trg Braće Radića 27A, 31205 Aljmaš</item>
    </derivirana_varijabla>
  </DomainObject.Predmet.ProtuStrankaListFormatedWithAdress>
  <DomainObject.Predmet.ProtuStrankaListFormatedWithAdressOIB>
    <izvorni_sadrzaj>
      <item>MARINELA jednostavno društvo s ograničenom odgovornošću za trgovinu i usluge, OIB 96787954221, Trg Braće Radića 27A, 31205 Aljmaš</item>
    </izvorni_sadrzaj>
    <derivirana_varijabla naziv="DomainObject.Predmet.ProtuStrankaListFormatedWithAdressOIB_1">
      <item>MARINELA jednostavno društvo s ograničenom odgovornošću za trgovinu i usluge, OIB 96787954221, Trg Braće Radića 27A, 31205 Aljmaš</item>
    </derivirana_varijabla>
  </DomainObject.Predmet.ProtuStrankaListFormatedWithAdressOIB>
  <DomainObject.Predmet.ProtuStrankaListNazivFormated>
    <izvorni_sadrzaj>
      <item>MARINELA jednostavno društvo s ograničenom odgovornošću za trgovinu i usluge</item>
    </izvorni_sadrzaj>
    <derivirana_varijabla naziv="DomainObject.Predmet.ProtuStrankaListNazivFormated_1">
      <item>MARINELA jednostavno društvo s ograničenom odgovornošću za trgovinu i usluge</item>
    </derivirana_varijabla>
  </DomainObject.Predmet.ProtuStrankaListNazivFormated>
  <DomainObject.Predmet.ProtuStrankaListNazivFormatedOIB>
    <izvorni_sadrzaj>
      <item>MARINELA jednostavno društvo s ograničenom odgovornošću za trgovinu i usluge, OIB 96787954221</item>
    </izvorni_sadrzaj>
    <derivirana_varijabla naziv="DomainObject.Predmet.ProtuStrankaListNazivFormatedOIB_1">
      <item>MARINELA jednostavno društvo s ograničenom odgovornošću za trgovinu i usluge, OIB 96787954221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MARINELA jednostavno društvo s ograničenom odgovornošću za trgovinu i usluge</izvorni_sadrzaj>
    <derivirana_varijabla naziv="DomainObject.Predmet.ProtustrankaIDrugi_1">MARINELA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MARINELA jednostavno društvo s ograničenom odgovornošću za trgovinu i usluge, OIB 96787954221, Trg Braće Radića 27A, 31205 Aljmaš</izvorni_sadrzaj>
    <derivirana_varijabla naziv="DomainObject.Predmet.ProtustrankaIDrugiAdressOIB_1">MARINELA jednostavno društvo s ograničenom odgovornošću za trgovinu i usluge, OIB 96787954221, Trg Braće Radića 27A,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MARINELA jednostavno društvo s ograničenom odgovornošću za trgovinu i usluge</item>
    </izvorni_sadrzaj>
    <derivirana_varijabla naziv="DomainObject.Predmet.SudioniciListNaziv_1">
      <item>FINA RC OSIJEK</item>
      <item>MARINELA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MARINELA jednostavno društvo s ograničenom odgovornošću za trgovinu i usluge, OIB 96787954221, Trg Braće Radića 27A,31205 Aljmaš</item>
    </izvorni_sadrzaj>
    <derivirana_varijabla naziv="DomainObject.Predmet.SudioniciListAdressOIB_1">
      <item>FINA RC OSIJEK, OIB 85821130368</item>
      <item>MARINELA jednostavno društvo s ograničenom odgovornošću za trgovinu i usluge, OIB 96787954221, Trg Braće Radića 27A,31205 Aljmaš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96787954221</item>
    </izvorni_sadrzaj>
    <derivirana_varijabla naziv="DomainObject.Predmet.SudioniciListNazivOIB_1">
      <item>, OIB 85821130368</item>
      <item>, OIB 96787954221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3026C3-E6D6-4C3A-90DF-B161A4CD65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2959</properties:Characters>
  <properties:Lines>89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2018-06-13T05:59:00Z</dcterms:created>
  <dc:creator>Korisnik</dc:creator>
  <cp:lastModifiedBy>Renata Horvat</cp:lastModifiedBy>
  <cp:lastPrinted>2018-06-12T10:52:00Z</cp:lastPrinted>
  <dcterms:modified xmlns:xsi="http://www.w3.org/2001/XMLSchema-instance" xsi:type="dcterms:W3CDTF">2018-06-13T06:53:00Z</dcterms:modified>
  <cp:revision>14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(MARINELA- 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