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72d5" w14:paraId="41b72d5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050039">
        <w:t>597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050039">
        <w:t>10. 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50039">
        <w:t>MARIN-ZADAR</w:t>
      </w:r>
      <w:r w:rsidR="00894966">
        <w:t xml:space="preserve"> </w:t>
      </w:r>
      <w:r w:rsidR="00742C32">
        <w:t>d.o.o.</w:t>
      </w:r>
      <w:r w:rsidR="00311993">
        <w:t xml:space="preserve"> </w:t>
      </w:r>
      <w:r w:rsidR="006634BC">
        <w:t xml:space="preserve">sa sjedištem u </w:t>
      </w:r>
      <w:r w:rsidR="00592BEA">
        <w:t>Zadru</w:t>
      </w:r>
      <w:r w:rsidR="00192DCF">
        <w:t xml:space="preserve"> (</w:t>
      </w:r>
      <w:r w:rsidR="00592BEA">
        <w:t>Grad Zadar</w:t>
      </w:r>
      <w:r w:rsidR="00192DCF">
        <w:t xml:space="preserve">), </w:t>
      </w:r>
      <w:r w:rsidR="00050039">
        <w:t>Ulica Gospe Maslinske 50</w:t>
      </w:r>
      <w:r w:rsidR="00912002">
        <w:t>,</w:t>
      </w:r>
      <w:r w:rsidR="00A01095">
        <w:t xml:space="preserve"> OIB: </w:t>
      </w:r>
      <w:r w:rsidR="00050039">
        <w:t>13461427045</w:t>
      </w:r>
      <w:r>
        <w:t xml:space="preserve">, </w:t>
      </w:r>
      <w:r w:rsidR="00090E9D">
        <w:t>02.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50039">
        <w:t xml:space="preserve">MARIN-ZADAR d.o.o. sa sjedištem u Zadru (Grad Zadar), Ulica Gospe Maslinske 50, OIB: 13461427045 </w:t>
      </w:r>
      <w:r>
        <w:t xml:space="preserve">s danom </w:t>
      </w:r>
      <w:r w:rsidR="00090E9D">
        <w:t>02. svibnja</w:t>
      </w:r>
      <w:r>
        <w:t xml:space="preserve"> 2016. u </w:t>
      </w:r>
      <w:r w:rsidR="00090E9D">
        <w:t>11</w:t>
      </w:r>
      <w:r>
        <w:t>,</w:t>
      </w:r>
      <w:r w:rsidR="00090E9D">
        <w:t>20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090E9D" w:rsidR="00E41244" w:rsidRPr="00090E9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090E9D">
        <w:t>II</w:t>
      </w:r>
      <w:r w:rsidR="00386298" w:rsidRPr="00090E9D">
        <w:t xml:space="preserve">. </w:t>
      </w:r>
      <w:r w:rsidR="00193657" w:rsidRPr="00090E9D">
        <w:t>Stečajnim upraviteljem</w:t>
      </w:r>
      <w:r w:rsidRPr="00090E9D">
        <w:t xml:space="preserve"> dužnika </w:t>
      </w:r>
      <w:r w:rsidR="00193657" w:rsidRPr="00090E9D">
        <w:t xml:space="preserve">imenuje se </w:t>
      </w:r>
      <w:r w:rsidR="00090E9D" w:rsidRPr="00090E9D">
        <w:t>GJURAŠIĆ IVAN iz Zagreba,</w:t>
      </w:r>
      <w:r w:rsidR="00090E9D" w:rsidRPr="008E37E9">
        <w:t xml:space="preserve"> Petrinjska 28, OIB: 66025260916</w:t>
      </w:r>
      <w:r w:rsidR="00090E9D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50039">
        <w:t>MARIN-ZADAR d.o.o. sa sjedištem u Zadru (Grad Zadar), Ulica Gospe Maslinske 50, OIB: 13461427045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050039">
        <w:t>10. 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050039">
        <w:t>644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050039">
        <w:t>5.272,20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486C2C">
        <w:t>i</w:t>
      </w:r>
      <w:r w:rsidR="007E65A6">
        <w:t>ma</w:t>
      </w:r>
      <w:r w:rsidR="001E74F1" w:rsidRPr="00CF7AC9">
        <w:t xml:space="preserve"> otvoren račun</w:t>
      </w:r>
      <w:r w:rsidR="00486C2C">
        <w:t xml:space="preserve"> kod </w:t>
      </w:r>
      <w:r w:rsidR="00050039">
        <w:t>OTP banka Hrvatska d.d.</w:t>
      </w:r>
      <w:r w:rsidR="00ED303C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090E9D">
        <w:t>02.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8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050039">
      <w:t>597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0D36"/>
    <w:rsid w:val="0001684A"/>
    <w:rsid w:val="00024FE0"/>
    <w:rsid w:val="00030CD8"/>
    <w:rsid w:val="00050039"/>
    <w:rsid w:val="000764A2"/>
    <w:rsid w:val="00082765"/>
    <w:rsid w:val="00086EBE"/>
    <w:rsid w:val="0008729C"/>
    <w:rsid w:val="00087797"/>
    <w:rsid w:val="00090E9D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38F7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D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D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D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D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D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D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D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St-597/2015-5</izvorni_sadrzaj>
    <derivirana_varijabla naziv="DomainObject.Oznaka_1">St-597/2015-5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St-597/2015</izvorni_sadrzaj>
    <derivirana_varijabla naziv="DomainObject.Predmet.OznakaBroj_1">St-597/2015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MARIN-ZADAR d.o.o. za proizvodnju, trgovinu i usluge</izvorni_sadrzaj>
    <derivirana_varijabla naziv="DomainObject.Predmet.ProtustrankaFormated_1">  MARIN-ZADAR d.o.o. za proizvodnju, trgovinu i usluge</derivirana_varijabla>
  </DomainObject.Predmet.ProtustrankaFormated>
  <DomainObject.Predmet.ProtustrankaFormatedOIB>
    <izvorni_sadrzaj>  MARIN-ZADAR d.o.o. za proizvodnju, trgovinu i usluge, OIB 13461427045</izvorni_sadrzaj>
    <derivirana_varijabla naziv="DomainObject.Predmet.ProtustrankaFormatedOIB_1">  MARIN-ZADAR d.o.o. za proizvodnju, trgovinu i usluge, OIB 13461427045</derivirana_varijabla>
  </DomainObject.Predmet.ProtustrankaFormatedOIB>
  <DomainObject.Predmet.ProtustrankaFormatedWithAdress>
    <izvorni_sadrzaj> MARIN-ZADAR d.o.o. za proizvodnju, trgovinu i usluge, Ulica Gospe Maslinske 50, 23000 Zadar</izvorni_sadrzaj>
    <derivirana_varijabla naziv="DomainObject.Predmet.ProtustrankaFormatedWithAdress_1"> MARIN-ZADAR d.o.o. za proizvodnju, trgovinu i usluge, Ulica Gospe Maslinske 50, 23000 Zadar</derivirana_varijabla>
  </DomainObject.Predmet.ProtustrankaFormatedWithAdress>
  <DomainObject.Predmet.ProtustrankaFormatedWithAdressOIB>
    <izvorni_sadrzaj> MARIN-ZADAR d.o.o. za proizvodnju, trgovinu i usluge, OIB 13461427045, Ulica Gospe Maslinske 50, 23000 Zadar</izvorni_sadrzaj>
    <derivirana_varijabla naziv="DomainObject.Predmet.ProtustrankaFormatedWithAdressOIB_1"> MARIN-ZADAR d.o.o. za proizvodnju, trgovinu i usluge, OIB 13461427045, Ulica Gospe Maslinske 50, 23000 Zadar</derivirana_varijabla>
  </DomainObject.Predmet.ProtustrankaFormatedWithAdressOIB>
  <DomainObject.Predmet.ProtustrankaWithAdress>
    <izvorni_sadrzaj>MARIN-ZADAR d.o.o. za proizvodnju, trgovinu i usluge Ulica Gospe Maslinske 50, 23000 Zadar</izvorni_sadrzaj>
    <derivirana_varijabla naziv="DomainObject.Predmet.ProtustrankaWithAdress_1">MARIN-ZADAR d.o.o. za proizvodnju, trgovinu i usluge Ulica Gospe Maslinske 50, 23000 Zadar</derivirana_varijabla>
  </DomainObject.Predmet.ProtustrankaWithAdress>
  <DomainObject.Predmet.ProtustrankaWithAdressOIB>
    <izvorni_sadrzaj>MARIN-ZADAR d.o.o. za proizvodnju, trgovinu i usluge, OIB 13461427045, Ulica Gospe Maslinske 50, 23000 Zadar</izvorni_sadrzaj>
    <derivirana_varijabla naziv="DomainObject.Predmet.ProtustrankaWithAdressOIB_1">MARIN-ZADAR d.o.o. za proizvodnju, trgovinu i usluge, OIB 13461427045, Ulica Gospe Maslinske 50, 23000 Zadar</derivirana_varijabla>
  </DomainObject.Predmet.ProtustrankaWithAdressOIB>
  <DomainObject.Predmet.ProtustrankaNazivFormated>
    <izvorni_sadrzaj>MARIN-ZADAR d.o.o. za proizvodnju, trgovinu i usluge</izvorni_sadrzaj>
    <derivirana_varijabla naziv="DomainObject.Predmet.ProtustrankaNazivFormated_1">MARIN-ZADAR d.o.o. za proizvodnju, trgovinu i usluge</derivirana_varijabla>
  </DomainObject.Predmet.ProtustrankaNazivFormated>
  <DomainObject.Predmet.ProtustrankaNazivFormatedOIB>
    <izvorni_sadrzaj>MARIN-ZADAR d.o.o. za proizvodnju, trgovinu i usluge, OIB 13461427045</izvorni_sadrzaj>
    <derivirana_varijabla naziv="DomainObject.Predmet.ProtustrankaNazivFormatedOIB_1">MARIN-ZADAR d.o.o. za proizvodnju, trgovinu i usluge, OIB 13461427045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5272.20</izvorni_sadrzaj>
    <derivirana_varijabla naziv="DomainObject.Predmet.TrenutnaVrijednost_1">5272.20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MARIN-ZADAR d.o.o. za proizvodnju, trgovinu i usluge</item>
    </izvorni_sadrzaj>
    <derivirana_varijabla naziv="DomainObject.Predmet.ProtuStrankaListFormated_1">
      <item>MARIN-ZADAR d.o.o. za proizvodnju, trgovinu i usluge</item>
    </derivirana_varijabla>
  </DomainObject.Predmet.ProtuStrankaListFormated>
  <DomainObject.Predmet.ProtuStrankaListFormatedOIB>
    <izvorni_sadrzaj>
      <item>MARIN-ZADAR d.o.o. za proizvodnju, trgovinu i usluge, OIB 13461427045</item>
    </izvorni_sadrzaj>
    <derivirana_varijabla naziv="DomainObject.Predmet.ProtuStrankaListFormatedOIB_1">
      <item>MARIN-ZADAR d.o.o. za proizvodnju, trgovinu i usluge, OIB 13461427045</item>
    </derivirana_varijabla>
  </DomainObject.Predmet.ProtuStrankaListFormatedOIB>
  <DomainObject.Predmet.ProtuStrankaListFormatedWithAdress>
    <izvorni_sadrzaj>
      <item>MARIN-ZADAR d.o.o. za proizvodnju, trgovinu i usluge, Ulica Gospe Maslinske 50, 23000 Zadar</item>
    </izvorni_sadrzaj>
    <derivirana_varijabla naziv="DomainObject.Predmet.ProtuStrankaListFormatedWithAdress_1">
      <item>MARIN-ZADAR d.o.o. za proizvodnju, trgovinu i usluge, Ulica Gospe Maslinske 50, 23000 Zadar</item>
    </derivirana_varijabla>
  </DomainObject.Predmet.ProtuStrankaListFormatedWithAdress>
  <DomainObject.Predmet.ProtuStrankaListFormatedWithAdressOIB>
    <izvorni_sadrzaj>
      <item>MARIN-ZADAR d.o.o. za proizvodnju, trgovinu i usluge, OIB 13461427045, Ulica Gospe Maslinske 50, 23000 Zadar</item>
    </izvorni_sadrzaj>
    <derivirana_varijabla naziv="DomainObject.Predmet.ProtuStrankaListFormatedWithAdressOIB_1">
      <item>MARIN-ZADAR d.o.o. za proizvodnju, trgovinu i usluge, OIB 13461427045, Ulica Gospe Maslinske 50, 23000 Zadar</item>
    </derivirana_varijabla>
  </DomainObject.Predmet.ProtuStrankaListFormatedWithAdressOIB>
  <DomainObject.Predmet.ProtuStrankaListNazivFormated>
    <izvorni_sadrzaj>
      <item>MARIN-ZADAR d.o.o. za proizvodnju, trgovinu i usluge</item>
    </izvorni_sadrzaj>
    <derivirana_varijabla naziv="DomainObject.Predmet.ProtuStrankaListNazivFormated_1">
      <item>MARIN-ZADAR d.o.o. za proizvodnju, trgovinu i usluge</item>
    </derivirana_varijabla>
  </DomainObject.Predmet.ProtuStrankaListNazivFormated>
  <DomainObject.Predmet.ProtuStrankaListNazivFormatedOIB>
    <izvorni_sadrzaj>
      <item>MARIN-ZADAR d.o.o. za proizvodnju, trgovinu i usluge, OIB 13461427045</item>
    </izvorni_sadrzaj>
    <derivirana_varijabla naziv="DomainObject.Predmet.ProtuStrankaListNazivFormatedOIB_1">
      <item>MARIN-ZADAR d.o.o. za proizvodnju, trgovinu i usluge, OIB 13461427045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St-597/2015-5</izvorni_sadrzaj>
    <derivirana_varijabla naziv="DomainObject.PoslovniBrojDokumenta_1">St-597/2015-5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MARIN-ZADAR d.o.o. za proizvodnju, trgovinu i usluge</izvorni_sadrzaj>
    <derivirana_varijabla naziv="DomainObject.Predmet.ProtustrankaIDrugi_1">MARIN-ZADAR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MARIN-ZADAR d.o.o. za proizvodnju, trgovinu i usluge, OIB 13461427045, Ulica Gospe Maslinske 50, 23000 Zadar</izvorni_sadrzaj>
    <derivirana_varijabla naziv="DomainObject.Predmet.ProtustrankaIDrugiAdressOIB_1">MARIN-ZADAR d.o.o. za proizvodnju, trgovinu i usluge, OIB 13461427045, Ulica Gospe Maslinske 50,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MARIN-ZADAR d.o.o. za proizvodnju, trgovinu i usluge</item>
    </izvorni_sadrzaj>
    <derivirana_varijabla naziv="DomainObject.Predmet.SudioniciListNaziv_1">
      <item>FINA</item>
      <item>MARIN-ZADAR d.o.o. za proizvodnju, trgovinu i usluge</item>
    </derivirana_varijabla>
  </DomainObject.Predmet.SudioniciListNaziv>
  <DomainObject.Predmet.SudioniciListAdressOIB>
    <izvorni_sadrzaj>
      <item>FINA, OIB 85821130368</item>
      <item>MARIN-ZADAR d.o.o. za proizvodnju, trgovinu i usluge, OIB 13461427045, Ulica Gospe Maslinske 50,23000 Zadar</item>
    </izvorni_sadrzaj>
    <derivirana_varijabla naziv="DomainObject.Predmet.SudioniciListAdressOIB_1">
      <item>FINA, OIB 85821130368</item>
      <item>MARIN-ZADAR d.o.o. za proizvodnju, trgovinu i usluge, OIB 13461427045, Ulica Gospe Maslinske 50,23000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13461427045</item>
    </izvorni_sadrzaj>
    <derivirana_varijabla naziv="DomainObject.Predmet.SudioniciListNazivOIB_1">
      <item>, OIB 85821130368</item>
      <item>, OIB 13461427045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4725</properties:Characters>
  <properties:Lines>121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2016-04-01T07:15:00Z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2016-05-02T09:21:00Z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