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4ff7" w14:paraId="0574ff7" w:rsidRDefault="007A75CE" w:rsidP="00964C7D" w:rsidR="007A75CE" w:rsidRPr="007F7A65">
      <w:pPr>
        <w:jc w:val="right"/>
        <w15:collapsed w:val="false"/>
        <w:rPr>
          <w:szCs w:val="24"/>
        </w:rPr>
      </w:pPr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8C4F58">
        <w:rPr>
          <w:szCs w:val="24"/>
        </w:rPr>
        <w:t>911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8C4F58" w:rsidRPr="008C4F58">
        <w:t>CENTAR POSLOVI d.o.o., Varaždin, V. Lisinskog 4, MBS: 070079409, OIB: 42955226666</w:t>
      </w:r>
      <w:r w:rsidR="000571E3" w:rsidRPr="007F7A65">
        <w:t xml:space="preserve">, dana </w:t>
      </w:r>
      <w:r w:rsidR="008C4F58">
        <w:t>2</w:t>
      </w:r>
      <w:r w:rsidR="00B832DF">
        <w:t>5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8C4F58" w:rsidRPr="008C4F58">
        <w:t>CENTAR POSLOVI d.o.o., Varaždin, V. Lisinskog 4, MBS: 070079409, OIB: 42955226666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8C4F58">
        <w:rPr>
          <w:szCs w:val="24"/>
        </w:rPr>
        <w:t>2</w:t>
      </w:r>
      <w:r w:rsidR="00B832DF">
        <w:rPr>
          <w:szCs w:val="24"/>
        </w:rPr>
        <w:t>5</w:t>
      </w:r>
      <w:bookmarkStart w:name="_GoBack" w:id="0"/>
      <w:bookmarkEnd w:id="0"/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8C4F58" w:rsidRPr="008C4F58">
        <w:t>CENTAR POSLOVI d.o.o., Varaždin, V. Lisinskog 4, MBS: 070079409, OIB: 42955226666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8C4F58" w:rsidRPr="008C4F58">
        <w:t xml:space="preserve">Danijela Kramar </w:t>
      </w:r>
      <w:proofErr w:type="spellStart"/>
      <w:r w:rsidR="008C4F58" w:rsidRPr="008C4F58">
        <w:t>Šeruga</w:t>
      </w:r>
      <w:proofErr w:type="spellEnd"/>
      <w:r w:rsidR="008C4F58" w:rsidRPr="008C4F58">
        <w:t>, Varaždin, Ivanečka 36, OIB: 17005838740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8C4F58" w:rsidRPr="008C4F58">
        <w:t>CENTAR POSLOVI d.o.o., Varaždin, V. Lisinskog 4, MBS: 070079409, OIB: 42955226666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861075">
        <w:rPr>
          <w:szCs w:val="24"/>
        </w:rPr>
        <w:t>2</w:t>
      </w:r>
      <w:r w:rsidR="008C4F58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</w:t>
      </w:r>
      <w:proofErr w:type="spellStart"/>
      <w:r w:rsidR="000571E3" w:rsidRPr="007F7A65">
        <w:rPr>
          <w:szCs w:val="24"/>
        </w:rPr>
        <w:t>prokazni</w:t>
      </w:r>
      <w:proofErr w:type="spellEnd"/>
      <w:r w:rsidR="000571E3" w:rsidRPr="007F7A65">
        <w:rPr>
          <w:szCs w:val="24"/>
        </w:rPr>
        <w:t xml:space="preserve">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</w:t>
      </w:r>
      <w:proofErr w:type="spellStart"/>
      <w:r w:rsidR="00DF4B3F" w:rsidRPr="007F7A65">
        <w:rPr>
          <w:szCs w:val="24"/>
        </w:rPr>
        <w:t>prokazni</w:t>
      </w:r>
      <w:proofErr w:type="spellEnd"/>
      <w:r w:rsidR="00DF4B3F" w:rsidRPr="007F7A65">
        <w:rPr>
          <w:szCs w:val="24"/>
        </w:rPr>
        <w:t xml:space="preserve">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8C4F58">
        <w:rPr>
          <w:szCs w:val="24"/>
        </w:rPr>
        <w:t>2</w:t>
      </w:r>
      <w:r w:rsidR="00B832DF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DA3FD7" w:rsidR="00DA3FD7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861075" w:rsidP="00DA3FD7" w:rsidR="00B7038C" w:rsidRPr="007F7A65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8C4F58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8C4F58" w:rsidRPr="008C4F58">
        <w:t>CENTAR POSLOVI d.</w:t>
      </w:r>
      <w:r w:rsidR="008C4F58">
        <w:t>o.o., Varaždin, V. Lisinskog 4</w:t>
      </w:r>
    </w:p>
    <w:p w:rsidRDefault="00A80348" w:rsidP="00861075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8C4F58">
        <w:t>Martina Jerbić-</w:t>
      </w:r>
      <w:proofErr w:type="spellStart"/>
      <w:r w:rsidR="008C4F58">
        <w:t>Cecelja</w:t>
      </w:r>
      <w:proofErr w:type="spellEnd"/>
      <w:r w:rsidR="008C4F58" w:rsidRPr="00B0058E">
        <w:t xml:space="preserve">, </w:t>
      </w:r>
      <w:r w:rsidR="008C4F58">
        <w:t>Vatroslava Lisinskog 4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F628E5">
        <w:rPr>
          <w:szCs w:val="24"/>
        </w:rPr>
        <w:t>Varaždin</w:t>
      </w:r>
      <w:r w:rsidR="001B52FA" w:rsidRPr="007F7A65">
        <w:rPr>
          <w:szCs w:val="24"/>
        </w:rPr>
        <w:t xml:space="preserve">, </w:t>
      </w:r>
      <w:proofErr w:type="spellStart"/>
      <w:r w:rsidR="00F628E5">
        <w:rPr>
          <w:szCs w:val="24"/>
        </w:rPr>
        <w:t>Graberje</w:t>
      </w:r>
      <w:proofErr w:type="spellEnd"/>
      <w:r w:rsidR="00F628E5">
        <w:rPr>
          <w:szCs w:val="24"/>
        </w:rPr>
        <w:t xml:space="preserve"> 1</w:t>
      </w:r>
    </w:p>
    <w:p w:rsidRDefault="00DF4B3F" w:rsidP="008C4F58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8C4F58" w:rsidRPr="008C4F58">
        <w:t xml:space="preserve">Danijela Kramar </w:t>
      </w:r>
      <w:proofErr w:type="spellStart"/>
      <w:r w:rsidR="008C4F58" w:rsidRPr="008C4F58">
        <w:t>Šeruga</w:t>
      </w:r>
      <w:proofErr w:type="spellEnd"/>
      <w:r w:rsidR="008C4F58" w:rsidRPr="008C4F58">
        <w:t>, Varaždi</w:t>
      </w:r>
      <w:r w:rsidR="008C4F58">
        <w:t>n, Ivanečka 36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7CC" w:rsidP="007A75CE" w:rsidR="007A17CC">
      <w:r>
        <w:separator/>
      </w:r>
    </w:p>
  </w:endnote>
  <w:endnote w:id="0" w:type="continuationSeparator">
    <w:p w:rsidRDefault="007A17CC" w:rsidP="007A75CE" w:rsidR="007A1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7CC" w:rsidP="007A75CE" w:rsidR="007A17CC">
      <w:r>
        <w:separator/>
      </w:r>
    </w:p>
  </w:footnote>
  <w:footnote w:id="0" w:type="continuationSeparator">
    <w:p w:rsidRDefault="007A17CC" w:rsidP="007A75CE" w:rsidR="007A1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32DF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8C4F58">
      <w:t>911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D249D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67373"/>
    <w:rsid w:val="007A17CC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61075"/>
    <w:rsid w:val="008A024C"/>
    <w:rsid w:val="008A49F0"/>
    <w:rsid w:val="008C4F58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238D6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2DF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A3FD7"/>
    <w:rsid w:val="00DB4EB7"/>
    <w:rsid w:val="00DF2415"/>
    <w:rsid w:val="00DF4B3F"/>
    <w:rsid w:val="00EA5D61"/>
    <w:rsid w:val="00F0497A"/>
    <w:rsid w:val="00F50578"/>
    <w:rsid w:val="00F628E5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F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3F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FD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F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F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F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3F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FD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F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F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St-911/2015-5</izvorni_sadrzaj>
    <derivirana_varijabla naziv="DomainObject.Oznaka_1">St-911/2015-5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poslovi društvo s ograničenom odgovornošću za usluge</izvorni_sadrzaj>
    <derivirana_varijabla naziv="DomainObject.Predmet.ProtustrankaFormated_1">  Centar poslovi društvo s ograničenom odgovornošću za usluge</derivirana_varijabla>
  </DomainObject.Predmet.ProtustrankaFormated>
  <DomainObject.Predmet.ProtustrankaFormatedOIB>
    <izvorni_sadrzaj>  Centar poslovi društvo s ograničenom odgovornošću za usluge, OIB 42955226666</izvorni_sadrzaj>
    <derivirana_varijabla naziv="DomainObject.Predmet.ProtustrankaFormatedOIB_1">  Centar poslovi društvo s ograničenom odgovornošću za usluge, OIB 42955226666</derivirana_varijabla>
  </DomainObject.Predmet.ProtustrankaFormatedOIB>
  <DomainObject.Predmet.ProtustrankaFormatedWithAdress>
    <izvorni_sadrzaj> Centar poslovi društvo s ograničenom odgovornošću za usluge, V. Lisinskog 4, 42000 Varaždin</izvorni_sadrzaj>
    <derivirana_varijabla naziv="DomainObject.Predmet.ProtustrankaFormatedWithAdress_1"> Centar poslovi društvo s ograničenom odgovornošću za usluge, V. Lisinskog 4, 42000 Varaždin</derivirana_varijabla>
  </DomainObject.Predmet.ProtustrankaFormatedWithAdress>
  <DomainObject.Predmet.ProtustrankaFormatedWithAdressOIB>
    <izvorni_sadrzaj> Centar poslovi društvo s ograničenom odgovornošću za usluge, OIB 42955226666, V. Lisinskog 4, 42000 Varaždin</izvorni_sadrzaj>
    <derivirana_varijabla naziv="DomainObject.Predmet.ProtustrankaFormatedWithAdressOIB_1"> Centar poslovi društvo s ograničenom odgovornošću za usluge, OIB 42955226666, V. Lisinskog 4, 42000 Varaždin</derivirana_varijabla>
  </DomainObject.Predmet.ProtustrankaFormatedWithAdressOIB>
  <DomainObject.Predmet.ProtustrankaWithAdress>
    <izvorni_sadrzaj>Centar poslovi društvo s ograničenom odgovornošću za usluge V. Lisinskog 4, 42000 Varaždin</izvorni_sadrzaj>
    <derivirana_varijabla naziv="DomainObject.Predmet.ProtustrankaWithAdress_1">Centar poslovi društvo s ograničenom odgovornošću za usluge V. Lisinskog 4, 42000 Varaždin</derivirana_varijabla>
  </DomainObject.Predmet.ProtustrankaWithAdress>
  <DomainObject.Predmet.ProtustrankaWithAdressOIB>
    <izvorni_sadrzaj>Centar poslovi društvo s ograničenom odgovornošću za usluge, OIB 42955226666, V. Lisinskog 4, 42000 Varaždin</izvorni_sadrzaj>
    <derivirana_varijabla naziv="DomainObject.Predmet.ProtustrankaWithAdressOIB_1">Centar poslovi društvo s ograničenom odgovornošću za usluge, OIB 42955226666, V. Lisinskog 4, 42000 Varaždin</derivirana_varijabla>
  </DomainObject.Predmet.ProtustrankaWithAdressOIB>
  <DomainObject.Predmet.ProtustrankaNazivFormated>
    <izvorni_sadrzaj>Centar poslovi društvo s ograničenom odgovornošću za usluge</izvorni_sadrzaj>
    <derivirana_varijabla naziv="DomainObject.Predmet.ProtustrankaNazivFormated_1">Centar poslovi društvo s ograničenom odgovornošću za usluge</derivirana_varijabla>
  </DomainObject.Predmet.ProtustrankaNazivFormated>
  <DomainObject.Predmet.ProtustrankaNazivFormatedOIB>
    <izvorni_sadrzaj>Centar poslovi društvo s ograničenom odgovornošću za usluge, OIB 42955226666</izvorni_sadrzaj>
    <derivirana_varijabla naziv="DomainObject.Predmet.ProtustrankaNazivFormatedOIB_1">Centar poslovi društvo s ograničenom odgovornošću za usluge, OIB 42955226666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1769.48</izvorni_sadrzaj>
    <derivirana_varijabla naziv="DomainObject.Predmet.TrenutnaVrijednost_1">1769.48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poslovi društvo s ograničenom odgovornošću za usluge</item>
    </izvorni_sadrzaj>
    <derivirana_varijabla naziv="DomainObject.Predmet.ProtuStrankaListFormated_1">
      <item>Centar poslovi društvo s ograničenom odgovornošću za usluge</item>
    </derivirana_varijabla>
  </DomainObject.Predmet.ProtuStrankaListFormated>
  <DomainObject.Predmet.ProtuStrankaListFormatedOIB>
    <izvorni_sadrzaj>
      <item>Centar poslovi društvo s ograničenom odgovornošću za usluge, OIB 42955226666</item>
    </izvorni_sadrzaj>
    <derivirana_varijabla naziv="DomainObject.Predmet.ProtuStrankaListFormatedOIB_1">
      <item>Centar poslovi društvo s ograničenom odgovornošću za usluge, OIB 42955226666</item>
    </derivirana_varijabla>
  </DomainObject.Predmet.ProtuStrankaListFormatedOIB>
  <DomainObject.Predmet.ProtuStrankaListFormatedWithAdress>
    <izvorni_sadrzaj>
      <item>Centar poslovi društvo s ograničenom odgovornošću za usluge, V. Lisinskog 4, 42000 Varaždin</item>
    </izvorni_sadrzaj>
    <derivirana_varijabla naziv="DomainObject.Predmet.ProtuStrankaListFormatedWithAdress_1">
      <item>Centar poslovi društvo s ograničenom odgovornošću za usluge, V. Lisinskog 4, 42000 Varaždin</item>
    </derivirana_varijabla>
  </DomainObject.Predmet.ProtuStrankaListFormatedWithAdress>
  <DomainObject.Predmet.ProtuStrankaListFormatedWithAdressOIB>
    <izvorni_sadrzaj>
      <item>Centar poslovi društvo s ograničenom odgovornošću za usluge, OIB 42955226666, V. Lisinskog 4, 42000 Varaždin</item>
    </izvorni_sadrzaj>
    <derivirana_varijabla naziv="DomainObject.Predmet.ProtuStrankaListFormatedWithAdressOIB_1">
      <item>Centar poslovi društvo s ograničenom odgovornošću za usluge, OIB 42955226666, V. Lisinskog 4, 42000 Varaždin</item>
    </derivirana_varijabla>
  </DomainObject.Predmet.ProtuStrankaListFormatedWithAdressOIB>
  <DomainObject.Predmet.ProtuStrankaListNazivFormated>
    <izvorni_sadrzaj>
      <item>Centar poslovi društvo s ograničenom odgovornošću za usluge</item>
    </izvorni_sadrzaj>
    <derivirana_varijabla naziv="DomainObject.Predmet.ProtuStrankaListNazivFormated_1">
      <item>Centar poslovi društvo s ograničenom odgovornošću za usluge</item>
    </derivirana_varijabla>
  </DomainObject.Predmet.ProtuStrankaListNazivFormated>
  <DomainObject.Predmet.ProtuStrankaListNazivFormatedOIB>
    <izvorni_sadrzaj>
      <item>Centar poslovi društvo s ograničenom odgovornošću za usluge, OIB 42955226666</item>
    </izvorni_sadrzaj>
    <derivirana_varijabla naziv="DomainObject.Predmet.ProtuStrankaListNazivFormatedOIB_1">
      <item>Centar poslovi društvo s ograničenom odgovornošću za usluge, OIB 42955226666</item>
    </derivirana_varijabla>
  </DomainObject.Predmet.ProtuStrankaListNazivFormatedOIB>
  <DomainObject.Predmet.OstaliListFormated>
    <izvorni_sadrzaj>
      <item>E-oglasna ploča</item>
      <item>Sudski registar, Trgovački sud u Varaždinu</item>
      <item>Martina Jerbić-cecelja</item>
      <item>Županijsko državno odvjetništvo u Varaždinu</item>
      <item>Porezna uprava - Ispostava Varaždin</item>
    </izvorni_sadrzaj>
    <derivirana_varijabla naziv="DomainObject.Predmet.OstaliListFormated_1">
      <item>E-oglasna ploča</item>
      <item>Sudski registar, Trgovački sud u Varaždinu</item>
      <item>Martina Jerbić-cecelja</item>
      <item>Županijsko državno odvjetništvo u Varaždinu</item>
      <item>Porezna uprava - Ispostava Varaždin</item>
    </derivirana_varijabla>
  </DomainObject.Predmet.OstaliListFormated>
  <DomainObject.Predmet.OstaliListFormatedOIB>
    <izvorni_sadrzaj>
      <item>E-oglasna ploča</item>
      <item>Sudski registar, Trgovački sud u Varaždinu</item>
      <item>Martina Jerbić-cecelja, OIB 10252658965</item>
      <item>Županijsko državno odvjetništvo u Varaždinu</item>
      <item>Porezna uprava - Ispostava Varaždin</item>
    </izvorni_sadrzaj>
    <derivirana_varijabla naziv="DomainObject.Predmet.OstaliListFormatedOIB_1">
      <item>E-oglasna ploča</item>
      <item>Sudski registar, Trgovački sud u Varaždinu</item>
      <item>Martina Jerbić-cecelja, OIB 10252658965</item>
      <item>Županijsko državno odvjetništvo u Varaždinu</item>
      <item>Porezna uprava - Ispostava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Martina Jerbić-cecelja, Vatroslava Lisinskog 4, 42000 Varaždin</item>
      <item>Županijsko državno odvjetništvo u Varaždinu</item>
      <item>Porezna uprava - Ispostava Varaždin</item>
    </izvorni_sadrzaj>
    <derivirana_varijabla naziv="DomainObject.Predmet.OstaliListFormatedWithAdress_1">
      <item>E-oglasna ploča</item>
      <item>Sudski registar, Trgovački sud u Varaždinu</item>
      <item>Martina Jerbić-cecelja, Vatroslava Lisinskog 4, 42000 Varaždin</item>
      <item>Županijsko državno odvjetništvo u Varaždinu</item>
      <item>Porezna uprava - Ispostava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Martina Jerbić-cecelja, OIB 10252658965, Vatroslava Lisinskog 4, 42000 Varaždin</item>
      <item>Županijsko državno odvjetništvo u Varaždinu</item>
      <item>Porezna uprava - Ispostava Varaždin</item>
    </izvorni_sadrzaj>
    <derivirana_varijabla naziv="DomainObject.Predmet.OstaliListFormatedWithAdressOIB_1">
      <item>E-oglasna ploča</item>
      <item>Sudski registar, Trgovački sud u Varaždinu</item>
      <item>Martina Jerbić-cecelja, OIB 10252658965, Vatroslava Lisinskog 4, 42000 Varaždin</item>
      <item>Županijsko državno odvjetništvo u Varaždinu</item>
      <item>Porezna uprava - Ispostava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Martina Jerbić-cecelja</item>
      <item>Županijsko državno odvjetništvo u Varaždinu</item>
      <item>Porezna uprava - Ispostava Varaždin</item>
    </izvorni_sadrzaj>
    <derivirana_varijabla naziv="DomainObject.Predmet.OstaliListNazivFormated_1">
      <item>E-oglasna ploča</item>
      <item>Sudski registar, Trgovački sud u Varaždinu</item>
      <item>Martina Jerbić-cecelja</item>
      <item>Županijsko državno odvjetništvo u Varaždinu</item>
      <item>Porezna uprava - Ispostava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Martina Jerbić-cecelja, OIB 10252658965</item>
      <item>Županijsko državno odvjetništvo u Varaždinu</item>
      <item>Porezna uprava - Ispostava Varaždin</item>
    </izvorni_sadrzaj>
    <derivirana_varijabla naziv="DomainObject.Predmet.OstaliListNazivFormatedOIB_1">
      <item>E-oglasna ploča</item>
      <item>Sudski registar, Trgovački sud u Varaždinu</item>
      <item>Martina Jerbić-cecelja, OIB 10252658965</item>
      <item>Županijsko državno odvjetništvo u Varaždinu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St-911/2015-5</izvorni_sadrzaj>
    <derivirana_varijabla naziv="DomainObject.PoslovniBrojDokumenta_1">St-911/2015-5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poslovi društvo s ograničenom odgovornošću za usluge</izvorni_sadrzaj>
    <derivirana_varijabla naziv="DomainObject.Predmet.ProtustrankaIDrugi_1">Centar poslovi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Centar poslovi društvo s ograničenom odgovornošću za usluge, OIB 42955226666, V. Lisinskog 4, 42000 Varaždin</izvorni_sadrzaj>
    <derivirana_varijabla naziv="DomainObject.Predmet.ProtustrankaIDrugiAdressOIB_1">Centar poslovi društvo s ograničenom odgovornošću za usluge, OIB 42955226666, V. Lisinskog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Centar poslovi društvo s ograničenom odgovornošću za usluge</item>
      <item>E-oglasna ploča</item>
      <item>Sudski registar, Trgovački sud u Varaždinu</item>
      <item>Martina Jerbić-cecelja</item>
      <item>Županijsko državno odvjetništvo u Varaždinu</item>
      <item>Porezna uprava - Ispostava Varaždin</item>
    </izvorni_sadrzaj>
    <derivirana_varijabla naziv="DomainObject.Predmet.SudioniciListNaziv_1">
      <item>Financijska agencija</item>
      <item>Centar poslovi društvo s ograničenom odgovornošću za usluge</item>
      <item>E-oglasna ploča</item>
      <item>Sudski registar, Trgovački sud u Varaždinu</item>
      <item>Martina Jerbić-cecelja</item>
      <item>Županijsko državno odvjetništvo u Varaždinu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Centar poslovi društvo s ograničenom odgovornošću za usluge, OIB 42955226666, V. Lisinskog 4,42000 Varaždin</item>
      <item>E-oglasna ploča</item>
      <item>Sudski registar, Trgovački sud u Varaždinu</item>
      <item>Martina Jerbić-cecelja, OIB 10252658965, Vatroslava Lisinskog 4,42000 Varaždin</item>
      <item>Županijsko državno odvjetništvo u Varaždinu</item>
      <item>Porezna uprava - Ispostava Varaždin</item>
    </izvorni_sadrzaj>
    <derivirana_varijabla naziv="DomainObject.Predmet.SudioniciListAdressOIB_1">
      <item>Financijska agencija, OIB 85821130368, A. Cesarca 2,42000 Varaždin</item>
      <item>Centar poslovi društvo s ograničenom odgovornošću za usluge, OIB 42955226666, V. Lisinskog 4,42000 Varaždin</item>
      <item>E-oglasna ploča</item>
      <item>Sudski registar, Trgovački sud u Varaždinu</item>
      <item>Martina Jerbić-cecelja, OIB 10252658965, Vatroslava Lisinskog 4,42000 Varaždin</item>
      <item>Županijsko državno odvjetništvo u Varaždinu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42955226666</item>
      <item>, OIB null</item>
      <item>, OIB null</item>
      <item>, OIB 10252658965</item>
      <item>, OIB null</item>
      <item>, OIB null</item>
    </izvorni_sadrzaj>
    <derivirana_varijabla naziv="DomainObject.Predmet.SudioniciListNazivOIB_1">
      <item>, OIB 85821130368</item>
      <item>, OIB 42955226666</item>
      <item>, OIB null</item>
      <item>, OIB null</item>
      <item>, OIB 10252658965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B550C-48FC-4CDB-92C0-90DB063EB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514</properties:Words>
  <properties:Characters>2783</properties:Characters>
  <properties:Lines>88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2016-01-25T08:24:00Z</dcterms:created>
  <dc:creator>Ljubica Makovec</dc:creator>
  <cp:lastModifiedBy>Nevenka Vuković</cp:lastModifiedBy>
  <cp:lastPrinted>2016-01-22T10:39:00Z</cp:lastPrinted>
  <dcterms:modified xmlns:xsi="http://www.w3.org/2001/XMLSchema-instance" xsi:type="dcterms:W3CDTF">2016-01-25T08:49:00Z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