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e9e4a" w14:paraId="cfe9e4a" w:rsidRDefault="004C4B9E" w:rsidP="004C4B9E" w:rsidR="004C4B9E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C4B9E" w:rsidP="004C4B9E" w:rsidR="004C4B9E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4C4B9E" w:rsidP="004C4B9E" w:rsidR="004C4B9E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4C4B9E" w:rsidP="004C4B9E" w:rsidR="004C4B9E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Dršćevka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</w:t>
      </w:r>
      <w:r w:rsidRPr="004C4B9E">
        <w:rPr>
          <w:sz w:val="23"/>
          <w:szCs w:val="23"/>
        </w:rPr>
        <w:t>Posl.br.: 2 St-502/15-3</w:t>
      </w:r>
    </w:p>
    <w:p w:rsidRDefault="004C4B9E" w:rsidP="004C4B9E" w:rsid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D10EBB" w:rsidP="004C4B9E" w:rsidR="00D10EBB" w:rsidRPr="004C4B9E">
      <w:pPr>
        <w:jc w:val="both"/>
        <w:rPr>
          <w:sz w:val="23"/>
          <w:szCs w:val="23"/>
        </w:rPr>
      </w:pPr>
    </w:p>
    <w:p w:rsidRDefault="004C4B9E" w:rsidP="004C4B9E" w:rsidR="004C4B9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4C4B9E" w:rsidP="004C4B9E" w:rsidR="004C4B9E" w:rsidRPr="004C4B9E">
      <w:pPr>
        <w:rPr>
          <w:sz w:val="23"/>
          <w:szCs w:val="23"/>
        </w:rPr>
      </w:pPr>
    </w:p>
    <w:p w:rsidRDefault="004C4B9E" w:rsidP="004C4B9E" w:rsidR="004C4B9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4C4B9E" w:rsidP="004C4B9E" w:rsidR="004C4B9E" w:rsidRPr="004C4B9E">
      <w:pPr>
        <w:rPr>
          <w:sz w:val="23"/>
          <w:szCs w:val="23"/>
        </w:rPr>
      </w:pPr>
    </w:p>
    <w:p w:rsidRDefault="004C4B9E" w:rsidP="004C4B9E" w:rsidR="004C4B9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>Trgovački sud u Pazinu, po sucu Adrijani Labinjan Skok, po prijedlogu predlagatelja FINE, OIB: 85821130368, RC Rijeka, Podružnica Pula, Giardini 5, radi otvaranja stečajnog postupka nad dužnikom Kamen M.-S. d.o.o., Umag, Križine, Križine 4</w:t>
      </w:r>
      <w:r w:rsidR="00D10EBB">
        <w:rPr>
          <w:sz w:val="23"/>
          <w:szCs w:val="23"/>
        </w:rPr>
        <w:t>7 K, OIB: 18931752271, dana 25</w:t>
      </w:r>
      <w:r w:rsidRPr="004C4B9E">
        <w:rPr>
          <w:sz w:val="23"/>
          <w:szCs w:val="23"/>
        </w:rPr>
        <w:t xml:space="preserve">. studenog 2015. </w:t>
      </w:r>
    </w:p>
    <w:p w:rsidRDefault="004C4B9E" w:rsidP="004C4B9E" w:rsidR="004C4B9E" w:rsidRPr="004C4B9E">
      <w:pPr>
        <w:jc w:val="both"/>
        <w:rPr>
          <w:sz w:val="23"/>
          <w:szCs w:val="23"/>
        </w:rPr>
      </w:pPr>
    </w:p>
    <w:p w:rsidRDefault="004C4B9E" w:rsidP="004C4B9E" w:rsidR="004C4B9E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4C4B9E" w:rsidP="004C4B9E" w:rsidR="004C4B9E" w:rsidRPr="004C4B9E">
      <w:pPr>
        <w:jc w:val="both"/>
        <w:rPr>
          <w:sz w:val="23"/>
          <w:szCs w:val="23"/>
        </w:rPr>
      </w:pPr>
    </w:p>
    <w:p w:rsidRDefault="004C4B9E" w:rsidP="004C4B9E" w:rsidR="004C4B9E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Pr="004C4B9E">
        <w:rPr>
          <w:sz w:val="23"/>
          <w:szCs w:val="23"/>
        </w:rPr>
        <w:t>Kamen M.-S. d.o.o., Umag, Križine, Križine 47 K, OIB: 18931752271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dan 17. prosinca 2015. u 12:45 sati, u</w:t>
      </w:r>
      <w:r w:rsidRPr="004C4B9E">
        <w:rPr>
          <w:b/>
          <w:sz w:val="23"/>
          <w:szCs w:val="23"/>
        </w:rPr>
        <w:t xml:space="preserve"> Trgovačkom sudu u Pazinu, Dršćevka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4C4B9E" w:rsidP="004C4B9E" w:rsidR="004C4B9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4C4B9E" w:rsidP="004C4B9E" w:rsidR="004C4B9E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>- dužnik Kamen M.-S. d.o.o., Umag, Križine, Križine 47 K</w:t>
      </w:r>
    </w:p>
    <w:p w:rsidRDefault="004C4B9E" w:rsidP="004C4B9E" w:rsid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ab/>
        <w:t>- zakonski zastupnik dužnika Stojan Žu</w:t>
      </w:r>
      <w:r w:rsidR="00D10EBB">
        <w:rPr>
          <w:sz w:val="23"/>
          <w:szCs w:val="23"/>
          <w:lang w:val="sv-SE"/>
        </w:rPr>
        <w:t>tić, Umag, Križine, Križine 47K</w:t>
      </w:r>
      <w:r w:rsidRPr="004C4B9E"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ab/>
      </w:r>
      <w:r w:rsidR="00D10EBB"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zastupnik dužnika Zvjezdana Žutić, Umag, Križine, Kr</w:t>
      </w:r>
      <w:r w:rsidR="00D10EBB">
        <w:rPr>
          <w:sz w:val="23"/>
          <w:szCs w:val="23"/>
          <w:lang w:val="sv-SE"/>
        </w:rPr>
        <w:t>ižine 47K.</w:t>
      </w:r>
    </w:p>
    <w:p w:rsidRDefault="00D10EBB" w:rsidP="004C4B9E" w:rsidR="00D10EBB" w:rsidRPr="00D10EBB">
      <w:pPr>
        <w:jc w:val="both"/>
        <w:rPr>
          <w:sz w:val="23"/>
          <w:szCs w:val="23"/>
        </w:rPr>
      </w:pPr>
    </w:p>
    <w:p w:rsidRDefault="004C4B9E" w:rsidP="004C4B9E" w:rsidR="004C4B9E" w:rsidRPr="00D10EBB">
      <w:pPr>
        <w:jc w:val="both"/>
        <w:rPr>
          <w:sz w:val="23"/>
          <w:szCs w:val="23"/>
          <w:lang w:val="pl-PL"/>
        </w:rPr>
      </w:pPr>
      <w:r w:rsidRPr="00D10EBB">
        <w:rPr>
          <w:sz w:val="23"/>
          <w:szCs w:val="23"/>
        </w:rPr>
        <w:tab/>
        <w:t>II.</w:t>
      </w:r>
      <w:r w:rsidRPr="00D10EBB">
        <w:rPr>
          <w:sz w:val="23"/>
          <w:szCs w:val="23"/>
        </w:rPr>
        <w:tab/>
        <w:t xml:space="preserve">Pozivaju se </w:t>
      </w:r>
      <w:r w:rsidRPr="00D10EBB">
        <w:rPr>
          <w:sz w:val="23"/>
          <w:szCs w:val="23"/>
          <w:lang w:val="sv-SE"/>
        </w:rPr>
        <w:t xml:space="preserve">zakonski zastupnici dužnika Stojan Žutić, Umag, Križine, Križine 47K, i Zvjezdana Žutić, Umag, Križine, Križine 47K, pristupiti u sud na zakazano ročište radi </w:t>
      </w:r>
      <w:r w:rsidR="00D10EBB" w:rsidRPr="00D10EBB">
        <w:rPr>
          <w:sz w:val="23"/>
          <w:szCs w:val="23"/>
          <w:lang w:val="sv-SE"/>
        </w:rPr>
        <w:t xml:space="preserve">očitovanja o prijedlogu za otvaranje stečajnog postupka </w:t>
      </w:r>
      <w:r w:rsidRPr="00D10EBB">
        <w:rPr>
          <w:sz w:val="23"/>
          <w:szCs w:val="23"/>
          <w:lang w:val="sv-SE"/>
        </w:rPr>
        <w:t>te dostaviti sudu javnobilježnički ovjerovljen prokazni popis imovine za dužnika</w:t>
      </w:r>
      <w:r w:rsidRPr="00D10EBB">
        <w:rPr>
          <w:sz w:val="23"/>
          <w:szCs w:val="23"/>
        </w:rPr>
        <w:t xml:space="preserve"> Kamen M.-S. d.o.o., Umag, Križine, Križine 47 K, OIB: 18931752271</w:t>
      </w:r>
      <w:r w:rsidRPr="00D10EBB">
        <w:rPr>
          <w:sz w:val="23"/>
          <w:szCs w:val="23"/>
          <w:lang w:val="sv-SE"/>
        </w:rPr>
        <w:t>.</w:t>
      </w:r>
    </w:p>
    <w:p w:rsidRDefault="004C4B9E" w:rsidP="004C4B9E" w:rsidR="004C4B9E" w:rsidRPr="00D10EBB">
      <w:pPr>
        <w:jc w:val="both"/>
        <w:rPr>
          <w:sz w:val="23"/>
          <w:szCs w:val="23"/>
        </w:rPr>
      </w:pPr>
    </w:p>
    <w:p w:rsidRDefault="00D10EBB" w:rsidP="004C4B9E" w:rsidR="004C4B9E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25</w:t>
      </w:r>
      <w:r w:rsidR="004C4B9E" w:rsidRPr="004C4B9E">
        <w:rPr>
          <w:sz w:val="23"/>
          <w:szCs w:val="23"/>
        </w:rPr>
        <w:t>. studenog 2015.</w:t>
      </w:r>
    </w:p>
    <w:p w:rsidRDefault="004C4B9E" w:rsidP="004C4B9E" w:rsidR="004C4B9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4C4B9E" w:rsidP="004C4B9E" w:rsidR="004C4B9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4C4B9E" w:rsidP="004C4B9E" w:rsid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4C4B9E" w:rsidP="004C4B9E" w:rsidR="004C4B9E">
      <w:pPr>
        <w:jc w:val="center"/>
        <w:rPr>
          <w:sz w:val="23"/>
          <w:szCs w:val="23"/>
        </w:rPr>
      </w:pPr>
    </w:p>
    <w:p w:rsidRDefault="004C4B9E" w:rsidP="004C4B9E" w:rsidR="004C4B9E" w:rsidRPr="004C4B9E">
      <w:pPr>
        <w:jc w:val="center"/>
        <w:rPr>
          <w:sz w:val="23"/>
          <w:szCs w:val="23"/>
        </w:rPr>
      </w:pPr>
    </w:p>
    <w:p w:rsidRDefault="004C4B9E" w:rsidP="004C4B9E" w:rsidR="004C4B9E" w:rsidRPr="004C4B9E">
      <w:pPr>
        <w:jc w:val="both"/>
        <w:rPr>
          <w:sz w:val="23"/>
          <w:szCs w:val="23"/>
        </w:rPr>
      </w:pPr>
    </w:p>
    <w:p w:rsidRDefault="004C4B9E" w:rsidP="004C4B9E" w:rsidR="004C4B9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4C4B9E" w:rsidP="004C4B9E" w:rsidR="004C4B9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4C4B9E" w:rsidP="004C4B9E" w:rsidR="004C4B9E" w:rsidRPr="004C4B9E">
      <w:pPr>
        <w:jc w:val="both"/>
        <w:rPr>
          <w:sz w:val="23"/>
          <w:szCs w:val="23"/>
        </w:rPr>
      </w:pPr>
    </w:p>
    <w:p w:rsidRDefault="004C4B9E" w:rsidP="004C4B9E" w:rsidR="004C4B9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4C4B9E" w:rsidP="004C4B9E" w:rsidR="004C4B9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4C4B9E" w:rsidP="004C4B9E" w:rsidR="004C4B9E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>- dužnik Kamen M.-S. d.o.o., Umag, Križine, Križine 47 K</w:t>
      </w:r>
    </w:p>
    <w:p w:rsidRDefault="004C4B9E" w:rsidP="004C4B9E" w:rsidR="004C4B9E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>- zakonski zastupnik dužnika Stojan Žutić, Umag, Križine, Križine 47K</w:t>
      </w:r>
    </w:p>
    <w:p w:rsidRDefault="004C4B9E" w:rsidP="004C4B9E" w:rsidR="004C4B9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>- zakonski zastupnik dužnika Zvjezdana Žutić, Umag, Križine, Križine 47K</w:t>
      </w:r>
    </w:p>
    <w:p w:rsidRDefault="004C4B9E" w:rsidP="004C4B9E" w:rsidR="00500701">
      <w:pPr>
        <w:jc w:val="both"/>
      </w:pPr>
      <w:r w:rsidRPr="004C4B9E">
        <w:rPr>
          <w:sz w:val="23"/>
          <w:szCs w:val="23"/>
        </w:rPr>
        <w:t>- e-Oglasna ploča sudova 8 dana</w:t>
      </w:r>
    </w:p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0EBB" w:rsidR="00893E31">
      <w:r>
        <w:separator/>
      </w:r>
    </w:p>
  </w:endnote>
  <w:endnote w:id="0" w:type="continuationSeparator">
    <w:p w:rsidRDefault="00D10EBB" w:rsidR="00893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0EBB" w:rsidR="00893E31">
      <w:r>
        <w:separator/>
      </w:r>
    </w:p>
  </w:footnote>
  <w:footnote w:id="0" w:type="continuationSeparator">
    <w:p w:rsidRDefault="00D10EBB" w:rsidR="00893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C4B9E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564D60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4B9E"/>
    <w:rsid w:val="004C4B9E"/>
    <w:rsid w:val="00554328"/>
    <w:rsid w:val="00564D60"/>
    <w:rsid w:val="00893E31"/>
    <w:rsid w:val="00985388"/>
    <w:rsid w:val="00D1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4B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4B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4B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4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4B9E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4D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D6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D6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D6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D6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4B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4B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4B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4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4B9E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4D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D6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D6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D6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D6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St-502/2015</izvorni_sadrzaj>
    <derivirana_varijabla naziv="DomainObject.Predmet.OznakaBroj_1">St-502/2015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 M.-S. d.o.o. UMAG</izvorni_sadrzaj>
    <derivirana_varijabla naziv="DomainObject.Predmet.ProtustrankaFormated_1">  Kamen M.-S. d.o.o. UMAG</derivirana_varijabla>
  </DomainObject.Predmet.ProtustrankaFormated>
  <DomainObject.Predmet.ProtustrankaFormatedOIB>
    <izvorni_sadrzaj>  Kamen M.-S. d.o.o. UMAG, OIB 18931752271</izvorni_sadrzaj>
    <derivirana_varijabla naziv="DomainObject.Predmet.ProtustrankaFormatedOIB_1">  Kamen M.-S. d.o.o. UMAG, OIB 18931752271</derivirana_varijabla>
  </DomainObject.Predmet.ProtustrankaFormatedOIB>
  <DomainObject.Predmet.ProtustrankaFormatedWithAdress>
    <izvorni_sadrzaj> Kamen M.-S. d.o.o. UMAG, Križine, Križine 47 K, 52470 Umag</izvorni_sadrzaj>
    <derivirana_varijabla naziv="DomainObject.Predmet.ProtustrankaFormatedWithAdress_1"> Kamen M.-S. d.o.o. UMAG, Križine, Križine 47 K, 52470 Umag</derivirana_varijabla>
  </DomainObject.Predmet.ProtustrankaFormatedWithAdress>
  <DomainObject.Predmet.ProtustrankaFormatedWithAdressOIB>
    <izvorni_sadrzaj> Kamen M.-S. d.o.o. UMAG, OIB 18931752271, Križine, Križine 47 K, 52470 Umag</izvorni_sadrzaj>
    <derivirana_varijabla naziv="DomainObject.Predmet.ProtustrankaFormatedWithAdressOIB_1"> Kamen M.-S. d.o.o. UMAG, OIB 18931752271, Križine, Križine 47 K, 52470 Umag</derivirana_varijabla>
  </DomainObject.Predmet.ProtustrankaFormatedWithAdressOIB>
  <DomainObject.Predmet.ProtustrankaWithAdress>
    <izvorni_sadrzaj>Kamen M.-S. d.o.o. UMAG Križine, Križine 47 K, 52470 Umag</izvorni_sadrzaj>
    <derivirana_varijabla naziv="DomainObject.Predmet.ProtustrankaWithAdress_1">Kamen M.-S. d.o.o. UMAG Križine, Križine 47 K, 52470 Umag</derivirana_varijabla>
  </DomainObject.Predmet.ProtustrankaWithAdress>
  <DomainObject.Predmet.ProtustrankaWithAdressOIB>
    <izvorni_sadrzaj>Kamen M.-S. d.o.o. UMAG, OIB 18931752271, Križine, Križine 47 K, 52470 Umag</izvorni_sadrzaj>
    <derivirana_varijabla naziv="DomainObject.Predmet.ProtustrankaWithAdressOIB_1">Kamen M.-S. d.o.o. UMAG, OIB 18931752271, Križine, Križine 47 K, 52470 Umag</derivirana_varijabla>
  </DomainObject.Predmet.ProtustrankaWithAdressOIB>
  <DomainObject.Predmet.ProtustrankaNazivFormated>
    <izvorni_sadrzaj>Kamen M.-S. d.o.o. UMAG</izvorni_sadrzaj>
    <derivirana_varijabla naziv="DomainObject.Predmet.ProtustrankaNazivFormated_1">Kamen M.-S. d.o.o. UMAG</derivirana_varijabla>
  </DomainObject.Predmet.ProtustrankaNazivFormated>
  <DomainObject.Predmet.ProtustrankaNazivFormatedOIB>
    <izvorni_sadrzaj>Kamen M.-S. d.o.o. UMAG, OIB 18931752271</izvorni_sadrzaj>
    <derivirana_varijabla naziv="DomainObject.Predmet.ProtustrankaNazivFormatedOIB_1">Kamen M.-S. d.o.o. UMAG, OIB 18931752271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25089.35</izvorni_sadrzaj>
    <derivirana_varijabla naziv="DomainObject.Predmet.TrenutnaVrijednost_1">25089.35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Kamen M.-S. d.o.o. UMAG</item>
    </izvorni_sadrzaj>
    <derivirana_varijabla naziv="DomainObject.Predmet.ProtuStrankaListFormated_1">
      <item>Kamen M.-S. d.o.o. UMAG</item>
    </derivirana_varijabla>
  </DomainObject.Predmet.ProtuStrankaListFormated>
  <DomainObject.Predmet.ProtuStrankaListFormatedOIB>
    <izvorni_sadrzaj>
      <item>Kamen M.-S. d.o.o. UMAG, OIB 18931752271</item>
    </izvorni_sadrzaj>
    <derivirana_varijabla naziv="DomainObject.Predmet.ProtuStrankaListFormatedOIB_1">
      <item>Kamen M.-S. d.o.o. UMAG, OIB 18931752271</item>
    </derivirana_varijabla>
  </DomainObject.Predmet.ProtuStrankaListFormatedOIB>
  <DomainObject.Predmet.ProtuStrankaListFormatedWithAdress>
    <izvorni_sadrzaj>
      <item>Kamen M.-S. d.o.o. UMAG, Križine, Križine 47 K, 52470 Umag</item>
    </izvorni_sadrzaj>
    <derivirana_varijabla naziv="DomainObject.Predmet.ProtuStrankaListFormatedWithAdress_1">
      <item>Kamen M.-S. d.o.o. UMAG, Križine, Križine 47 K, 52470 Umag</item>
    </derivirana_varijabla>
  </DomainObject.Predmet.ProtuStrankaListFormatedWithAdress>
  <DomainObject.Predmet.ProtuStrankaListFormatedWithAdressOIB>
    <izvorni_sadrzaj>
      <item>Kamen M.-S. d.o.o. UMAG, OIB 18931752271, Križine, Križine 47 K, 52470 Umag</item>
    </izvorni_sadrzaj>
    <derivirana_varijabla naziv="DomainObject.Predmet.ProtuStrankaListFormatedWithAdressOIB_1">
      <item>Kamen M.-S. d.o.o. UMAG, OIB 18931752271, Križine, Križine 47 K, 52470 Umag</item>
    </derivirana_varijabla>
  </DomainObject.Predmet.ProtuStrankaListFormatedWithAdressOIB>
  <DomainObject.Predmet.ProtuStrankaListNazivFormated>
    <izvorni_sadrzaj>
      <item>Kamen M.-S. d.o.o. UMAG</item>
    </izvorni_sadrzaj>
    <derivirana_varijabla naziv="DomainObject.Predmet.ProtuStrankaListNazivFormated_1">
      <item>Kamen M.-S. d.o.o. UMAG</item>
    </derivirana_varijabla>
  </DomainObject.Predmet.ProtuStrankaListNazivFormated>
  <DomainObject.Predmet.ProtuStrankaListNazivFormatedOIB>
    <izvorni_sadrzaj>
      <item>Kamen M.-S. d.o.o. UMAG, OIB 18931752271</item>
    </izvorni_sadrzaj>
    <derivirana_varijabla naziv="DomainObject.Predmet.ProtuStrankaListNazivFormatedOIB_1">
      <item>Kamen M.-S. d.o.o. UMAG, OIB 18931752271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Kamen M.-S. d.o.o. UMAG</izvorni_sadrzaj>
    <derivirana_varijabla naziv="DomainObject.Predmet.ProtustrankaIDrugi_1">Kamen M.-S.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Kamen M.-S. d.o.o. UMAG, OIB 18931752271, Križine, Križine 47 K, 52470 Umag</izvorni_sadrzaj>
    <derivirana_varijabla naziv="DomainObject.Predmet.ProtustrankaIDrugiAdressOIB_1">Kamen M.-S. d.o.o. UMAG, OIB 18931752271, Križine, Križine 47 K,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Kamen M.-S. d.o.o. UMAG</item>
    </izvorni_sadrzaj>
    <derivirana_varijabla naziv="DomainObject.Predmet.SudioniciListNaziv_1">
      <item>FINANCIJSKA AGENCIJA, RC RIJEKA, PODRUŽNICA PULA, PULA</item>
      <item>Kamen M.-S.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Kamen M.-S. d.o.o. UMAG, OIB 18931752271, Križine, Križine 47 K,52470 Umag</item>
    </izvorni_sadrzaj>
    <derivirana_varijabla naziv="DomainObject.Predmet.SudioniciListAdressOIB_1">
      <item>FINANCIJSKA AGENCIJA, RC RIJEKA, PODRUŽNICA PULA, PULA, OIB 85821130368, Giardini 5,52100 Pula</item>
      <item>Kamen M.-S. d.o.o. UMAG, OIB 18931752271, Križine, Križine 47 K,52470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18931752271</item>
    </izvorni_sadrzaj>
    <derivirana_varijabla naziv="DomainObject.Predmet.SudioniciListNazivOIB_1">
      <item>, OIB 85821130368</item>
      <item>, OIB 18931752271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1629</properties:Characters>
  <properties:Lines>49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2015-11-19T09:48:00Z</dcterms:created>
  <dc:creator>Jasmina Matika</dc:creator>
  <cp:lastModifiedBy>Jasmina Matika</cp:lastModifiedBy>
  <dcterms:modified xmlns:xsi="http://www.w3.org/2001/XMLSchema-instance" xsi:type="dcterms:W3CDTF">2015-11-25T09:38:00Z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