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3d33c" w14:paraId="633d33c" w:rsidRDefault="009E6893" w:rsidP="009E6893" w:rsidR="009E6893" w:rsidRPr="009E6893">
      <w:pPr>
        <w15:collapsed w:val="false"/>
      </w:pPr>
      <w:bookmarkStart w:name="_GoBack" w:id="0"/>
      <w:bookmarkEnd w:id="0"/>
      <w:r>
        <w:rPr>
          <w:noProof/>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9E6893" w:rsidP="009E6893" w:rsidR="009E6893" w:rsidRPr="009E6893">
      <w:pPr>
        <w:tabs>
          <w:tab w:pos="6734" w:val="left"/>
        </w:tabs>
      </w:pPr>
      <w:r w:rsidRPr="009E6893">
        <w:t>REPUBLIKA HRVATSKA</w:t>
      </w:r>
      <w:r w:rsidRPr="009E6893">
        <w:tab/>
        <w:t xml:space="preserve">            </w:t>
      </w:r>
    </w:p>
    <w:p w:rsidRDefault="009E6893" w:rsidP="009E6893" w:rsidR="009E6893" w:rsidRPr="009E6893">
      <w:r w:rsidRPr="009E6893">
        <w:t>TRGOVAČKI SUD U ZAGREBU</w:t>
      </w:r>
    </w:p>
    <w:p w:rsidRDefault="009E6893" w:rsidP="009E6893" w:rsidR="009E6893" w:rsidRPr="009E6893">
      <w:r w:rsidRPr="009E6893">
        <w:t xml:space="preserve">STALNA SLUŽBA </w:t>
      </w:r>
      <w:r w:rsidR="006B299F">
        <w:t>U KARLOVCU</w:t>
      </w:r>
    </w:p>
    <w:p w:rsidRDefault="009E6893" w:rsidP="009E6893" w:rsidR="009E6893">
      <w:r w:rsidRPr="009E6893">
        <w:t xml:space="preserve">Karlovac, </w:t>
      </w:r>
      <w:r w:rsidR="00100823">
        <w:t>Trg hrvatskih branitelja 1</w:t>
      </w:r>
      <w:r w:rsidR="00632435">
        <w:t xml:space="preserve">                                                               </w:t>
      </w:r>
      <w:r w:rsidR="00632435" w:rsidRPr="009E6893">
        <w:t>4 St</w:t>
      </w:r>
      <w:r w:rsidR="00632435">
        <w:t>-</w:t>
      </w:r>
      <w:r w:rsidR="00444A2D">
        <w:t>796/2019-4</w:t>
      </w:r>
    </w:p>
    <w:p w:rsidRDefault="004E16BD" w:rsidP="009E6893" w:rsidR="004E16BD" w:rsidRPr="009E6893"/>
    <w:p w:rsidRDefault="009E6893" w:rsidP="009E6893" w:rsidR="009E6893" w:rsidRPr="009E6893">
      <w:pPr>
        <w:rPr>
          <w:b/>
        </w:rPr>
      </w:pPr>
    </w:p>
    <w:p w:rsidRDefault="009E6893" w:rsidP="009E6893" w:rsidR="009E6893" w:rsidRPr="009D7387">
      <w:pPr>
        <w:jc w:val="center"/>
      </w:pPr>
      <w:r w:rsidRPr="009D7387">
        <w:t>REPUBLIKA HRVATSKA</w:t>
      </w:r>
    </w:p>
    <w:p w:rsidRDefault="001104DA" w:rsidP="009E6893" w:rsidR="00B72A8C">
      <w:pPr>
        <w:jc w:val="center"/>
      </w:pPr>
      <w:r w:rsidRPr="009D7387">
        <w:t>R J E Š E N J E</w:t>
      </w:r>
    </w:p>
    <w:p w:rsidRDefault="00B72A8C" w:rsidR="00B72A8C" w:rsidRPr="009E6893"/>
    <w:p w:rsidRDefault="00B72A8C" w:rsidP="006D3B8E" w:rsidR="006D3B8E">
      <w:pPr>
        <w:jc w:val="both"/>
      </w:pPr>
      <w:r w:rsidRPr="009E6893">
        <w:tab/>
      </w:r>
      <w:r w:rsidR="006D3B8E">
        <w:t>Trgovački sud u Zagrebu, Stalna služba u Karlovcu, po sucu Goranki Boljkovac, povodom prijedloga predlagatelja ČOPRA MODA d.o.o., Donja Lomnica, Industrijska cesta 7, OIB 47000244098, za otvaranje predstečajnoga postupka nad dužnikom ČOPRA MODA d.o.o., Donja Lomnica, Industrijska cesta 7, OIB 47000244098, dana 11. travnja 2019.</w:t>
      </w:r>
    </w:p>
    <w:p w:rsidRDefault="00BF39BF" w:rsidP="006B22DC" w:rsidR="00BF39BF">
      <w:pPr>
        <w:jc w:val="both"/>
      </w:pPr>
    </w:p>
    <w:p w:rsidRDefault="006B299F" w:rsidP="006B22DC" w:rsidR="006B299F" w:rsidRPr="009E6893">
      <w:pPr>
        <w:jc w:val="both"/>
      </w:pPr>
    </w:p>
    <w:p w:rsidRDefault="00B72A8C" w:rsidP="006B22DC" w:rsidR="00B043EC">
      <w:pPr>
        <w:jc w:val="center"/>
      </w:pPr>
      <w:r w:rsidRPr="009E6893">
        <w:t>r i j e š i o    j e</w:t>
      </w:r>
    </w:p>
    <w:p w:rsidRDefault="004E16BD" w:rsidP="006B22DC" w:rsidR="004E16BD" w:rsidRPr="009E6893">
      <w:pPr>
        <w:jc w:val="center"/>
      </w:pPr>
    </w:p>
    <w:p w:rsidRDefault="0053753E" w:rsidP="006B22DC" w:rsidR="0053753E" w:rsidRPr="009E6893">
      <w:pPr>
        <w:jc w:val="center"/>
      </w:pPr>
    </w:p>
    <w:p w:rsidRDefault="00DC5001" w:rsidP="00DC5001" w:rsidR="00556E31">
      <w:pPr>
        <w:ind w:firstLine="708"/>
        <w:jc w:val="both"/>
      </w:pPr>
      <w:r>
        <w:t xml:space="preserve">I. </w:t>
      </w:r>
      <w:r w:rsidR="00556E31">
        <w:t xml:space="preserve">Poziva se predlagatelj – dužnik </w:t>
      </w:r>
      <w:r w:rsidR="00444A2D">
        <w:t>ČOPRA MODA d.o.o., Donja Lomnica, Industrijska cesta 7, OIB 47000244098</w:t>
      </w:r>
      <w:r w:rsidR="00556E31" w:rsidRPr="009E6893">
        <w:t>,</w:t>
      </w:r>
      <w:r w:rsidR="00556E31">
        <w:t xml:space="preserve"> da u roku od 8 dana od dana dostave prijepisa ovog rješenja dopuni prijedlog za otvaranje predstečajnog postupka na način da</w:t>
      </w:r>
      <w:r w:rsidR="003A09BE">
        <w:t xml:space="preserve"> dostavi</w:t>
      </w:r>
      <w:r w:rsidR="00556E31">
        <w:t xml:space="preserve">: </w:t>
      </w:r>
      <w:r w:rsidR="00632435">
        <w:t xml:space="preserve"> </w:t>
      </w:r>
    </w:p>
    <w:p w:rsidRDefault="003A09BE" w:rsidP="003A09BE" w:rsidR="003A09BE">
      <w:pPr>
        <w:jc w:val="both"/>
      </w:pPr>
      <w:r>
        <w:t xml:space="preserve">      - a) popis imovine i obveza dužnika sukladno čl. 17. st. 1. i 2. Stečajnog zakona (Narodne novine broj 71/15, 104/17, dalje u tekstu: SZ-a), koji se sastoji od naznake:</w:t>
      </w:r>
    </w:p>
    <w:p w:rsidRDefault="003A09BE" w:rsidP="003A09BE" w:rsidR="003A09BE">
      <w:pPr>
        <w:pStyle w:val="Odlomakpopisa"/>
        <w:numPr>
          <w:ilvl w:val="0"/>
          <w:numId w:val="6"/>
        </w:numPr>
        <w:jc w:val="both"/>
      </w:pPr>
      <w:r>
        <w:t>nekretnina i pokretnina dužnika</w:t>
      </w:r>
    </w:p>
    <w:p w:rsidRDefault="003A09BE" w:rsidP="003A09BE" w:rsidR="003A09BE">
      <w:pPr>
        <w:pStyle w:val="Odlomakpopisa"/>
        <w:numPr>
          <w:ilvl w:val="0"/>
          <w:numId w:val="6"/>
        </w:numPr>
        <w:jc w:val="both"/>
      </w:pPr>
      <w:r>
        <w:t>imovinskih prava dužnika na tuđim stvarima</w:t>
      </w:r>
      <w:r w:rsidR="00444A2D">
        <w:t xml:space="preserve"> </w:t>
      </w:r>
    </w:p>
    <w:p w:rsidRDefault="003A09BE" w:rsidP="003A09BE" w:rsidR="003A09BE">
      <w:pPr>
        <w:pStyle w:val="Odlomakpopisa"/>
        <w:numPr>
          <w:ilvl w:val="0"/>
          <w:numId w:val="6"/>
        </w:numPr>
        <w:jc w:val="both"/>
      </w:pPr>
      <w:r>
        <w:t>novčanih i nenovčanih tražbina dužnika</w:t>
      </w:r>
    </w:p>
    <w:p w:rsidRDefault="003A09BE" w:rsidP="003A09BE" w:rsidR="003A09BE">
      <w:pPr>
        <w:pStyle w:val="Odlomakpopisa"/>
        <w:numPr>
          <w:ilvl w:val="0"/>
          <w:numId w:val="6"/>
        </w:numPr>
        <w:jc w:val="both"/>
      </w:pPr>
      <w:r>
        <w:t>drugih prava koja čine imovinu dužnika</w:t>
      </w:r>
    </w:p>
    <w:p w:rsidRDefault="003A09BE" w:rsidP="003A09BE" w:rsidR="003A09BE">
      <w:pPr>
        <w:pStyle w:val="Odlomakpopisa"/>
        <w:numPr>
          <w:ilvl w:val="0"/>
          <w:numId w:val="6"/>
        </w:numPr>
        <w:jc w:val="both"/>
      </w:pPr>
      <w:r>
        <w:t>novčanih sredstava na računima</w:t>
      </w:r>
    </w:p>
    <w:p w:rsidRDefault="003A09BE" w:rsidP="003A09BE" w:rsidR="003A09BE">
      <w:pPr>
        <w:pStyle w:val="Odlomakpopisa"/>
        <w:numPr>
          <w:ilvl w:val="0"/>
          <w:numId w:val="6"/>
        </w:numPr>
        <w:jc w:val="both"/>
      </w:pPr>
      <w:r>
        <w:t>druge imovine dužnika</w:t>
      </w:r>
    </w:p>
    <w:p w:rsidRDefault="003A09BE" w:rsidP="003A09BE" w:rsidR="003A09BE">
      <w:pPr>
        <w:pStyle w:val="Odlomakpopisa"/>
        <w:numPr>
          <w:ilvl w:val="0"/>
          <w:numId w:val="6"/>
        </w:numPr>
        <w:jc w:val="both"/>
      </w:pPr>
      <w:r>
        <w:t>obveza dužnika unesenih u njegove poslovne knjige</w:t>
      </w:r>
    </w:p>
    <w:p w:rsidRDefault="003A09BE" w:rsidP="003A09BE" w:rsidR="003A09BE">
      <w:pPr>
        <w:pStyle w:val="Odlomakpopisa"/>
        <w:numPr>
          <w:ilvl w:val="0"/>
          <w:numId w:val="6"/>
        </w:numPr>
        <w:jc w:val="both"/>
      </w:pPr>
      <w:r>
        <w:t>drugih novčanih i nenovčanih obveza dužnika</w:t>
      </w:r>
    </w:p>
    <w:p w:rsidRDefault="003A09BE" w:rsidP="003A09BE" w:rsidR="003A09BE">
      <w:pPr>
        <w:pStyle w:val="Odlomakpopisa"/>
        <w:numPr>
          <w:ilvl w:val="0"/>
          <w:numId w:val="6"/>
        </w:numPr>
        <w:jc w:val="both"/>
      </w:pPr>
      <w:r>
        <w:t>razlučnih prava na imovini dužnika</w:t>
      </w:r>
    </w:p>
    <w:p w:rsidRDefault="003A09BE" w:rsidP="003A09BE" w:rsidR="003A09BE">
      <w:pPr>
        <w:pStyle w:val="Odlomakpopisa"/>
        <w:numPr>
          <w:ilvl w:val="0"/>
          <w:numId w:val="6"/>
        </w:numPr>
        <w:jc w:val="both"/>
      </w:pPr>
      <w:r>
        <w:t xml:space="preserve">izlučnih prava </w:t>
      </w:r>
    </w:p>
    <w:p w:rsidRDefault="003A09BE" w:rsidP="003A09BE" w:rsidR="003A09BE">
      <w:pPr>
        <w:pStyle w:val="Odlomakpopisa"/>
        <w:numPr>
          <w:ilvl w:val="0"/>
          <w:numId w:val="6"/>
        </w:numPr>
        <w:jc w:val="both"/>
      </w:pPr>
      <w:r>
        <w:t>prosječnih mjesečnih troškova redovnoga poslovanja dužnika u posljednjih godinu dana</w:t>
      </w:r>
    </w:p>
    <w:p w:rsidRDefault="003A09BE" w:rsidP="003A09BE" w:rsidR="003A09BE">
      <w:pPr>
        <w:pStyle w:val="Odlomakpopisa"/>
        <w:numPr>
          <w:ilvl w:val="0"/>
          <w:numId w:val="6"/>
        </w:numPr>
        <w:jc w:val="both"/>
      </w:pPr>
      <w:r>
        <w:t>postupaka pred sudovima ili javnopravnim tijelima u kojima je dužnik stranka i visinu ili opis tražbine koja je predmet postupka.</w:t>
      </w:r>
    </w:p>
    <w:p w:rsidRDefault="003A09BE" w:rsidP="003A09BE" w:rsidR="003A09BE">
      <w:pPr>
        <w:pStyle w:val="Odlomakpopisa"/>
        <w:ind w:left="1069"/>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w:t>
      </w:r>
    </w:p>
    <w:p w:rsidRDefault="003A09BE" w:rsidP="003A09BE" w:rsidR="003A09BE">
      <w:pPr>
        <w:pStyle w:val="Odlomakpopisa"/>
        <w:ind w:left="1069"/>
        <w:jc w:val="both"/>
      </w:pPr>
      <w:r>
        <w:lastRenderedPageBreak/>
        <w:t>Za davanje neistinitoga ili nepotpunoga popisa imovine i obveza, dužnik odgovara kao za davanje lažnoga iskaza u postupku pred sudom (čl. 17. st. 3. SZ-a).</w:t>
      </w:r>
    </w:p>
    <w:p w:rsidRDefault="00BF39BF" w:rsidP="00DC5001" w:rsidR="00BF39BF">
      <w:pPr>
        <w:ind w:firstLine="708"/>
        <w:jc w:val="both"/>
      </w:pPr>
    </w:p>
    <w:p w:rsidRDefault="007705A2" w:rsidP="00DC5001" w:rsidR="00556E31">
      <w:pPr>
        <w:jc w:val="both"/>
      </w:pPr>
      <w:r>
        <w:t xml:space="preserve">      - </w:t>
      </w:r>
      <w:r w:rsidR="003A09BE">
        <w:t>b</w:t>
      </w:r>
      <w:r>
        <w:t xml:space="preserve">) </w:t>
      </w:r>
      <w:r w:rsidR="00556E31">
        <w:t>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w:t>
      </w:r>
    </w:p>
    <w:p w:rsidRDefault="007705A2" w:rsidP="007705A2" w:rsidR="007B52D6">
      <w:pPr>
        <w:ind w:firstLine="349"/>
        <w:jc w:val="both"/>
      </w:pPr>
      <w:r>
        <w:t xml:space="preserve">- </w:t>
      </w:r>
      <w:r w:rsidR="003A09BE">
        <w:t>c</w:t>
      </w:r>
      <w:r>
        <w:t xml:space="preserve">) </w:t>
      </w:r>
      <w:r w:rsidR="00795BE8">
        <w:t>prijedlog plana</w:t>
      </w:r>
      <w:r w:rsidR="007B52D6">
        <w:t xml:space="preserve"> restrukturiranja koji mora sadržavati podatke iz čl. 27. SZ-a: </w:t>
      </w:r>
    </w:p>
    <w:p w:rsidRDefault="007B52D6" w:rsidP="007B52D6" w:rsidR="007B52D6">
      <w:pPr>
        <w:pStyle w:val="Odlomakpopisa"/>
        <w:numPr>
          <w:ilvl w:val="0"/>
          <w:numId w:val="5"/>
        </w:numPr>
        <w:jc w:val="both"/>
      </w:pPr>
      <w:r>
        <w:t>činjenice i okolnosti iz kojih proizlazi postojanje prijeteće nesposobnosti za plaćanje</w:t>
      </w:r>
    </w:p>
    <w:p w:rsidRDefault="007B52D6" w:rsidP="007B52D6" w:rsidR="007B52D6">
      <w:pPr>
        <w:pStyle w:val="Odlomakpopisa"/>
        <w:numPr>
          <w:ilvl w:val="0"/>
          <w:numId w:val="5"/>
        </w:numPr>
        <w:jc w:val="both"/>
      </w:pPr>
      <w:r>
        <w:t>izračun manjka likvidnih sredstava na dan priloženih financijskih izvještaja</w:t>
      </w:r>
    </w:p>
    <w:p w:rsidRDefault="007B52D6" w:rsidP="007B52D6" w:rsidR="007B52D6">
      <w:pPr>
        <w:pStyle w:val="Odlomakpopisa"/>
        <w:numPr>
          <w:ilvl w:val="0"/>
          <w:numId w:val="5"/>
        </w:numPr>
        <w:jc w:val="both"/>
      </w:pPr>
      <w:r>
        <w:t>mjere financijskoga restrukturiranja i izračun njihovih učinaka na manjak likvidnih sredstava</w:t>
      </w:r>
    </w:p>
    <w:p w:rsidRDefault="007B52D6" w:rsidP="007B52D6" w:rsidR="007B52D6">
      <w:pPr>
        <w:pStyle w:val="Odlomakpopisa"/>
        <w:numPr>
          <w:ilvl w:val="0"/>
          <w:numId w:val="5"/>
        </w:numPr>
        <w:jc w:val="both"/>
      </w:pPr>
      <w:r>
        <w:t>mjere operativnoga restrukturiranja i izračun njihovim učinaka na poslovanje</w:t>
      </w:r>
    </w:p>
    <w:p w:rsidRDefault="007705A2" w:rsidP="007B52D6" w:rsidR="007B52D6">
      <w:pPr>
        <w:pStyle w:val="Odlomakpopisa"/>
        <w:numPr>
          <w:ilvl w:val="0"/>
          <w:numId w:val="5"/>
        </w:numPr>
        <w:jc w:val="both"/>
      </w:pPr>
      <w:r>
        <w:t>plan poslovanja za razdoblje tekuće do kraja tekuće i za dvije slijedeće kalendarske godine uz detaljno obrazloženje razloga za utvrđivanje svake pozicije plana</w:t>
      </w:r>
    </w:p>
    <w:p w:rsidRDefault="007705A2" w:rsidP="007B52D6" w:rsidR="007705A2">
      <w:pPr>
        <w:pStyle w:val="Odlomakpopisa"/>
        <w:numPr>
          <w:ilvl w:val="0"/>
          <w:numId w:val="5"/>
        </w:numPr>
        <w:jc w:val="both"/>
      </w:pPr>
      <w:r>
        <w:t>planiranu bilancu na zadnji dan razdoblja za koje je sastavljen plan poslovanja</w:t>
      </w:r>
    </w:p>
    <w:p w:rsidRDefault="007705A2" w:rsidP="007B52D6" w:rsidR="007705A2">
      <w:pPr>
        <w:pStyle w:val="Odlomakpopisa"/>
        <w:numPr>
          <w:ilvl w:val="0"/>
          <w:numId w:val="5"/>
        </w:numPr>
        <w:jc w:val="both"/>
      </w:pPr>
      <w:r>
        <w:t xml:space="preserve">analizu svih tražbina prema visini i vrsti (tražbine radnika i prijašnjih dužnikovih radnika, izlučna prava, razlučna prava, tražbine za koje se vodi postupak, neosigurane tražbine i druge tražbine) </w:t>
      </w:r>
    </w:p>
    <w:p w:rsidRDefault="007705A2" w:rsidP="007B52D6" w:rsidR="007705A2">
      <w:pPr>
        <w:pStyle w:val="Odlomakpopisa"/>
        <w:numPr>
          <w:ilvl w:val="0"/>
          <w:numId w:val="5"/>
        </w:numPr>
        <w:jc w:val="both"/>
      </w:pPr>
      <w:r>
        <w:t xml:space="preserve">ponudu vjerovnicima razvrstanim u skupine odgovarajućom primjenom pravila o razvrstavanju sudionika u stečajnom planu </w:t>
      </w:r>
      <w:r w:rsidR="00795BE8">
        <w:t xml:space="preserve">koja sadržava </w:t>
      </w:r>
      <w:r>
        <w:t>način</w:t>
      </w:r>
      <w:r w:rsidR="00795BE8">
        <w:t>e</w:t>
      </w:r>
      <w:r>
        <w:t>, rokov</w:t>
      </w:r>
      <w:r w:rsidR="00795BE8">
        <w:t>e</w:t>
      </w:r>
      <w:r>
        <w:t xml:space="preserve"> i uvjet</w:t>
      </w:r>
      <w:r w:rsidR="00795BE8">
        <w:t>e</w:t>
      </w:r>
      <w:r>
        <w:t xml:space="preserve"> namirenja tražbina</w:t>
      </w:r>
    </w:p>
    <w:p w:rsidRDefault="00795BE8" w:rsidP="007B52D6" w:rsidR="007705A2">
      <w:pPr>
        <w:pStyle w:val="Odlomakpopisa"/>
        <w:numPr>
          <w:ilvl w:val="0"/>
          <w:numId w:val="5"/>
        </w:numPr>
        <w:jc w:val="both"/>
      </w:pPr>
      <w:r>
        <w:t xml:space="preserve">najavu novoga zaduženja u novcu radi privremenog financiranja, ako je dužniku takvu mjeru restrukturiranja predvidio </w:t>
      </w:r>
      <w:r w:rsidR="007705A2">
        <w:t xml:space="preserve"> </w:t>
      </w:r>
    </w:p>
    <w:p w:rsidRDefault="007705A2" w:rsidP="007B52D6" w:rsidR="007705A2">
      <w:pPr>
        <w:pStyle w:val="Odlomakpopisa"/>
        <w:numPr>
          <w:ilvl w:val="0"/>
          <w:numId w:val="5"/>
        </w:numPr>
        <w:jc w:val="both"/>
      </w:pPr>
      <w:r>
        <w:t>planirani iznos troškova restrukturiranja</w:t>
      </w:r>
    </w:p>
    <w:p w:rsidRDefault="007705A2" w:rsidP="007705A2" w:rsidR="007705A2">
      <w:pPr>
        <w:jc w:val="both"/>
      </w:pPr>
    </w:p>
    <w:p w:rsidRDefault="009F2A8F" w:rsidP="009F2A8F" w:rsidR="007705A2">
      <w:pPr>
        <w:ind w:firstLine="708"/>
        <w:jc w:val="both"/>
      </w:pPr>
      <w:r>
        <w:t xml:space="preserve">II. </w:t>
      </w:r>
      <w:r w:rsidR="007705A2">
        <w:t>Ako predlagatelj ne dopuni prijedlog za otvaranje predstečajnog postupka u skladu s uputom suda u roku iz točke I. izreke ovog rješenja, sud će</w:t>
      </w:r>
      <w:r w:rsidR="00795BE8">
        <w:t xml:space="preserve"> u roku od 8 dana nakon isteka toga roka</w:t>
      </w:r>
      <w:r w:rsidR="007705A2">
        <w:t xml:space="preserve"> odbaciti prijedlog za otvaranje predstečajnoga postupka (čl. 31. st. 3. SZ-a).</w:t>
      </w:r>
    </w:p>
    <w:p w:rsidRDefault="009D7387" w:rsidP="009D7387" w:rsidR="009D7387">
      <w:pPr>
        <w:pStyle w:val="Odlomakpopisa"/>
        <w:ind w:left="709"/>
        <w:jc w:val="both"/>
      </w:pPr>
    </w:p>
    <w:p w:rsidRDefault="007705A2" w:rsidP="007705A2" w:rsidR="007705A2">
      <w:pPr>
        <w:pStyle w:val="Odlomakpopisa"/>
        <w:ind w:left="0"/>
        <w:jc w:val="both"/>
      </w:pPr>
    </w:p>
    <w:p w:rsidRDefault="007705A2" w:rsidP="007705A2" w:rsidR="007705A2">
      <w:pPr>
        <w:jc w:val="center"/>
      </w:pPr>
      <w:r>
        <w:t>Obrazloženje</w:t>
      </w:r>
    </w:p>
    <w:p w:rsidRDefault="007705A2" w:rsidP="007705A2" w:rsidR="007705A2">
      <w:pPr>
        <w:jc w:val="both"/>
      </w:pPr>
    </w:p>
    <w:p w:rsidRDefault="009D7387" w:rsidP="007705A2" w:rsidR="00B65803">
      <w:pPr>
        <w:jc w:val="both"/>
      </w:pPr>
      <w:r>
        <w:tab/>
      </w:r>
      <w:r w:rsidR="00B65803">
        <w:t xml:space="preserve">Predlagatelj – dužnik podnio je sudu dana </w:t>
      </w:r>
      <w:r w:rsidR="00444A2D">
        <w:t>25. ožujka</w:t>
      </w:r>
      <w:r w:rsidR="00632435">
        <w:t xml:space="preserve"> 2019.</w:t>
      </w:r>
      <w:r w:rsidR="00B65803">
        <w:t xml:space="preserve"> prijedlog za otvaranje predstečajnoga postupka temeljem odredbe čl. 25. st. 1. SZ-a. </w:t>
      </w:r>
    </w:p>
    <w:p w:rsidRDefault="00B65803" w:rsidP="007705A2" w:rsidR="00B65803">
      <w:pPr>
        <w:jc w:val="both"/>
      </w:pPr>
    </w:p>
    <w:p w:rsidRDefault="00B65803" w:rsidP="007705A2" w:rsidR="00B65803">
      <w:pPr>
        <w:jc w:val="both"/>
      </w:pPr>
      <w:r>
        <w:tab/>
        <w:t xml:space="preserve">Odredbom čl. 16. st. 1. SZ-a propisano je da se prijedlog za otvaranje predstečajnoga i stečajnoga postupka podnosi sudu na propisanom obrascu te sadržava podatke za identifikaciju dužnika i podnositelja prijedloga i popis imovine i obveza dužnika. </w:t>
      </w:r>
    </w:p>
    <w:p w:rsidRDefault="00B65803" w:rsidP="007705A2" w:rsidR="00B65803">
      <w:pPr>
        <w:jc w:val="both"/>
      </w:pPr>
    </w:p>
    <w:p w:rsidRDefault="00B65803" w:rsidP="003A09BE" w:rsidR="003A09BE">
      <w:pPr>
        <w:jc w:val="both"/>
      </w:pPr>
      <w:r>
        <w:tab/>
      </w:r>
      <w:r w:rsidR="003A09BE">
        <w:t>Sadržaj popisa imovine i obveza dužnika propisan je odredbom čl. 17. st.1. i 2. SZ-a.</w:t>
      </w:r>
    </w:p>
    <w:p w:rsidRDefault="003A09BE" w:rsidP="007705A2" w:rsidR="003A09BE">
      <w:pPr>
        <w:jc w:val="both"/>
      </w:pPr>
    </w:p>
    <w:p w:rsidRDefault="00B65803" w:rsidP="003A09BE" w:rsidR="00B65803">
      <w:pPr>
        <w:ind w:firstLine="708"/>
        <w:jc w:val="both"/>
      </w:pPr>
      <w:r>
        <w:t xml:space="preserve">Nadalje, odredbom čl. 26. SZ-a propisano je koje isprave je dužan podnositelj prijedloga za otvaranje predstečajnoga postupka dostaviti uz taj prijedlog, a čl. 27. SZ-a određen je sadržaj </w:t>
      </w:r>
      <w:r w:rsidR="00317C29">
        <w:t xml:space="preserve">prijedloga </w:t>
      </w:r>
      <w:r>
        <w:t xml:space="preserve">plana restrukturiranja. </w:t>
      </w:r>
    </w:p>
    <w:p w:rsidRDefault="00B65803" w:rsidP="007705A2" w:rsidR="00B65803">
      <w:pPr>
        <w:jc w:val="both"/>
      </w:pPr>
    </w:p>
    <w:p w:rsidRDefault="00B65803" w:rsidP="007705A2" w:rsidR="009D7387">
      <w:pPr>
        <w:jc w:val="both"/>
      </w:pPr>
      <w:r>
        <w:tab/>
      </w:r>
      <w:r w:rsidR="00317C29">
        <w:t>Odredbom čl. 31. st. 2.</w:t>
      </w:r>
      <w:r>
        <w:t xml:space="preserve"> SZ-a propisano je da ako prijedlog za otvaranje predstečajnoga postupka nije potpun, sud će naložiti podnositelju prijedloga da prijedlog dopuni u skladu s uputom u rok</w:t>
      </w:r>
      <w:r w:rsidR="00317C29">
        <w:t>u</w:t>
      </w:r>
      <w:r>
        <w:t xml:space="preserve"> od 8 dana, time da se rok za dopunu prijedloga ne može produžiti; stavkom 3. istog članka propisano je da ako podnositelj prijedloga ne dopuni prijedlog za otvaranje predstečajnoga postupka u skladu s uputom suda u roku iz stavka 2. istog članka, sud će u roku od 8 dana nakon isteka toga roka odbaciti prijedlog za otvaranje predstečajnoga postupka. </w:t>
      </w:r>
    </w:p>
    <w:p w:rsidRDefault="00B65803" w:rsidP="007705A2" w:rsidR="00B65803">
      <w:pPr>
        <w:jc w:val="both"/>
      </w:pPr>
    </w:p>
    <w:p w:rsidRDefault="00B65803" w:rsidP="00E30E21" w:rsidR="00CC32B5">
      <w:pPr>
        <w:jc w:val="both"/>
      </w:pPr>
      <w:r>
        <w:tab/>
      </w:r>
      <w:r w:rsidR="00E42165">
        <w:t xml:space="preserve">Slijedom gore navedenog, sud je riješio kao pod točkama I. </w:t>
      </w:r>
      <w:r w:rsidR="00632435">
        <w:t>i II</w:t>
      </w:r>
      <w:r w:rsidR="00E42165">
        <w:t xml:space="preserve">. izreke ovog rješenja. </w:t>
      </w:r>
    </w:p>
    <w:p w:rsidRDefault="00CC32B5" w:rsidP="00E30E21" w:rsidR="008409EE" w:rsidRPr="009E6893">
      <w:pPr>
        <w:jc w:val="both"/>
        <w:rPr>
          <w:b/>
        </w:rPr>
      </w:pPr>
      <w:r>
        <w:tab/>
      </w:r>
      <w:r w:rsidR="008409EE" w:rsidRPr="009E6893">
        <w:tab/>
      </w:r>
    </w:p>
    <w:p w:rsidRDefault="00B043EC" w:rsidP="006B22DC" w:rsidR="00B72A8C" w:rsidRPr="009E6893">
      <w:pPr>
        <w:jc w:val="center"/>
      </w:pPr>
      <w:r w:rsidRPr="009E6893">
        <w:t>U Karlovcu</w:t>
      </w:r>
      <w:r w:rsidR="00444A2D">
        <w:t xml:space="preserve"> 11. travnja </w:t>
      </w:r>
      <w:r w:rsidR="00632435">
        <w:t>2019.</w:t>
      </w:r>
      <w:r w:rsidR="00B72A8C" w:rsidRPr="009E6893">
        <w:tab/>
      </w:r>
    </w:p>
    <w:p w:rsidRDefault="007509CD" w:rsidR="007509CD" w:rsidRPr="009E6893">
      <w:r w:rsidRPr="009E6893">
        <w:t xml:space="preserve">                                                                                                             </w:t>
      </w:r>
    </w:p>
    <w:p w:rsidRDefault="006B22DC" w:rsidP="007509CD" w:rsidR="007509CD" w:rsidRPr="009E6893">
      <w:pPr>
        <w:ind w:left="6372"/>
      </w:pPr>
      <w:r w:rsidRPr="009E6893">
        <w:t xml:space="preserve">        Sudac</w:t>
      </w:r>
      <w:r w:rsidR="00947731" w:rsidRPr="009E6893">
        <w:t>:</w:t>
      </w:r>
    </w:p>
    <w:p w:rsidRDefault="00947731" w:rsidP="002C2FF2" w:rsidR="002C2FF2">
      <w:pPr>
        <w:ind w:left="6372"/>
      </w:pPr>
      <w:r w:rsidRPr="009E6893">
        <w:t>Goranka Boljkovac</w:t>
      </w:r>
      <w:r w:rsidR="00A83611">
        <w:t>, v.r.</w:t>
      </w:r>
      <w:r w:rsidR="00CF7F50" w:rsidRPr="009E6893">
        <w:t xml:space="preserve"> </w:t>
      </w:r>
    </w:p>
    <w:p w:rsidRDefault="00632435" w:rsidP="002C2FF2" w:rsidR="00632435">
      <w:pPr>
        <w:ind w:left="6372"/>
      </w:pPr>
    </w:p>
    <w:p w:rsidRDefault="00632435" w:rsidP="002C2FF2" w:rsidR="00632435">
      <w:pPr>
        <w:ind w:left="6372"/>
      </w:pPr>
      <w:r>
        <w:t>Za točnost otpravka-</w:t>
      </w:r>
    </w:p>
    <w:p w:rsidRDefault="00632435" w:rsidP="002C2FF2" w:rsidR="00632435">
      <w:pPr>
        <w:ind w:left="6372"/>
      </w:pPr>
      <w:r>
        <w:t>ovlašteni službenik:</w:t>
      </w:r>
    </w:p>
    <w:p w:rsidRDefault="00632435" w:rsidP="002C2FF2" w:rsidR="00632435">
      <w:pPr>
        <w:ind w:left="6372"/>
      </w:pPr>
      <w:r>
        <w:t>Renata Klokočki</w:t>
      </w:r>
    </w:p>
    <w:p w:rsidRDefault="00632435" w:rsidP="002C2FF2" w:rsidR="00632435" w:rsidRPr="009E6893">
      <w:pPr>
        <w:ind w:left="6372"/>
      </w:pPr>
    </w:p>
    <w:p w:rsidRDefault="000344D9" w:rsidP="00E30E21" w:rsidR="0053753E" w:rsidRPr="009E6893">
      <w:r w:rsidRPr="009E6893">
        <w:t xml:space="preserve"> </w:t>
      </w:r>
      <w:r w:rsidR="0053753E" w:rsidRPr="009E6893">
        <w:t>PRAVNA POUKA:</w:t>
      </w:r>
      <w:r w:rsidR="00E30E21" w:rsidRPr="009E6893">
        <w:t xml:space="preserve">                                                                   </w:t>
      </w:r>
      <w:r w:rsidR="00232CA9" w:rsidRPr="009E6893">
        <w:t xml:space="preserve">  </w:t>
      </w:r>
    </w:p>
    <w:p w:rsidRDefault="0053753E" w:rsidP="00A83611" w:rsidR="00A83611">
      <w:pPr>
        <w:tabs>
          <w:tab w:pos="6541" w:val="left"/>
        </w:tabs>
      </w:pPr>
      <w:r w:rsidRPr="009E6893">
        <w:t>Protiv ovog rješenja nije dopuštena žalba</w:t>
      </w:r>
      <w:r w:rsidR="004E48A3">
        <w:t xml:space="preserve"> </w:t>
      </w:r>
    </w:p>
    <w:p w:rsidRDefault="004E48A3" w:rsidP="00A83611" w:rsidR="004E48A3">
      <w:pPr>
        <w:tabs>
          <w:tab w:pos="6541" w:val="left"/>
        </w:tabs>
      </w:pPr>
      <w:r>
        <w:t>(čl.278. st.1. i 2. Zakona o parničnom postupku</w:t>
      </w:r>
      <w:r w:rsidR="00A83611">
        <w:tab/>
      </w:r>
    </w:p>
    <w:p w:rsidRDefault="004E48A3" w:rsidP="00A83611" w:rsidR="004E48A3">
      <w:pPr>
        <w:tabs>
          <w:tab w:pos="6541" w:val="left"/>
        </w:tabs>
      </w:pPr>
      <w:r>
        <w:t>u vezi s čl.10. SZ-a).</w:t>
      </w:r>
      <w:r w:rsidR="00A83611">
        <w:tab/>
      </w:r>
    </w:p>
    <w:p w:rsidRDefault="004E48A3" w:rsidR="004E48A3"/>
    <w:p w:rsidRDefault="00444A2D" w:rsidR="00444A2D"/>
    <w:p w:rsidRDefault="00444A2D" w:rsidR="00444A2D">
      <w:r>
        <w:t>Dna:</w:t>
      </w:r>
    </w:p>
    <w:p w:rsidRDefault="00444A2D" w:rsidR="00444A2D">
      <w:r>
        <w:t>1. ČOPRA MODA d.o.o., Donja Lomnica, Industrijska cesta 7</w:t>
      </w:r>
    </w:p>
    <w:p w:rsidRDefault="00444A2D" w:rsidR="00444A2D" w:rsidRPr="009E6893">
      <w:r>
        <w:t>2. e-Oglasna ploča suda</w:t>
      </w:r>
    </w:p>
    <w:sectPr w:rsidSect="003A09BE" w:rsidR="00444A2D" w:rsidRPr="009E6893">
      <w:headerReference w:type="even" r:id="rId10"/>
      <w:headerReference w:type="default" r:id="rId11"/>
      <w:pgSz w:h="16838" w:w="11906"/>
      <w:pgMar w:gutter="0" w:footer="708" w:header="708" w:left="1417" w:bottom="1843"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0225" w:rsidR="00880225">
      <w:r>
        <w:separator/>
      </w:r>
    </w:p>
  </w:endnote>
  <w:endnote w:id="0" w:type="continuationSeparator">
    <w:p w:rsidRDefault="00880225" w:rsidR="008802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0225" w:rsidR="00880225">
      <w:r>
        <w:separator/>
      </w:r>
    </w:p>
  </w:footnote>
  <w:footnote w:id="0" w:type="continuationSeparator">
    <w:p w:rsidRDefault="00880225" w:rsidR="008802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68A" w:rsidP="00D2677B" w:rsidR="003916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168A" w:rsidR="003916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68A" w:rsidP="00D2677B" w:rsidR="003916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0187">
      <w:rPr>
        <w:rStyle w:val="Brojstranice"/>
        <w:noProof/>
      </w:rPr>
      <w:t>3</w:t>
    </w:r>
    <w:r>
      <w:rPr>
        <w:rStyle w:val="Brojstranice"/>
      </w:rPr>
      <w:fldChar w:fldCharType="end"/>
    </w:r>
  </w:p>
  <w:p w:rsidRDefault="007705A2" w:rsidP="007705A2" w:rsidR="0039168A">
    <w:pPr>
      <w:pStyle w:val="Zaglavlje"/>
      <w:tabs>
        <w:tab w:pos="4536" w:val="clear"/>
        <w:tab w:pos="9072" w:val="clear"/>
        <w:tab w:pos="7849" w:val="left"/>
      </w:tabs>
    </w:pPr>
    <w:r>
      <w:t xml:space="preserve">                                                                                                                            </w:t>
    </w:r>
    <w:r w:rsidR="00444A2D" w:rsidRPr="009E6893">
      <w:t>4 St</w:t>
    </w:r>
    <w:r w:rsidR="00444A2D">
      <w:t>-796/2019-4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2833FD"/>
    <w:multiLevelType w:val="hybridMultilevel"/>
    <w:tmpl w:val="A13869CC"/>
    <w:lvl w:tplc="ADC4B47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26DC1284"/>
    <w:multiLevelType w:val="hybridMultilevel"/>
    <w:tmpl w:val="569C0738"/>
    <w:lvl w:tplc="BD4215E6" w:ilvl="0">
      <w:start w:val="1"/>
      <w:numFmt w:val="bullet"/>
      <w:lvlText w:val="-"/>
      <w:lvlJc w:val="left"/>
      <w:pPr>
        <w:ind w:hanging="360" w:left="2025"/>
      </w:pPr>
      <w:rPr>
        <w:rFonts w:cs="Times New Roman" w:eastAsia="Times New Roman" w:hAnsi="Times New Roman" w:ascii="Times New Roman" w:hint="default"/>
      </w:rPr>
    </w:lvl>
    <w:lvl w:tentative="true" w:tplc="041A0003" w:ilvl="1">
      <w:start w:val="1"/>
      <w:numFmt w:val="bullet"/>
      <w:lvlText w:val="o"/>
      <w:lvlJc w:val="left"/>
      <w:pPr>
        <w:ind w:hanging="360" w:left="2745"/>
      </w:pPr>
      <w:rPr>
        <w:rFonts w:cs="Courier New" w:hAnsi="Courier New" w:ascii="Courier New" w:hint="default"/>
      </w:rPr>
    </w:lvl>
    <w:lvl w:tentative="true" w:tplc="041A0005" w:ilvl="2">
      <w:start w:val="1"/>
      <w:numFmt w:val="bullet"/>
      <w:lvlText w:val=""/>
      <w:lvlJc w:val="left"/>
      <w:pPr>
        <w:ind w:hanging="360" w:left="3465"/>
      </w:pPr>
      <w:rPr>
        <w:rFonts w:hAnsi="Wingdings" w:ascii="Wingdings" w:hint="default"/>
      </w:rPr>
    </w:lvl>
    <w:lvl w:tentative="true" w:tplc="041A0001" w:ilvl="3">
      <w:start w:val="1"/>
      <w:numFmt w:val="bullet"/>
      <w:lvlText w:val=""/>
      <w:lvlJc w:val="left"/>
      <w:pPr>
        <w:ind w:hanging="360" w:left="4185"/>
      </w:pPr>
      <w:rPr>
        <w:rFonts w:hAnsi="Symbol" w:ascii="Symbol" w:hint="default"/>
      </w:rPr>
    </w:lvl>
    <w:lvl w:tentative="true" w:tplc="041A0003" w:ilvl="4">
      <w:start w:val="1"/>
      <w:numFmt w:val="bullet"/>
      <w:lvlText w:val="o"/>
      <w:lvlJc w:val="left"/>
      <w:pPr>
        <w:ind w:hanging="360" w:left="4905"/>
      </w:pPr>
      <w:rPr>
        <w:rFonts w:cs="Courier New" w:hAnsi="Courier New" w:ascii="Courier New" w:hint="default"/>
      </w:rPr>
    </w:lvl>
    <w:lvl w:tentative="true" w:tplc="041A0005" w:ilvl="5">
      <w:start w:val="1"/>
      <w:numFmt w:val="bullet"/>
      <w:lvlText w:val=""/>
      <w:lvlJc w:val="left"/>
      <w:pPr>
        <w:ind w:hanging="360" w:left="5625"/>
      </w:pPr>
      <w:rPr>
        <w:rFonts w:hAnsi="Wingdings" w:ascii="Wingdings" w:hint="default"/>
      </w:rPr>
    </w:lvl>
    <w:lvl w:tentative="true" w:tplc="041A0001" w:ilvl="6">
      <w:start w:val="1"/>
      <w:numFmt w:val="bullet"/>
      <w:lvlText w:val=""/>
      <w:lvlJc w:val="left"/>
      <w:pPr>
        <w:ind w:hanging="360" w:left="6345"/>
      </w:pPr>
      <w:rPr>
        <w:rFonts w:hAnsi="Symbol" w:ascii="Symbol" w:hint="default"/>
      </w:rPr>
    </w:lvl>
    <w:lvl w:tentative="true" w:tplc="041A0003" w:ilvl="7">
      <w:start w:val="1"/>
      <w:numFmt w:val="bullet"/>
      <w:lvlText w:val="o"/>
      <w:lvlJc w:val="left"/>
      <w:pPr>
        <w:ind w:hanging="360" w:left="7065"/>
      </w:pPr>
      <w:rPr>
        <w:rFonts w:cs="Courier New" w:hAnsi="Courier New" w:ascii="Courier New" w:hint="default"/>
      </w:rPr>
    </w:lvl>
    <w:lvl w:tentative="true" w:tplc="041A0005" w:ilvl="8">
      <w:start w:val="1"/>
      <w:numFmt w:val="bullet"/>
      <w:lvlText w:val=""/>
      <w:lvlJc w:val="left"/>
      <w:pPr>
        <w:ind w:hanging="360" w:left="7785"/>
      </w:pPr>
      <w:rPr>
        <w:rFonts w:hAnsi="Wingdings" w:ascii="Wingdings" w:hint="default"/>
      </w:rPr>
    </w:lvl>
  </w:abstractNum>
  <w:abstractNum w:abstractNumId="2">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093351C"/>
    <w:multiLevelType w:val="hybridMultilevel"/>
    <w:tmpl w:val="8C74B1D6"/>
    <w:lvl w:tplc="80F23B1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E933DDA"/>
    <w:multiLevelType w:val="hybridMultilevel"/>
    <w:tmpl w:val="B7D88886"/>
    <w:lvl w:tplc="988CD6DE"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41E53420"/>
    <w:multiLevelType w:val="hybridMultilevel"/>
    <w:tmpl w:val="015EEA9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CAD1B63"/>
    <w:multiLevelType w:val="hybridMultilevel"/>
    <w:tmpl w:val="B8DEBDFA"/>
    <w:lvl w:tplc="E9FAE22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6"/>
  </w:num>
  <w:num w:numId="3">
    <w:abstractNumId w:val="2"/>
  </w:num>
  <w:num w:numId="4">
    <w:abstractNumId w:val="1"/>
  </w:num>
  <w:num w:numId="5">
    <w:abstractNumId w:val="5"/>
  </w:num>
  <w:num w:numId="6">
    <w:abstractNumId w:val="4"/>
  </w:num>
  <w:num w:numId="7">
    <w:abstractNumId w:val="3"/>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14729"/>
    <w:rsid w:val="000163BB"/>
    <w:rsid w:val="000344D9"/>
    <w:rsid w:val="00036278"/>
    <w:rsid w:val="0008657D"/>
    <w:rsid w:val="000B2C17"/>
    <w:rsid w:val="000F3F9C"/>
    <w:rsid w:val="00100823"/>
    <w:rsid w:val="001104DA"/>
    <w:rsid w:val="001127D1"/>
    <w:rsid w:val="00127874"/>
    <w:rsid w:val="00132064"/>
    <w:rsid w:val="001346BB"/>
    <w:rsid w:val="00143615"/>
    <w:rsid w:val="00192A40"/>
    <w:rsid w:val="001A3296"/>
    <w:rsid w:val="001F4570"/>
    <w:rsid w:val="00215B86"/>
    <w:rsid w:val="00232CA9"/>
    <w:rsid w:val="0024292F"/>
    <w:rsid w:val="00244285"/>
    <w:rsid w:val="00282240"/>
    <w:rsid w:val="00285C8C"/>
    <w:rsid w:val="002C2FF2"/>
    <w:rsid w:val="00304278"/>
    <w:rsid w:val="00317C29"/>
    <w:rsid w:val="003420B2"/>
    <w:rsid w:val="00355F22"/>
    <w:rsid w:val="00363BBB"/>
    <w:rsid w:val="00371970"/>
    <w:rsid w:val="0039168A"/>
    <w:rsid w:val="003A09BE"/>
    <w:rsid w:val="003E6193"/>
    <w:rsid w:val="00421BEF"/>
    <w:rsid w:val="004333B9"/>
    <w:rsid w:val="00444A2D"/>
    <w:rsid w:val="00451EBE"/>
    <w:rsid w:val="004D1798"/>
    <w:rsid w:val="004E16BD"/>
    <w:rsid w:val="004E3C99"/>
    <w:rsid w:val="004E48A3"/>
    <w:rsid w:val="004E5D96"/>
    <w:rsid w:val="00503B74"/>
    <w:rsid w:val="0053753E"/>
    <w:rsid w:val="00556E31"/>
    <w:rsid w:val="005623DF"/>
    <w:rsid w:val="0057262B"/>
    <w:rsid w:val="005D5ED6"/>
    <w:rsid w:val="005E480E"/>
    <w:rsid w:val="005F0B15"/>
    <w:rsid w:val="00632435"/>
    <w:rsid w:val="00634708"/>
    <w:rsid w:val="006454B7"/>
    <w:rsid w:val="00661BA2"/>
    <w:rsid w:val="0067622C"/>
    <w:rsid w:val="006B22DC"/>
    <w:rsid w:val="006B299F"/>
    <w:rsid w:val="006D3B8E"/>
    <w:rsid w:val="007079DA"/>
    <w:rsid w:val="00726AEC"/>
    <w:rsid w:val="00746AD5"/>
    <w:rsid w:val="007509CD"/>
    <w:rsid w:val="0077017C"/>
    <w:rsid w:val="007705A2"/>
    <w:rsid w:val="007727BB"/>
    <w:rsid w:val="00795BE8"/>
    <w:rsid w:val="007B52D6"/>
    <w:rsid w:val="00801382"/>
    <w:rsid w:val="00806C51"/>
    <w:rsid w:val="008409EE"/>
    <w:rsid w:val="008606AE"/>
    <w:rsid w:val="00864A4A"/>
    <w:rsid w:val="00880225"/>
    <w:rsid w:val="00884684"/>
    <w:rsid w:val="00902BC6"/>
    <w:rsid w:val="009252F3"/>
    <w:rsid w:val="00930C87"/>
    <w:rsid w:val="009330C0"/>
    <w:rsid w:val="00947731"/>
    <w:rsid w:val="00955000"/>
    <w:rsid w:val="009A3A8E"/>
    <w:rsid w:val="009C1416"/>
    <w:rsid w:val="009D1C3D"/>
    <w:rsid w:val="009D5F10"/>
    <w:rsid w:val="009D7387"/>
    <w:rsid w:val="009D7923"/>
    <w:rsid w:val="009E6893"/>
    <w:rsid w:val="009F2A8F"/>
    <w:rsid w:val="00A31159"/>
    <w:rsid w:val="00A611EE"/>
    <w:rsid w:val="00A62545"/>
    <w:rsid w:val="00A65312"/>
    <w:rsid w:val="00A83611"/>
    <w:rsid w:val="00AC151A"/>
    <w:rsid w:val="00AE3590"/>
    <w:rsid w:val="00AF0B22"/>
    <w:rsid w:val="00B043EC"/>
    <w:rsid w:val="00B63BF1"/>
    <w:rsid w:val="00B65803"/>
    <w:rsid w:val="00B66B98"/>
    <w:rsid w:val="00B72A8C"/>
    <w:rsid w:val="00B81753"/>
    <w:rsid w:val="00BF39BF"/>
    <w:rsid w:val="00C02911"/>
    <w:rsid w:val="00C56396"/>
    <w:rsid w:val="00C75D10"/>
    <w:rsid w:val="00C949B8"/>
    <w:rsid w:val="00CA1D8E"/>
    <w:rsid w:val="00CA7DE1"/>
    <w:rsid w:val="00CB578F"/>
    <w:rsid w:val="00CC0187"/>
    <w:rsid w:val="00CC32B5"/>
    <w:rsid w:val="00CE18F1"/>
    <w:rsid w:val="00CF7F50"/>
    <w:rsid w:val="00D17DFC"/>
    <w:rsid w:val="00D2677B"/>
    <w:rsid w:val="00D8309D"/>
    <w:rsid w:val="00DC5001"/>
    <w:rsid w:val="00DD1222"/>
    <w:rsid w:val="00E20AFC"/>
    <w:rsid w:val="00E30E21"/>
    <w:rsid w:val="00E3187A"/>
    <w:rsid w:val="00E42165"/>
    <w:rsid w:val="00E632C6"/>
    <w:rsid w:val="00E65A5D"/>
    <w:rsid w:val="00EB2F91"/>
    <w:rsid w:val="00ED3B50"/>
    <w:rsid w:val="00F02C24"/>
    <w:rsid w:val="00F15037"/>
    <w:rsid w:val="00F32A62"/>
    <w:rsid w:val="00FD1C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2677B"/>
    <w:pPr>
      <w:tabs>
        <w:tab w:pos="4536" w:val="center"/>
        <w:tab w:pos="9072" w:val="right"/>
      </w:tabs>
    </w:pPr>
  </w:style>
  <w:style w:styleId="Brojstranice" w:type="character">
    <w:name w:val="page number"/>
    <w:basedOn w:val="Zadanifontodlomka"/>
    <w:rsid w:val="00D2677B"/>
  </w:style>
  <w:style w:styleId="Tekstbalonia" w:type="paragraph">
    <w:name w:val="Balloon Text"/>
    <w:basedOn w:val="Normal"/>
    <w:semiHidden/>
    <w:rsid w:val="00143615"/>
    <w:rPr>
      <w:rFonts w:cs="Tahoma" w:hAnsi="Tahoma" w:ascii="Tahoma"/>
      <w:sz w:val="16"/>
      <w:szCs w:val="16"/>
    </w:rPr>
  </w:style>
  <w:style w:styleId="Odlomakpopisa" w:type="paragraph">
    <w:name w:val="List Paragraph"/>
    <w:basedOn w:val="Normal"/>
    <w:uiPriority w:val="34"/>
    <w:qFormat/>
    <w:rsid w:val="00556E31"/>
    <w:pPr>
      <w:ind w:left="720"/>
      <w:contextualSpacing/>
    </w:pPr>
  </w:style>
  <w:style w:styleId="Podnoje" w:type="paragraph">
    <w:name w:val="footer"/>
    <w:basedOn w:val="Normal"/>
    <w:link w:val="PodnojeChar"/>
    <w:rsid w:val="007705A2"/>
    <w:pPr>
      <w:tabs>
        <w:tab w:pos="4536" w:val="center"/>
        <w:tab w:pos="9072" w:val="right"/>
      </w:tabs>
    </w:pPr>
  </w:style>
  <w:style w:customStyle="true" w:styleId="PodnojeChar" w:type="character">
    <w:name w:val="Podnožje Char"/>
    <w:basedOn w:val="Zadanifontodlomka"/>
    <w:link w:val="Podnoje"/>
    <w:rsid w:val="007705A2"/>
    <w:rPr>
      <w:sz w:val="24"/>
      <w:szCs w:val="24"/>
    </w:rPr>
  </w:style>
  <w:style w:styleId="Tekstrezerviranogmjesta" w:type="character">
    <w:name w:val="Placeholder Text"/>
    <w:basedOn w:val="Zadanifontodlomka"/>
    <w:uiPriority w:val="99"/>
    <w:semiHidden/>
    <w:rsid w:val="00CC0187"/>
    <w:rPr>
      <w:color w:val="808080"/>
      <w:bdr w:space="0" w:sz="0" w:color="auto" w:val="none"/>
      <w:shd w:fill="auto" w:color="auto" w:val="clear"/>
    </w:rPr>
  </w:style>
  <w:style w:customStyle="true" w:styleId="eSPISCCParagraphDefaultFont" w:type="character">
    <w:name w:val="eSPIS_CC_Paragraph Default Font"/>
    <w:basedOn w:val="Zadanifontodlomka"/>
    <w:rsid w:val="00CC01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0187"/>
    <w:rPr>
      <w:bdr w:space="0" w:sz="0" w:color="auto" w:val="none"/>
      <w:shd w:fill="FFFFCC" w:color="auto" w:val="clear"/>
      <w:lang w:val="hr-HR"/>
    </w:rPr>
  </w:style>
  <w:style w:customStyle="true" w:styleId="PozadinaSvijetloCrvena" w:type="character">
    <w:name w:val="Pozadina_SvijetloCrvena"/>
    <w:basedOn w:val="eSPISCCParagraphDefaultFont"/>
    <w:rsid w:val="00CC01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01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2677B"/>
    <w:pPr>
      <w:tabs>
        <w:tab w:pos="4536" w:val="center"/>
        <w:tab w:pos="9072" w:val="right"/>
      </w:tabs>
    </w:pPr>
  </w:style>
  <w:style w:styleId="Brojstranice" w:type="character">
    <w:name w:val="page number"/>
    <w:basedOn w:val="Zadanifontodlomka"/>
    <w:rsid w:val="00D2677B"/>
  </w:style>
  <w:style w:styleId="Tekstbalonia" w:type="paragraph">
    <w:name w:val="Balloon Text"/>
    <w:basedOn w:val="Normal"/>
    <w:semiHidden/>
    <w:rsid w:val="00143615"/>
    <w:rPr>
      <w:rFonts w:ascii="Tahoma" w:cs="Tahoma" w:hAnsi="Tahoma"/>
      <w:sz w:val="16"/>
      <w:szCs w:val="16"/>
    </w:rPr>
  </w:style>
  <w:style w:styleId="Odlomakpopisa" w:type="paragraph">
    <w:name w:val="List Paragraph"/>
    <w:basedOn w:val="Normal"/>
    <w:uiPriority w:val="34"/>
    <w:qFormat/>
    <w:rsid w:val="00556E31"/>
    <w:pPr>
      <w:ind w:left="720"/>
      <w:contextualSpacing/>
    </w:pPr>
  </w:style>
  <w:style w:styleId="Podnoje" w:type="paragraph">
    <w:name w:val="footer"/>
    <w:basedOn w:val="Normal"/>
    <w:link w:val="PodnojeChar"/>
    <w:rsid w:val="007705A2"/>
    <w:pPr>
      <w:tabs>
        <w:tab w:pos="4536" w:val="center"/>
        <w:tab w:pos="9072" w:val="right"/>
      </w:tabs>
    </w:pPr>
  </w:style>
  <w:style w:customStyle="1" w:styleId="PodnojeChar" w:type="character">
    <w:name w:val="Podnožje Char"/>
    <w:basedOn w:val="Zadanifontodlomka"/>
    <w:link w:val="Podnoje"/>
    <w:rsid w:val="007705A2"/>
    <w:rPr>
      <w:sz w:val="24"/>
      <w:szCs w:val="24"/>
    </w:rPr>
  </w:style>
  <w:style w:styleId="Tekstrezerviranogmjesta" w:type="character">
    <w:name w:val="Placeholder Text"/>
    <w:basedOn w:val="Zadanifontodlomka"/>
    <w:uiPriority w:val="99"/>
    <w:semiHidden/>
    <w:rsid w:val="00CC0187"/>
    <w:rPr>
      <w:color w:val="808080"/>
      <w:bdr w:color="auto" w:space="0" w:sz="0" w:val="none"/>
      <w:shd w:color="auto" w:fill="auto" w:val="clear"/>
    </w:rPr>
  </w:style>
  <w:style w:customStyle="1" w:styleId="eSPISCCParagraphDefaultFont" w:type="character">
    <w:name w:val="eSPIS_CC_Paragraph Default Font"/>
    <w:basedOn w:val="Zadanifontodlomka"/>
    <w:rsid w:val="00CC01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0187"/>
    <w:rPr>
      <w:bdr w:color="auto" w:space="0" w:sz="0" w:val="none"/>
      <w:shd w:color="auto" w:fill="FFFFCC" w:val="clear"/>
      <w:lang w:val="hr-HR"/>
    </w:rPr>
  </w:style>
  <w:style w:customStyle="1" w:styleId="PozadinaSvijetloCrvena" w:type="character">
    <w:name w:val="Pozadina_SvijetloCrvena"/>
    <w:basedOn w:val="eSPISCCParagraphDefaultFont"/>
    <w:rsid w:val="00CC01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01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40534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2019.</izvorni_sadrzaj>
    <derivirana_varijabla naziv="DomainObject.DatumDonosenjaOdluke_1">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796</izvorni_sadrzaj>
    <derivirana_varijabla naziv="DomainObject.Predmet.Broj_1">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2019.</izvorni_sadrzaj>
    <derivirana_varijabla naziv="DomainObject.Predmet.DatumOsnivanja_1">26.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St-796/2019</izvorni_sadrzaj>
    <derivirana_varijabla naziv="DomainObject.Predmet.OznakaBroj_1">St-796/2019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ČOPRA MODA d.o.o.</izvorni_sadrzaj>
    <derivirana_varijabla naziv="DomainObject.Predmet.ProtustrankaFormated_1">  ČOPRA MODA d.o.o.</derivirana_varijabla>
  </DomainObject.Predmet.ProtustrankaFormated>
  <DomainObject.Predmet.ProtustrankaFormatedOIB>
    <izvorni_sadrzaj>  ČOPRA MODA d.o.o., OIB 47000244098</izvorni_sadrzaj>
    <derivirana_varijabla naziv="DomainObject.Predmet.ProtustrankaFormatedOIB_1">  ČOPRA MODA d.o.o., OIB 47000244098</derivirana_varijabla>
  </DomainObject.Predmet.ProtustrankaFormatedOIB>
  <DomainObject.Predmet.ProtustrankaFormatedWithAdress>
    <izvorni_sadrzaj> ČOPRA MODA d.o.o., Industrijska cesta 7, 10412 Donja Lomnica</izvorni_sadrzaj>
    <derivirana_varijabla naziv="DomainObject.Predmet.ProtustrankaFormatedWithAdress_1"> ČOPRA MODA d.o.o., Industrijska cesta 7, 10412 Donja Lomnica</derivirana_varijabla>
  </DomainObject.Predmet.ProtustrankaFormatedWithAdress>
  <DomainObject.Predmet.ProtustrankaFormatedWithAdressOIB>
    <izvorni_sadrzaj> ČOPRA MODA d.o.o., OIB 47000244098, Industrijska cesta 7, 10412 Donja Lomnica</izvorni_sadrzaj>
    <derivirana_varijabla naziv="DomainObject.Predmet.ProtustrankaFormatedWithAdressOIB_1"> ČOPRA MODA d.o.o., OIB 47000244098, Industrijska cesta 7, 10412 Donja Lomnica</derivirana_varijabla>
  </DomainObject.Predmet.ProtustrankaFormatedWithAdressOIB>
  <DomainObject.Predmet.ProtustrankaWithAdress>
    <izvorni_sadrzaj>ČOPRA MODA d.o.o. Industrijska cesta 7, 10412 Donja Lomnica</izvorni_sadrzaj>
    <derivirana_varijabla naziv="DomainObject.Predmet.ProtustrankaWithAdress_1">ČOPRA MODA d.o.o. Industrijska cesta 7, 10412 Donja Lomnica</derivirana_varijabla>
  </DomainObject.Predmet.ProtustrankaWithAdress>
  <DomainObject.Predmet.ProtustrankaWithAdressOIB>
    <izvorni_sadrzaj>ČOPRA MODA d.o.o., OIB 47000244098, Industrijska cesta 7, 10412 Donja Lomnica</izvorni_sadrzaj>
    <derivirana_varijabla naziv="DomainObject.Predmet.ProtustrankaWithAdressOIB_1">ČOPRA MODA d.o.o., OIB 47000244098, Industrijska cesta 7, 10412 Donja Lomnica</derivirana_varijabla>
  </DomainObject.Predmet.ProtustrankaWithAdressOIB>
  <DomainObject.Predmet.ProtustrankaNazivFormated>
    <izvorni_sadrzaj>ČOPRA MODA d.o.o.</izvorni_sadrzaj>
    <derivirana_varijabla naziv="DomainObject.Predmet.ProtustrankaNazivFormated_1">ČOPRA MODA d.o.o.</derivirana_varijabla>
  </DomainObject.Predmet.ProtustrankaNazivFormated>
  <DomainObject.Predmet.ProtustrankaNazivFormatedOIB>
    <izvorni_sadrzaj>ČOPRA MODA d.o.o., OIB 47000244098</izvorni_sadrzaj>
    <derivirana_varijabla naziv="DomainObject.Predmet.ProtustrankaNazivFormatedOIB_1">ČOPRA MODA d.o.o., OIB 47000244098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ČOPRA MODA d.o.o.</izvorni_sadrzaj>
    <derivirana_varijabla naziv="DomainObject.Predmet.StrankaFormated_1">  ČOPRA MODA d.o.o.</derivirana_varijabla>
  </DomainObject.Predmet.StrankaFormated>
  <DomainObject.Predmet.StrankaFormatedOIB>
    <izvorni_sadrzaj>  ČOPRA MODA d.o.o., OIB 47000244098</izvorni_sadrzaj>
    <derivirana_varijabla naziv="DomainObject.Predmet.StrankaFormatedOIB_1">  ČOPRA MODA d.o.o., OIB 47000244098</derivirana_varijabla>
  </DomainObject.Predmet.StrankaFormatedOIB>
  <DomainObject.Predmet.StrankaFormatedWithAdress>
    <izvorni_sadrzaj> ČOPRA MODA d.o.o., Industrijska cesta 7, 10412 Donja Lomnica</izvorni_sadrzaj>
    <derivirana_varijabla naziv="DomainObject.Predmet.StrankaFormatedWithAdress_1"> ČOPRA MODA d.o.o., Industrijska cesta 7, 10412 Donja Lomnica</derivirana_varijabla>
  </DomainObject.Predmet.StrankaFormatedWithAdress>
  <DomainObject.Predmet.StrankaFormatedWithAdressOIB>
    <izvorni_sadrzaj> ČOPRA MODA d.o.o., OIB 47000244098, Industrijska cesta 7, 10412 Donja Lomnica</izvorni_sadrzaj>
    <derivirana_varijabla naziv="DomainObject.Predmet.StrankaFormatedWithAdressOIB_1"> ČOPRA MODA d.o.o., OIB 47000244098, Industrijska cesta 7, 10412 Donja Lomnica</derivirana_varijabla>
  </DomainObject.Predmet.StrankaFormatedWithAdressOIB>
  <DomainObject.Predmet.StrankaWithAdress>
    <izvorni_sadrzaj>ČOPRA MODA d.o.o. Industrijska cesta 7,10412 Donja Lomnica</izvorni_sadrzaj>
    <derivirana_varijabla naziv="DomainObject.Predmet.StrankaWithAdress_1">ČOPRA MODA d.o.o. Industrijska cesta 7,10412 Donja Lomnica</derivirana_varijabla>
  </DomainObject.Predmet.StrankaWithAdress>
  <DomainObject.Predmet.StrankaWithAdressOIB>
    <izvorni_sadrzaj>ČOPRA MODA d.o.o., OIB 47000244098, Industrijska cesta 7,10412 Donja Lomnica</izvorni_sadrzaj>
    <derivirana_varijabla naziv="DomainObject.Predmet.StrankaWithAdressOIB_1">ČOPRA MODA d.o.o., OIB 47000244098, Industrijska cesta 7,10412 Donja Lomnica</derivirana_varijabla>
  </DomainObject.Predmet.StrankaWithAdressOIB>
  <DomainObject.Predmet.StrankaNazivFormated>
    <izvorni_sadrzaj>ČOPRA MODA d.o.o.</izvorni_sadrzaj>
    <derivirana_varijabla naziv="DomainObject.Predmet.StrankaNazivFormated_1">ČOPRA MODA d.o.o.</derivirana_varijabla>
  </DomainObject.Predmet.StrankaNazivFormated>
  <DomainObject.Predmet.StrankaNazivFormatedOIB>
    <izvorni_sadrzaj>ČOPRA MODA d.o.o., OIB 47000244098</izvorni_sadrzaj>
    <derivirana_varijabla naziv="DomainObject.Predmet.StrankaNazivFormatedOIB_1">ČOPRA MODA d.o.o., OIB 47000244098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ČOPRA MODA d.o.o.</item>
    </izvorni_sadrzaj>
    <derivirana_varijabla naziv="DomainObject.Predmet.StrankaListFormated_1">
      <item>ČOPRA MODA d.o.o.</item>
    </derivirana_varijabla>
  </DomainObject.Predmet.StrankaListFormated>
  <DomainObject.Predmet.StrankaListFormatedOIB>
    <izvorni_sadrzaj>
      <item>ČOPRA MODA d.o.o., OIB 47000244098</item>
    </izvorni_sadrzaj>
    <derivirana_varijabla naziv="DomainObject.Predmet.StrankaListFormatedOIB_1">
      <item>ČOPRA MODA d.o.o., OIB 47000244098</item>
    </derivirana_varijabla>
  </DomainObject.Predmet.StrankaListFormatedOIB>
  <DomainObject.Predmet.StrankaListFormatedWithAdress>
    <izvorni_sadrzaj>
      <item>ČOPRA MODA d.o.o., Industrijska cesta 7, 10412 Donja Lomnica</item>
    </izvorni_sadrzaj>
    <derivirana_varijabla naziv="DomainObject.Predmet.StrankaListFormatedWithAdress_1">
      <item>ČOPRA MODA d.o.o., Industrijska cesta 7, 10412 Donja Lomnica</item>
    </derivirana_varijabla>
  </DomainObject.Predmet.StrankaListFormatedWithAdress>
  <DomainObject.Predmet.StrankaListFormatedWithAdressOIB>
    <izvorni_sadrzaj>
      <item>ČOPRA MODA d.o.o., OIB 47000244098, Industrijska cesta 7, 10412 Donja Lomnica</item>
    </izvorni_sadrzaj>
    <derivirana_varijabla naziv="DomainObject.Predmet.StrankaListFormatedWithAdressOIB_1">
      <item>ČOPRA MODA d.o.o., OIB 47000244098, Industrijska cesta 7, 10412 Donja Lomnica</item>
    </derivirana_varijabla>
  </DomainObject.Predmet.StrankaListFormatedWithAdressOIB>
  <DomainObject.Predmet.StrankaListNazivFormated>
    <izvorni_sadrzaj>
      <item>ČOPRA MODA d.o.o.</item>
    </izvorni_sadrzaj>
    <derivirana_varijabla naziv="DomainObject.Predmet.StrankaListNazivFormated_1">
      <item>ČOPRA MODA d.o.o.</item>
    </derivirana_varijabla>
  </DomainObject.Predmet.StrankaListNazivFormated>
  <DomainObject.Predmet.StrankaListNazivFormatedOIB>
    <izvorni_sadrzaj>
      <item>ČOPRA MODA d.o.o., OIB 47000244098</item>
    </izvorni_sadrzaj>
    <derivirana_varijabla naziv="DomainObject.Predmet.StrankaListNazivFormatedOIB_1">
      <item>ČOPRA MODA d.o.o., OIB 47000244098</item>
    </derivirana_varijabla>
  </DomainObject.Predmet.StrankaListNazivFormatedOIB>
  <DomainObject.Predmet.ProtuStrankaListFormated>
    <izvorni_sadrzaj>
      <item>ČOPRA MODA d.o.o.</item>
    </izvorni_sadrzaj>
    <derivirana_varijabla naziv="DomainObject.Predmet.ProtuStrankaListFormated_1">
      <item>ČOPRA MODA d.o.o.</item>
    </derivirana_varijabla>
  </DomainObject.Predmet.ProtuStrankaListFormated>
  <DomainObject.Predmet.ProtuStrankaListFormatedOIB>
    <izvorni_sadrzaj>
      <item>ČOPRA MODA d.o.o., OIB 47000244098</item>
    </izvorni_sadrzaj>
    <derivirana_varijabla naziv="DomainObject.Predmet.ProtuStrankaListFormatedOIB_1">
      <item>ČOPRA MODA d.o.o., OIB 47000244098</item>
    </derivirana_varijabla>
  </DomainObject.Predmet.ProtuStrankaListFormatedOIB>
  <DomainObject.Predmet.ProtuStrankaListFormatedWithAdress>
    <izvorni_sadrzaj>
      <item>ČOPRA MODA d.o.o., Industrijska cesta 7, 10412 Donja Lomnica</item>
    </izvorni_sadrzaj>
    <derivirana_varijabla naziv="DomainObject.Predmet.ProtuStrankaListFormatedWithAdress_1">
      <item>ČOPRA MODA d.o.o., Industrijska cesta 7, 10412 Donja Lomnica</item>
    </derivirana_varijabla>
  </DomainObject.Predmet.ProtuStrankaListFormatedWithAdress>
  <DomainObject.Predmet.ProtuStrankaListFormatedWithAdressOIB>
    <izvorni_sadrzaj>
      <item>ČOPRA MODA d.o.o., OIB 47000244098, Industrijska cesta 7, 10412 Donja Lomnica</item>
    </izvorni_sadrzaj>
    <derivirana_varijabla naziv="DomainObject.Predmet.ProtuStrankaListFormatedWithAdressOIB_1">
      <item>ČOPRA MODA d.o.o., OIB 47000244098, Industrijska cesta 7, 10412 Donja Lomnica</item>
    </derivirana_varijabla>
  </DomainObject.Predmet.ProtuStrankaListFormatedWithAdressOIB>
  <DomainObject.Predmet.ProtuStrankaListNazivFormated>
    <izvorni_sadrzaj>
      <item>ČOPRA MODA d.o.o.</item>
    </izvorni_sadrzaj>
    <derivirana_varijabla naziv="DomainObject.Predmet.ProtuStrankaListNazivFormated_1">
      <item>ČOPRA MODA d.o.o.</item>
    </derivirana_varijabla>
  </DomainObject.Predmet.ProtuStrankaListNazivFormated>
  <DomainObject.Predmet.ProtuStrankaListNazivFormatedOIB>
    <izvorni_sadrzaj>
      <item>ČOPRA MODA d.o.o., OIB 47000244098</item>
    </izvorni_sadrzaj>
    <derivirana_varijabla naziv="DomainObject.Predmet.ProtuStrankaListNazivFormatedOIB_1">
      <item>ČOPRA MODA d.o.o., OIB 47000244098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2019.</izvorni_sadrzaj>
    <derivirana_varijabla naziv="DomainObject.Datum_1">11. travnja 2019.</derivirana_varijabla>
  </DomainObject.Datum>
  <DomainObject.PoslovniBrojDokumenta>
    <izvorni_sadrzaj/>
    <derivirana_varijabla naziv="DomainObject.PoslovniBrojDokumenta_1"/>
  </DomainObject.PoslovniBrojDokumenta>
  <DomainObject.Predmet.StrankaIDrugi>
    <izvorni_sadrzaj>ČOPRA MODA d.o.o.</izvorni_sadrzaj>
    <derivirana_varijabla naziv="DomainObject.Predmet.StrankaIDrugi_1">ČOPRA MODA d.o.o.</derivirana_varijabla>
  </DomainObject.Predmet.StrankaIDrugi>
  <DomainObject.Predmet.ProtustrankaIDrugi>
    <izvorni_sadrzaj>ČOPRA MODA d.o.o.</izvorni_sadrzaj>
    <derivirana_varijabla naziv="DomainObject.Predmet.ProtustrankaIDrugi_1">ČOPRA MODA d.o.o.</derivirana_varijabla>
  </DomainObject.Predmet.ProtustrankaIDrugi>
  <DomainObject.Predmet.StrankaIDrugiAdressOIB>
    <izvorni_sadrzaj>ČOPRA MODA d.o.o., OIB 47000244098, Industrijska cesta 7, 10412 Donja Lomnica</izvorni_sadrzaj>
    <derivirana_varijabla naziv="DomainObject.Predmet.StrankaIDrugiAdressOIB_1">ČOPRA MODA d.o.o., OIB 47000244098, Industrijska cesta 7, 10412 Donja Lomnica</derivirana_varijabla>
  </DomainObject.Predmet.StrankaIDrugiAdressOIB>
  <DomainObject.Predmet.ProtustrankaIDrugiAdressOIB>
    <izvorni_sadrzaj>ČOPRA MODA d.o.o., OIB 47000244098, Industrijska cesta 7, 10412 Donja Lomnica</izvorni_sadrzaj>
    <derivirana_varijabla naziv="DomainObject.Predmet.ProtustrankaIDrugiAdressOIB_1">ČOPRA MODA d.o.o., OIB 47000244098, Industrijska cesta 7, 10412 Donja Lomnica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ČOPRA MODA d.o.o.</item>
      <item>ČOPRA MODA d.o.o.</item>
    </izvorni_sadrzaj>
    <derivirana_varijabla naziv="DomainObject.Predmet.SudioniciListNaziv_1">
      <item>ČOPRA MODA d.o.o.</item>
      <item>ČOPRA MODA d.o.o.</item>
    </derivirana_varijabla>
  </DomainObject.Predmet.SudioniciListNaziv>
  <DomainObject.Predmet.SudioniciListAdressOIB>
    <izvorni_sadrzaj>
      <item>ČOPRA MODA d.o.o., OIB 47000244098, Industrijska cesta 7,10412 Donja Lomnica</item>
      <item>ČOPRA MODA d.o.o., OIB 47000244098, Industrijska cesta 7,10412 Donja Lomnica</item>
    </izvorni_sadrzaj>
    <derivirana_varijabla naziv="DomainObject.Predmet.SudioniciListAdressOIB_1">
      <item>ČOPRA MODA d.o.o., OIB 47000244098, Industrijska cesta 7,10412 Donja Lomnica</item>
      <item>ČOPRA MODA d.o.o., OIB 47000244098, Industrijska cesta 7,10412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47000244098</item>
      <item>, OIB 47000244098</item>
    </izvorni_sadrzaj>
    <derivirana_varijabla naziv="DomainObject.Predmet.SudioniciListNazivOIB_1">
      <item>, OIB 47000244098</item>
      <item>, OIB 47000244098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845</properties:Words>
  <properties:Characters>4685</properties:Characters>
  <properties:Lines>118</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2019-04-11T10:13:00Z</dcterms:created>
  <dc:creator>Korisnik</dc:creator>
  <cp:lastModifiedBy>Renata Klokočki</cp:lastModifiedBy>
  <cp:lastPrinted>2019-03-04T09:20:00Z</cp:lastPrinted>
  <dcterms:modified xmlns:xsi="http://www.w3.org/2001/XMLSchema-instance" xsi:type="dcterms:W3CDTF">2019-04-11T10:16:00Z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stranci vraćen podnesak radi dopune (RJEŠENJE RADI VRAĆANJA I ISPRAVKA PRIJEDLOGA ZA PREDSTEČAJNI POSTUPAK-ČOPRA MODA----2019.docx)</vt:lpwstr>
  </prop:property>
  <prop:property name="CC_coloring" pid="4" fmtid="{D5CDD505-2E9C-101B-9397-08002B2CF9AE}">
    <vt:bool>false</vt:bool>
  </prop:property>
  <prop:property name="BrojStranica" pid="5" fmtid="{D5CDD505-2E9C-101B-9397-08002B2CF9AE}">
    <vt:i4>3</vt:i4>
  </prop:property>
</prop:Properties>
</file>