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ef98" w14:paraId="ed1ef98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CE5EE7">
        <w:rPr>
          <w:rFonts w:cs="Arial"/>
        </w:rPr>
        <w:t>180</w:t>
      </w:r>
      <w:r w:rsidR="009F2BAD" w:rsidRPr="00874961">
        <w:rPr>
          <w:rFonts w:cs="Arial"/>
        </w:rPr>
        <w:t>/2015-</w:t>
      </w:r>
      <w:r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37883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CE5EE7">
        <w:t xml:space="preserve">MADAGO  društvo za trgovinu i usluge s ograničenom odgovornošću, Daruvar, J. Jelačića 5, </w:t>
      </w:r>
      <w:r w:rsidR="00CE5EE7" w:rsidRPr="000664E3">
        <w:t>MB</w:t>
      </w:r>
      <w:r w:rsidR="00CE5EE7">
        <w:t>S: 010048319, OIB: 77598413665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 xml:space="preserve">03. veljače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0D1A5B" w:rsidR="00F85BB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8710B5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9B62C1" w:rsidRPr="00874961">
        <w:rPr>
          <w:rFonts w:cs="Arial"/>
        </w:rPr>
        <w:tab/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874961">
        <w:rPr>
          <w:rFonts w:cs="Arial"/>
        </w:rPr>
        <w:t>1</w:t>
      </w:r>
      <w:r w:rsidR="00564DF9">
        <w:rPr>
          <w:rFonts w:cs="Arial"/>
        </w:rPr>
        <w:t>1</w:t>
      </w:r>
      <w:r w:rsidRPr="00874961">
        <w:rPr>
          <w:rFonts w:cs="Arial"/>
        </w:rPr>
        <w:t xml:space="preserve">. studenoga 2015., koji je objavljen na mrežnoj stranici e-Oglasna ploča sudova </w:t>
      </w:r>
      <w:r w:rsidR="00874961">
        <w:rPr>
          <w:rFonts w:cs="Arial"/>
        </w:rPr>
        <w:t>1</w:t>
      </w:r>
      <w:r w:rsidR="00564DF9">
        <w:rPr>
          <w:rFonts w:cs="Arial"/>
        </w:rPr>
        <w:t>3</w:t>
      </w:r>
      <w:r w:rsidRPr="00874961">
        <w:rPr>
          <w:rFonts w:cs="Arial"/>
        </w:rPr>
        <w:t xml:space="preserve">. studenoga 2015.,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D0673A">
        <w:rPr>
          <w:rFonts w:cs="Arial"/>
        </w:rPr>
        <w:t>30</w:t>
      </w:r>
      <w:r w:rsidR="00564DF9">
        <w:rPr>
          <w:rFonts w:cs="Arial"/>
        </w:rPr>
        <w:t>. listopada</w:t>
      </w:r>
      <w:r w:rsidR="00874961">
        <w:rPr>
          <w:rFonts w:cs="Arial"/>
        </w:rPr>
        <w:t xml:space="preserve"> </w:t>
      </w:r>
      <w:r w:rsidRPr="00874961">
        <w:rPr>
          <w:rFonts w:cs="Arial"/>
        </w:rPr>
        <w:t xml:space="preserve"> 2015.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>, 03. veljače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874961" w:rsidP="00CF4C6E" w:rsidR="00874961">
      <w:pPr>
        <w:jc w:val="both"/>
        <w:rPr>
          <w:rFonts w:cs="Arial"/>
        </w:rPr>
      </w:pPr>
    </w:p>
    <w:p w:rsidRDefault="00874961" w:rsidP="00CF4C6E" w:rsidR="00874961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874961">
        <w:rPr>
          <w:rFonts w:cs="Arial"/>
        </w:rPr>
        <w:t>03.02.2016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5DB" w:rsidR="004C35DB">
      <w:r>
        <w:separator/>
      </w:r>
    </w:p>
  </w:endnote>
  <w:endnote w:id="0" w:type="continuationSeparator">
    <w:p w:rsidRDefault="004C35DB" w:rsidR="004C3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5DB" w:rsidR="004C35DB">
      <w:r>
        <w:separator/>
      </w:r>
    </w:p>
  </w:footnote>
  <w:footnote w:id="0" w:type="continuationSeparator">
    <w:p w:rsidRDefault="004C35DB" w:rsidR="004C35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E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CE5EE7">
      <w:rPr>
        <w:rFonts w:cs="Arial"/>
      </w:rPr>
      <w:t>180</w:t>
    </w:r>
    <w:r w:rsidR="00874961" w:rsidRPr="00782AAD">
      <w:rPr>
        <w:rFonts w:cs="Arial"/>
      </w:rPr>
      <w:t>/2015-4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5D5"/>
    <w:rsid w:val="000F0718"/>
    <w:rsid w:val="000F6139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A0E94"/>
    <w:rsid w:val="003C0783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C35DB"/>
    <w:rsid w:val="004F2DA2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1BBF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37883"/>
    <w:rsid w:val="00C607DA"/>
    <w:rsid w:val="00C62772"/>
    <w:rsid w:val="00CE5EE7"/>
    <w:rsid w:val="00CF4C6E"/>
    <w:rsid w:val="00CF5151"/>
    <w:rsid w:val="00D0673A"/>
    <w:rsid w:val="00D47D87"/>
    <w:rsid w:val="00D550AC"/>
    <w:rsid w:val="00D83375"/>
    <w:rsid w:val="00D964C0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796"/>
    <w:rsid w:val="00F54A4B"/>
    <w:rsid w:val="00F5527A"/>
    <w:rsid w:val="00F5661C"/>
    <w:rsid w:val="00F57DA5"/>
    <w:rsid w:val="00F82E34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E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E34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E34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E34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E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E34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E34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E34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St-180/2015</izvorni_sadrzaj>
    <derivirana_varijabla naziv="DomainObject.Predmet.OznakaBroj_1">St-180/2015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 zastupanog po punomoćniku Marina Jurić</izvorni_sadrzaj>
    <derivirana_varijabla naziv="DomainObject.Predmet.ProtustrankaFormated_1">  MADAGO društvo za trgovinu i usluge s ograničenom odgovornošću, Daruvar zastupanog po punomoćniku Marina Jurić</derivirana_varijabla>
  </DomainObject.Predmet.ProtustrankaFormated>
  <DomainObject.Predmet.ProtustrankaFormatedOIB>
    <izvorni_sadrzaj>  MADAGO društvo za trgovinu i usluge s ograničenom odgovornošću, Daruvar, OIB 77598413665 zastupanog po punomoćniku Marina Jurić</izvorni_sadrzaj>
    <derivirana_varijabla naziv="DomainObject.Predmet.ProtustrankaFormatedOIB_1">  MADAGO društvo za trgovinu i usluge s ograničenom odgovornošću, Daruvar, OIB 77598413665 zastupanog po punomoćniku Marina Jurić</derivirana_varijabla>
  </DomainObject.Predmet.ProtustrankaFormatedOIB>
  <DomainObject.Predmet.ProtustrankaFormatedWithAdress>
    <izvorni_sadrzaj> MADAGO društvo za trgovinu i usluge s ograničenom odgovornošću, Daruvar, J.Jelačića 5, 43500 Daruvar zastupanog po punomoćniku Marina Jurić</izvorni_sadrzaj>
    <derivirana_varijabla naziv="DomainObject.Predmet.ProtustrankaFormatedWithAdress_1"> MADAGO društvo za trgovinu i usluge s ograničenom odgovornošću, Daruvar, J.Jelačića 5, 43500 Daruvar zastupanog po punomoćniku Marina Jurić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 zastupanog po punomoćniku Marina Jurić</izvorni_sadrzaj>
    <derivirana_varijabla naziv="DomainObject.Predmet.ProtustrankaFormatedWithAdressOIB_1"> MADAGO društvo za trgovinu i usluge s ograničenom odgovornošću, Daruvar, OIB 77598413665, J.Jelačića 5, 43500 Daruvar zastupanog po punomoćniku Marina Jurić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MADAGO društvo za trgovinu i usluge s ograničenom odgovornošću, Daruvar zastupanog po punomoćniku Marina Jurić</item>
    </izvorni_sadrzaj>
    <derivirana_varijabla naziv="DomainObject.Predmet.ProtuStrankaListFormated_1">
      <item>MADAGO društvo za trgovinu i usluge s ograničenom odgovornošću, Daruvar zastupanog po punomoćniku Marina Jurić</item>
    </derivirana_varijabla>
  </DomainObject.Predmet.ProtuStrankaListFormated>
  <DomainObject.Predmet.ProtuStrankaListFormatedOIB>
    <izvorni_sadrzaj>
      <item>MADAGO društvo za trgovinu i usluge s ograničenom odgovornošću, Daruvar, OIB 77598413665 zastupanog po punomoćniku Marina Jurić</item>
    </izvorni_sadrzaj>
    <derivirana_varijabla naziv="DomainObject.Predmet.ProtuStrankaListFormatedOIB_1">
      <item>MADAGO društvo za trgovinu i usluge s ograničenom odgovornošću, Daruvar, OIB 77598413665 zastupanog po punomoćniku Marina Jurić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 zastupanog po punomoćniku Marina Jurić</item>
    </izvorni_sadrzaj>
    <derivirana_varijabla naziv="DomainObject.Predmet.ProtuStrankaListFormatedWithAdress_1">
      <item>MADAGO društvo za trgovinu i usluge s ograničenom odgovornošću, Daruvar, J.Jelačića 5, 43500 Daruvar zastupanog po punomoćniku Marina Jurić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 zastupanog po punomoćniku Marina Jurić</item>
    </izvorni_sadrzaj>
    <derivirana_varijabla naziv="DomainObject.Predmet.ProtuStrankaListFormatedWithAdressOIB_1">
      <item>MADAGO društvo za trgovinu i usluge s ograničenom odgovornošću, Daruvar, OIB 77598413665, J.Jelačića 5, 43500 Daruvar zastupanog po punomoćniku Marina Jurić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>
      <item>Marina Jurić punomoćnik sudionika u postupku MADAGO društvo za trgovinu i usluge s ograničenom odgovornošću, Daruvar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Marina Jurić punomoćnik sudionika u postupku MADAGO društvo za trgovinu i usluge s ograničenom odgovornošću, Daruvar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Marina Jurić punomoćnik sudionika u postupku MADAGO društvo za trgovinu i usluge s ograničenom odgovornošću, Daruvar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Marina Jurić punomoćnik sudionika u postupku MADAGO društvo za trgovinu i usluge s ograničenom odgovornošću, Daruvar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Marina Jurić punomoćnik sudionika u postupku MADAGO društvo za trgovinu i usluge s ograničenom odgovornošću, Daruvar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Marina Jurić punomoćnik sudionika u postupku MADAGO društvo za trgovinu i usluge s ograničenom odgovornošću, Daruvar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Marina Jurić punomoćnik sudionika u postupku MADAGO društvo za trgovinu i usluge s ograničenom odgovornošću, Daruvar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Marina Jurić punomoćnik sudionika u postupku MADAGO društvo za trgovinu i usluge s ograničenom odgovornošću, Daruvar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Marina Jurić</item>
      <item>ŽUPANIJSKO DRŽAVNO ODVJETNIŠTVO U BJELOVARU</item>
    </izvorni_sadrzaj>
    <derivirana_varijabla naziv="DomainObject.Predmet.OstaliListNazivFormated_1">
      <item>Marina Jurić</item>
      <item>ŽUPANIJSKO DRŽAVNO ODVJETNIŠTVO U BJELOVARU</item>
    </derivirana_varijabla>
  </DomainObject.Predmet.OstaliListNazivFormated>
  <DomainObject.Predmet.OstaliListNazivFormatedOIB>
    <izvorni_sadrzaj>
      <item>Marina Jurić</item>
      <item>ŽUPANIJSKO DRŽAVNO ODVJETNIŠTVO U BJELOVARU</item>
    </izvorni_sadrzaj>
    <derivirana_varijabla naziv="DomainObject.Predmet.OstaliListNazivFormatedOIB_1">
      <item>Marina Jurić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77598413665</item>
      <item>, OIB null</item>
      <item>, OIB 52634238587</item>
      <item>, OIB null</item>
    </izvorni_sadrzaj>
    <derivirana_varijabla naziv="DomainObject.Predmet.SudioniciListNazivOIB_1">
      <item>, OIB 85821130368</item>
      <item>, OIB 77598413665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E2802-F2C5-4FF5-922F-408AB99CC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317</properties:Words>
  <properties:Characters>1683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2016-02-03T11:21:00Z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2016-02-03T11:22:00Z</dcterms:modified>
  <cp:revision>3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