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7b6d" w14:paraId="5f07b6d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943713">
        <w:t>2168</w:t>
      </w:r>
      <w:proofErr w:type="spellEnd"/>
      <w:r w:rsidR="00943713">
        <w:t>/</w:t>
      </w:r>
      <w:proofErr w:type="spellStart"/>
      <w:r w:rsidR="00943713">
        <w:t>16</w:t>
      </w:r>
      <w:proofErr w:type="spellEnd"/>
      <w:r w:rsidR="00943713">
        <w:t>-</w:t>
      </w:r>
      <w:proofErr w:type="spellStart"/>
      <w:r w:rsidR="000E6E46">
        <w:t>20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943713">
        <w:t xml:space="preserve">U </w:t>
      </w:r>
      <w:proofErr w:type="spellStart"/>
      <w:r w:rsidR="00943713">
        <w:t>KARLOVCU</w:t>
      </w:r>
      <w:proofErr w:type="spellEnd"/>
    </w:p>
    <w:p w:rsidRDefault="00F15707" w:rsidP="00F15707" w:rsidR="00F15707">
      <w:r>
        <w:t xml:space="preserve">Karlovac, </w:t>
      </w:r>
      <w:r w:rsidR="007377C7">
        <w:t>Trg hrvatskih branitelja 1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proofErr w:type="spellStart"/>
      <w:r w:rsidR="00943713" w:rsidRPr="00943713">
        <w:t>LAURANNA</w:t>
      </w:r>
      <w:proofErr w:type="spellEnd"/>
      <w:r w:rsidR="00943713" w:rsidRPr="00943713">
        <w:t xml:space="preserve"> d.o.o.</w:t>
      </w:r>
      <w:r w:rsidR="00357393">
        <w:t xml:space="preserve"> u stečaju</w:t>
      </w:r>
      <w:r w:rsidR="00943713" w:rsidRPr="00943713">
        <w:t xml:space="preserve">, Zagreb, Zeleni trg 4, </w:t>
      </w:r>
      <w:proofErr w:type="spellStart"/>
      <w:r w:rsidR="00943713" w:rsidRPr="00943713">
        <w:t>OIB</w:t>
      </w:r>
      <w:proofErr w:type="spellEnd"/>
      <w:r w:rsidR="00943713" w:rsidRPr="00943713">
        <w:t xml:space="preserve">: </w:t>
      </w:r>
      <w:proofErr w:type="spellStart"/>
      <w:r w:rsidR="00943713" w:rsidRPr="00943713">
        <w:t>45320156637</w:t>
      </w:r>
      <w:proofErr w:type="spellEnd"/>
      <w:r>
        <w:t>,</w:t>
      </w:r>
      <w:r w:rsidR="009759A1">
        <w:t xml:space="preserve"> </w:t>
      </w:r>
      <w:proofErr w:type="spellStart"/>
      <w:r w:rsidR="005D79C4">
        <w:t>1</w:t>
      </w:r>
      <w:r w:rsidR="00943713">
        <w:t>9</w:t>
      </w:r>
      <w:proofErr w:type="spellEnd"/>
      <w:r>
        <w:t xml:space="preserve">. </w:t>
      </w:r>
      <w:r w:rsidR="00943713">
        <w:t>listopada</w:t>
      </w:r>
      <w:r>
        <w:t xml:space="preserve"> </w:t>
      </w:r>
      <w:proofErr w:type="spellStart"/>
      <w:r>
        <w:t>201</w:t>
      </w:r>
      <w:r w:rsidR="005D79C4">
        <w:t>7</w:t>
      </w:r>
      <w:proofErr w:type="spellEnd"/>
      <w:r>
        <w:t>.</w:t>
      </w:r>
    </w:p>
    <w:p w:rsidRDefault="00F15707" w:rsidP="00F15707" w:rsidR="00F15707"/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44706C" w:rsidP="00B407EE" w:rsidR="0044706C">
      <w:pPr>
        <w:ind w:firstLine="360"/>
        <w:jc w:val="both"/>
      </w:pPr>
      <w:r>
        <w:t>Saziva se Skupština vjerovnika</w:t>
      </w:r>
      <w:r w:rsidR="00B407EE">
        <w:t>-Izvještajno ročište</w:t>
      </w:r>
      <w:r>
        <w:t xml:space="preserve"> za </w:t>
      </w:r>
      <w:proofErr w:type="spellStart"/>
      <w:r w:rsidR="00943713">
        <w:t>24</w:t>
      </w:r>
      <w:proofErr w:type="spellEnd"/>
      <w:r>
        <w:t>.</w:t>
      </w:r>
      <w:r w:rsidR="00943713">
        <w:t xml:space="preserve"> studenog  </w:t>
      </w:r>
      <w:proofErr w:type="spellStart"/>
      <w:r w:rsidR="00943713">
        <w:t>2017</w:t>
      </w:r>
      <w:proofErr w:type="spellEnd"/>
      <w:r>
        <w:t xml:space="preserve">. u </w:t>
      </w:r>
      <w:proofErr w:type="spellStart"/>
      <w:r>
        <w:t>13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u zgradi ovog suda</w:t>
      </w:r>
      <w:r w:rsidR="00943713">
        <w:t>,</w:t>
      </w:r>
      <w:r>
        <w:t xml:space="preserve"> </w:t>
      </w:r>
      <w:r w:rsidRPr="0044706C">
        <w:t xml:space="preserve">Trg hrvatskih branitelja 1/II, soba broj </w:t>
      </w:r>
      <w:proofErr w:type="spellStart"/>
      <w:r w:rsidRPr="0044706C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B407EE" w:rsidP="00A117EB" w:rsidR="00B407EE">
      <w:pPr>
        <w:pStyle w:val="Odlomakpopisa"/>
        <w:numPr>
          <w:ilvl w:val="0"/>
          <w:numId w:val="1"/>
        </w:numPr>
        <w:jc w:val="both"/>
      </w:pPr>
      <w:r>
        <w:t>Donošenje odluke o unovčenju imovine stečajnog dužnika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3B14E9" w:rsidP="00F15707" w:rsidR="00822419">
      <w:pPr>
        <w:ind w:firstLine="708"/>
        <w:jc w:val="both"/>
      </w:pPr>
      <w:r>
        <w:t xml:space="preserve">Podneskom od </w:t>
      </w:r>
      <w:proofErr w:type="spellStart"/>
      <w:r>
        <w:t>19</w:t>
      </w:r>
      <w:proofErr w:type="spellEnd"/>
      <w:r w:rsidR="00822419">
        <w:t xml:space="preserve">. rujna </w:t>
      </w:r>
      <w:proofErr w:type="spellStart"/>
      <w:r w:rsidR="00822419">
        <w:t>2017</w:t>
      </w:r>
      <w:proofErr w:type="spellEnd"/>
      <w:r w:rsidR="00822419">
        <w:t xml:space="preserve">. stečajni upravitelj je podnio prijedlog za sazivanje skupštine vjerovnika, budući na zakazano izvještajno ročište </w:t>
      </w:r>
      <w:proofErr w:type="spellStart"/>
      <w:r w:rsidR="000E6E46">
        <w:t>12</w:t>
      </w:r>
      <w:proofErr w:type="spellEnd"/>
      <w:r w:rsidR="00822419">
        <w:t xml:space="preserve">. </w:t>
      </w:r>
      <w:r w:rsidR="000E6E46">
        <w:t xml:space="preserve">svibnja </w:t>
      </w:r>
      <w:proofErr w:type="spellStart"/>
      <w:r w:rsidR="00822419">
        <w:t>2017</w:t>
      </w:r>
      <w:proofErr w:type="spellEnd"/>
      <w:r w:rsidR="00822419">
        <w:t>. nisu pristupili vjerovnici, te nisu postojali zakonom predviđeni uvjeti za održavanje istog, te predlaže dnevni red kako je to navedeno u izreci te u podnesku ob</w:t>
      </w:r>
      <w:r w:rsidR="000E6E46">
        <w:t xml:space="preserve">javljenom na e-Oglasnoj ploči </w:t>
      </w:r>
      <w:proofErr w:type="spellStart"/>
      <w:r w:rsidR="000E6E46">
        <w:t>19</w:t>
      </w:r>
      <w:proofErr w:type="spellEnd"/>
      <w:r w:rsidR="00822419">
        <w:t xml:space="preserve">. </w:t>
      </w:r>
      <w:r w:rsidR="000E6E46">
        <w:t>listopada</w:t>
      </w:r>
      <w:r w:rsidR="00822419">
        <w:t xml:space="preserve"> </w:t>
      </w:r>
      <w:proofErr w:type="spellStart"/>
      <w:r w:rsidR="00822419">
        <w:t>2017</w:t>
      </w:r>
      <w:proofErr w:type="spellEnd"/>
      <w:r w:rsidR="00822419">
        <w:t>.</w:t>
      </w:r>
    </w:p>
    <w:p w:rsidRDefault="00F7055B" w:rsidP="00F15707" w:rsidR="00F7055B">
      <w:pPr>
        <w:ind w:firstLine="708"/>
        <w:jc w:val="both"/>
      </w:pPr>
    </w:p>
    <w:p w:rsidRDefault="00F7055B" w:rsidP="00F15707" w:rsidR="00F7055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a u svezi čl. </w:t>
      </w:r>
      <w:proofErr w:type="spellStart"/>
      <w:r>
        <w:t>130</w:t>
      </w:r>
      <w:proofErr w:type="spellEnd"/>
      <w:r>
        <w:t xml:space="preserve">. </w:t>
      </w:r>
      <w:r w:rsidRPr="00F7055B">
        <w:t xml:space="preserve">Stečajnog zakona ("Narodne novine" broj </w:t>
      </w:r>
      <w:proofErr w:type="spellStart"/>
      <w:r w:rsidRPr="00F7055B">
        <w:t>71</w:t>
      </w:r>
      <w:proofErr w:type="spellEnd"/>
      <w:r w:rsidRPr="00F7055B">
        <w:t>/</w:t>
      </w:r>
      <w:proofErr w:type="spellStart"/>
      <w:r w:rsidRPr="00F7055B">
        <w:t>15</w:t>
      </w:r>
      <w:proofErr w:type="spellEnd"/>
      <w:r w:rsidRPr="00F7055B">
        <w:t>)</w:t>
      </w:r>
      <w:r>
        <w:t xml:space="preserve"> odlučeno je kao u izreci rješenja, a s obzirom da na ročište zakazano za </w:t>
      </w:r>
      <w:proofErr w:type="spellStart"/>
      <w:r w:rsidR="00E80BA3">
        <w:t>12</w:t>
      </w:r>
      <w:proofErr w:type="spellEnd"/>
      <w:r>
        <w:t xml:space="preserve">. </w:t>
      </w:r>
      <w:r w:rsidR="00E80BA3">
        <w:t>svibnja</w:t>
      </w:r>
      <w:r>
        <w:t xml:space="preserve"> </w:t>
      </w:r>
      <w:proofErr w:type="spellStart"/>
      <w:r>
        <w:t>2017</w:t>
      </w:r>
      <w:proofErr w:type="spellEnd"/>
      <w:r>
        <w:t xml:space="preserve">. nije pristupio niti jedan vjerovnik kako bi skupština donijela odluku o unovčenju imovine stečajnog dužnika, kao i druge potrebne odluke. </w:t>
      </w:r>
    </w:p>
    <w:p w:rsidRDefault="00F15707" w:rsidP="00F15707" w:rsidR="00F15707">
      <w:r>
        <w:t xml:space="preserve">    </w:t>
      </w:r>
    </w:p>
    <w:p w:rsidRDefault="00F15707" w:rsidP="00C87BC1" w:rsidR="00F15707">
      <w:pPr>
        <w:jc w:val="center"/>
      </w:pPr>
      <w:r>
        <w:t xml:space="preserve">U Karlovcu </w:t>
      </w:r>
      <w:proofErr w:type="spellStart"/>
      <w:r w:rsidR="0031271B">
        <w:t>1</w:t>
      </w:r>
      <w:r w:rsidR="00943713">
        <w:t>9</w:t>
      </w:r>
      <w:proofErr w:type="spellEnd"/>
      <w:r>
        <w:t xml:space="preserve">. </w:t>
      </w:r>
      <w:r w:rsidR="00943713">
        <w:t>listopada</w:t>
      </w:r>
      <w:r>
        <w:t xml:space="preserve"> </w:t>
      </w:r>
      <w:proofErr w:type="spellStart"/>
      <w:r>
        <w:t>201</w:t>
      </w:r>
      <w:r w:rsidR="00A97695">
        <w:t>7</w:t>
      </w:r>
      <w:proofErr w:type="spellEnd"/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C87BC1">
        <w:t>, v.r.</w:t>
      </w:r>
    </w:p>
    <w:p w:rsidRDefault="00C87BC1" w:rsidP="00F15707" w:rsidR="00C87BC1">
      <w:pPr>
        <w:jc w:val="right"/>
      </w:pPr>
    </w:p>
    <w:p w:rsidRDefault="00C87BC1" w:rsidP="00F15707" w:rsidR="00C87BC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C87BC1" w:rsidP="00F15707" w:rsidR="00C87BC1">
      <w:pPr>
        <w:jc w:val="right"/>
      </w:pPr>
      <w:r>
        <w:t>Ovlašteni službenik:</w:t>
      </w:r>
    </w:p>
    <w:p w:rsidRDefault="00C87BC1" w:rsidP="00F15707" w:rsidR="00C87BC1">
      <w:pPr>
        <w:jc w:val="right"/>
      </w:pPr>
      <w:r>
        <w:t xml:space="preserve">Žana </w:t>
      </w:r>
      <w:proofErr w:type="spellStart"/>
      <w:r>
        <w:t>Livja</w:t>
      </w:r>
      <w:proofErr w:type="spellEnd"/>
    </w:p>
    <w:p w:rsidRDefault="000407F9" w:rsidP="00F15707" w:rsidR="000407F9">
      <w:pPr>
        <w:jc w:val="right"/>
      </w:pPr>
    </w:p>
    <w:p w:rsidRDefault="00F15707" w:rsidP="00C87BC1" w:rsidR="00F15707">
      <w:pPr>
        <w:pStyle w:val="Odlomakpopisa"/>
        <w:ind w:left="1068"/>
      </w:pPr>
    </w:p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713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0E6E46"/>
    <w:rsid w:val="001735EE"/>
    <w:rsid w:val="00234A78"/>
    <w:rsid w:val="0031271B"/>
    <w:rsid w:val="00332B75"/>
    <w:rsid w:val="00357393"/>
    <w:rsid w:val="003839C3"/>
    <w:rsid w:val="003B14E9"/>
    <w:rsid w:val="0044706C"/>
    <w:rsid w:val="00553A17"/>
    <w:rsid w:val="005D79C4"/>
    <w:rsid w:val="0063125A"/>
    <w:rsid w:val="00636F4D"/>
    <w:rsid w:val="00663D26"/>
    <w:rsid w:val="00667FC9"/>
    <w:rsid w:val="006B59EB"/>
    <w:rsid w:val="007377C7"/>
    <w:rsid w:val="00765E01"/>
    <w:rsid w:val="007747F1"/>
    <w:rsid w:val="007D1A3F"/>
    <w:rsid w:val="007E7811"/>
    <w:rsid w:val="00822419"/>
    <w:rsid w:val="00894CD9"/>
    <w:rsid w:val="0090422C"/>
    <w:rsid w:val="0091671B"/>
    <w:rsid w:val="00943713"/>
    <w:rsid w:val="00951355"/>
    <w:rsid w:val="009759A1"/>
    <w:rsid w:val="00A117EB"/>
    <w:rsid w:val="00A51B2F"/>
    <w:rsid w:val="00A97695"/>
    <w:rsid w:val="00AA40B6"/>
    <w:rsid w:val="00AB0D62"/>
    <w:rsid w:val="00AC2CBF"/>
    <w:rsid w:val="00B407EE"/>
    <w:rsid w:val="00B576C4"/>
    <w:rsid w:val="00BC3114"/>
    <w:rsid w:val="00C22EA7"/>
    <w:rsid w:val="00C65926"/>
    <w:rsid w:val="00C84FC5"/>
    <w:rsid w:val="00C87BC1"/>
    <w:rsid w:val="00C87F69"/>
    <w:rsid w:val="00CA16DE"/>
    <w:rsid w:val="00D52897"/>
    <w:rsid w:val="00DD2E52"/>
    <w:rsid w:val="00E57698"/>
    <w:rsid w:val="00E80BA3"/>
    <w:rsid w:val="00E9143E"/>
    <w:rsid w:val="00EA3E3C"/>
    <w:rsid w:val="00F15707"/>
    <w:rsid w:val="00F37533"/>
    <w:rsid w:val="00F7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St-2168/2016</izvorni_sadrzaj>
    <derivirana_varijabla naziv="DomainObject.Predmet.OznakaBroj_1">St-2168/2016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LAURANNA d.o.o.</izvorni_sadrzaj>
    <derivirana_varijabla naziv="DomainObject.Predmet.ProtustrankaFormated_1">  LAURANNA d.o.o.</derivirana_varijabla>
  </DomainObject.Predmet.ProtustrankaFormated>
  <DomainObject.Predmet.ProtustrankaFormatedOIB>
    <izvorni_sadrzaj>  LAURANNA d.o.o., OIB 45320156637</izvorni_sadrzaj>
    <derivirana_varijabla naziv="DomainObject.Predmet.ProtustrankaFormatedOIB_1">  LAURANNA d.o.o., OIB 45320156637</derivirana_varijabla>
  </DomainObject.Predmet.ProtustrankaFormatedOIB>
  <DomainObject.Predmet.ProtustrankaFormatedWithAdress>
    <izvorni_sadrzaj> LAURANNA d.o.o., Zeleni trg 4, 10000 Zagreb</izvorni_sadrzaj>
    <derivirana_varijabla naziv="DomainObject.Predmet.ProtustrankaFormatedWithAdress_1"> LAURANNA d.o.o., Zeleni trg 4, 10000 Zagreb</derivirana_varijabla>
  </DomainObject.Predmet.ProtustrankaFormatedWithAdress>
  <DomainObject.Predmet.ProtustrankaFormatedWithAdressOIB>
    <izvorni_sadrzaj> LAURANNA d.o.o., OIB 45320156637, Zeleni trg 4, 10000 Zagreb</izvorni_sadrzaj>
    <derivirana_varijabla naziv="DomainObject.Predmet.ProtustrankaFormatedWithAdressOIB_1"> LAURANNA d.o.o., OIB 45320156637, Zeleni trg 4, 10000 Zagreb</derivirana_varijabla>
  </DomainObject.Predmet.ProtustrankaFormatedWithAdressOIB>
  <DomainObject.Predmet.ProtustrankaWithAdress>
    <izvorni_sadrzaj>LAURANNA d.o.o. Zeleni trg 4, 10000 Zagreb</izvorni_sadrzaj>
    <derivirana_varijabla naziv="DomainObject.Predmet.ProtustrankaWithAdress_1">LAURANNA d.o.o. Zeleni trg 4, 10000 Zagreb</derivirana_varijabla>
  </DomainObject.Predmet.ProtustrankaWithAdress>
  <DomainObject.Predmet.ProtustrankaWithAdressOIB>
    <izvorni_sadrzaj>LAURANNA d.o.o., OIB 45320156637, Zeleni trg 4, 10000 Zagreb</izvorni_sadrzaj>
    <derivirana_varijabla naziv="DomainObject.Predmet.ProtustrankaWithAdressOIB_1">LAURANNA d.o.o., OIB 45320156637, Zeleni trg 4, 10000 Zagreb</derivirana_varijabla>
  </DomainObject.Predmet.ProtustrankaWithAdressOIB>
  <DomainObject.Predmet.ProtustrankaNazivFormated>
    <izvorni_sadrzaj>LAURANNA d.o.o.</izvorni_sadrzaj>
    <derivirana_varijabla naziv="DomainObject.Predmet.ProtustrankaNazivFormated_1">LAURANNA d.o.o.</derivirana_varijabla>
  </DomainObject.Predmet.ProtustrankaNazivFormated>
  <DomainObject.Predmet.ProtustrankaNazivFormatedOIB>
    <izvorni_sadrzaj>LAURANNA d.o.o., OIB 45320156637</izvorni_sadrzaj>
    <derivirana_varijabla naziv="DomainObject.Predmet.ProtustrankaNazivFormatedOIB_1">LAURANNA d.o.o., OIB 45320156637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Colum Patrick Sharkey zastupanog po punomoćniku Silvije Čipčić-bragadin</izvorni_sadrzaj>
    <derivirana_varijabla naziv="DomainObject.Predmet.StrankaFormated_1">  FINA Regionalni centar Zagreb; Colum Patrick Sharkey zastupanog po punomoćniku Silvije Čipčić-bragadin</derivirana_varijabla>
  </DomainObject.Predmet.StrankaFormated>
  <DomainObject.Predmet.StrankaFormatedOIB>
    <izvorni_sadrzaj>  FINA Regionalni centar Zagreb, OIB 85821130368; Colum Patrick Sharkey, OIB 98344922710 zastupanog po punomoćniku Silvije Čipčić-bragadin</izvorni_sadrzaj>
    <derivirana_varijabla naziv="DomainObject.Predmet.StrankaFormatedOIB_1">  FINA Regionalni centar Zagreb, OIB 85821130368; Colum Patrick Sharkey, OIB 98344922710 zastupanog po punomoćniku Silvije Čipčić-bragadin</derivirana_varijabla>
  </DomainObject.Predmet.StrankaFormatedOIB>
  <DomainObject.Predmet.StrankaFormatedWithAdress>
    <izvorni_sadrzaj> FINA Regionalni centar Zagreb, Trg svibanjskih žrtava 1995. 1, 10000 Zagreb; Colum Patrick Sharkey, Sky Peals Road 082, Woodford Green zastupanog po punomoćniku Silvije Čipčić-bragadin</izvorni_sadrzaj>
    <derivirana_varijabla naziv="DomainObject.Predmet.StrankaFormatedWithAdress_1"> FINA Regionalni centar Zagreb, Trg svibanjskih žrtava 1995. 1, 10000 Zagreb; Colum Patrick Sharkey, Sky Peals Road 082, Woodford Green zastupanog po punomoćniku Silvije Čipčić-bragadin</derivirana_varijabla>
  </DomainObject.Predmet.StrankaFormatedWithAdress>
  <DomainObject.Predmet.StrankaFormatedWithAdressOIB>
    <izvorni_sadrzaj> FINA Regionalni centar Zagreb, OIB 85821130368, Trg svibanjskih žrtava 1995. 1, 10000 Zagreb; Colum Patrick Sharkey, OIB 98344922710, Sky Peals Road 082, Woodford Green zastupanog po punomoćniku Silvije Čipčić-bragadin</izvorni_sadrzaj>
    <derivirana_varijabla naziv="DomainObject.Predmet.StrankaFormatedWithAdressOIB_1"> FINA Regionalni centar Zagreb, OIB 85821130368, Trg svibanjskih žrtava 1995. 1, 10000 Zagreb; Colum Patrick Sharkey, OIB 98344922710, Sky Peals Road 082, Woodford Green zastupanog po punomoćniku Silvije Čipčić-bragadin</derivirana_varijabla>
  </DomainObject.Predmet.StrankaFormatedWithAdressOIB>
  <DomainObject.Predmet.StrankaWithAdress>
    <izvorni_sadrzaj>FINA Regionalni centar Zagreb Trg svibanjskih žrtava 1995. 1,10000 Zagreb,Colum Patrick Sharkey Sky Peals Road 082,Woodford Green</izvorni_sadrzaj>
    <derivirana_varijabla naziv="DomainObject.Predmet.StrankaWithAdress_1">FINA Regionalni centar Zagreb Trg svibanjskih žrtava 1995. 1,10000 Zagreb,Colum Patrick Sharkey Sky Peals Road 082,Woodford Green</derivirana_varijabla>
  </DomainObject.Predmet.StrankaWithAdress>
  <DomainObject.Predmet.StrankaWithAdressOIB>
    <izvorni_sadrzaj>FINA Regionalni centar Zagreb, OIB 85821130368, Trg svibanjskih žrtava 1995. 1,10000 Zagreb,Colum Patrick Sharkey, OIB 98344922710, Sky Peals Road 082,Woodford Green</izvorni_sadrzaj>
    <derivirana_varijabla naziv="DomainObject.Predmet.StrankaWithAdressOIB_1">FINA Regionalni centar Zagreb, OIB 85821130368, Trg svibanjskih žrtava 1995. 1,10000 Zagreb,Colum Patrick Sharkey, OIB 98344922710, Sky Peals Road 082,Woodford Green</derivirana_varijabla>
  </DomainObject.Predmet.StrankaWithAdressOIB>
  <DomainObject.Predmet.StrankaNazivFormated>
    <izvorni_sadrzaj>FINA Regionalni centar Zagreb,Colum Patrick Sharkey</izvorni_sadrzaj>
    <derivirana_varijabla naziv="DomainObject.Predmet.StrankaNazivFormated_1">FINA Regionalni centar Zagreb,Colum Patrick Sharkey</derivirana_varijabla>
  </DomainObject.Predmet.StrankaNazivFormated>
  <DomainObject.Predmet.StrankaNazivFormatedOIB>
    <izvorni_sadrzaj>FINA Regionalni centar Zagreb, OIB 85821130368,Colum Patrick Sharkey, OIB 98344922710</izvorni_sadrzaj>
    <derivirana_varijabla naziv="DomainObject.Predmet.StrankaNazivFormatedOIB_1">FINA Regionalni centar Zagreb, OIB 85821130368,Colum Patrick Sharkey, OIB 98344922710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Colum Patrick Sharkey zastupanog po punomoćniku Silvije Čipčić-bragadin</item>
    </izvorni_sadrzaj>
    <derivirana_varijabla naziv="DomainObject.Predmet.StrankaListFormated_1">
      <item>FINA Regionalni centar Zagreb</item>
      <item>Colum Patrick Sharkey zastupanog po punomoćniku Silvije Čipčić-bragadin</item>
    </derivirana_varijabla>
  </DomainObject.Predmet.StrankaListFormated>
  <DomainObject.Predmet.StrankaListFormatedOIB>
    <izvorni_sadrzaj>
      <item>FINA Regionalni centar Zagreb, OIB 85821130368</item>
      <item>Colum Patrick Sharkey, OIB 98344922710 zastupanog po punomoćniku Silvije Čipčić-bragadin</item>
    </izvorni_sadrzaj>
    <derivirana_varijabla naziv="DomainObject.Predmet.StrankaListFormatedOIB_1">
      <item>FINA Regionalni centar Zagreb, OIB 85821130368</item>
      <item>Colum Patrick Sharkey, OIB 98344922710 zastupanog po punomoćniku Silvije Čipčić-bragadin</item>
    </derivirana_varijabla>
  </DomainObject.Predmet.StrankaListFormatedOIB>
  <DomainObject.Predmet.StrankaListFormatedWithAdress>
    <izvorni_sadrzaj>
      <item>FINA Regionalni centar Zagreb, Trg svibanjskih žrtava 1995. 1, 10000 Zagreb</item>
      <item>Colum Patrick Sharkey, Sky Peals Road 082, Woodford Green zastupanog po punomoćniku Silvije Čipčić-bragadin</item>
    </izvorni_sadrzaj>
    <derivirana_varijabla naziv="DomainObject.Predmet.StrankaListFormatedWithAdress_1">
      <item>FINA Regionalni centar Zagreb, Trg svibanjskih žrtava 1995. 1, 10000 Zagreb</item>
      <item>Colum Patrick Sharkey, Sky Peals Road 082, Woodford Green zastupanog po punomoćniku Silvije Čipčić-bragadin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Colum Patrick Sharkey, OIB 98344922710, Sky Peals Road 082, Woodford Green zastupanog po punomoćniku Silvije Čipčić-bragadin</item>
    </izvorni_sadrzaj>
    <derivirana_varijabla naziv="DomainObject.Predmet.StrankaListFormatedWithAdressOIB_1">
      <item>FINA Regionalni centar Zagreb, OIB 85821130368, Trg svibanjskih žrtava 1995. 1, 10000 Zagreb</item>
      <item>Colum Patrick Sharkey, OIB 98344922710, Sky Peals Road 082, Woodford Green zastupanog po punomoćniku Silvije Čipčić-bragadin</item>
    </derivirana_varijabla>
  </DomainObject.Predmet.StrankaListFormatedWithAdressOIB>
  <DomainObject.Predmet.StrankaListNazivFormated>
    <izvorni_sadrzaj>
      <item>FINA Regionalni centar Zagreb</item>
      <item>Colum Patrick Sharkey</item>
    </izvorni_sadrzaj>
    <derivirana_varijabla naziv="DomainObject.Predmet.StrankaListNazivFormated_1">
      <item>FINA Regionalni centar Zagreb</item>
      <item>Colum Patrick Sharkey</item>
    </derivirana_varijabla>
  </DomainObject.Predmet.StrankaListNazivFormated>
  <DomainObject.Predmet.StrankaListNazivFormatedOIB>
    <izvorni_sadrzaj>
      <item>FINA Regionalni centar Zagreb, OIB 85821130368</item>
      <item>Colum Patrick Sharkey, OIB 98344922710</item>
    </izvorni_sadrzaj>
    <derivirana_varijabla naziv="DomainObject.Predmet.StrankaListNazivFormatedOIB_1">
      <item>FINA Regionalni centar Zagreb, OIB 85821130368</item>
      <item>Colum Patrick Sharkey, OIB 98344922710</item>
    </derivirana_varijabla>
  </DomainObject.Predmet.StrankaListNazivFormatedOIB>
  <DomainObject.Predmet.ProtuStrankaListFormated>
    <izvorni_sadrzaj>
      <item>LAURANNA d.o.o.</item>
    </izvorni_sadrzaj>
    <derivirana_varijabla naziv="DomainObject.Predmet.ProtuStrankaListFormated_1">
      <item>LAURANNA d.o.o.</item>
    </derivirana_varijabla>
  </DomainObject.Predmet.ProtuStrankaListFormated>
  <DomainObject.Predmet.ProtuStrankaListFormatedOIB>
    <izvorni_sadrzaj>
      <item>LAURANNA d.o.o., OIB 45320156637</item>
    </izvorni_sadrzaj>
    <derivirana_varijabla naziv="DomainObject.Predmet.ProtuStrankaListFormatedOIB_1">
      <item>LAURANNA d.o.o., OIB 45320156637</item>
    </derivirana_varijabla>
  </DomainObject.Predmet.ProtuStrankaListFormatedOIB>
  <DomainObject.Predmet.ProtuStrankaListFormatedWithAdress>
    <izvorni_sadrzaj>
      <item>LAURANNA d.o.o., Zeleni trg 4, 10000 Zagreb</item>
    </izvorni_sadrzaj>
    <derivirana_varijabla naziv="DomainObject.Predmet.ProtuStrankaListFormatedWithAdress_1">
      <item>LAURANNA d.o.o., Zeleni trg 4, 10000 Zagreb</item>
    </derivirana_varijabla>
  </DomainObject.Predmet.ProtuStrankaListFormatedWithAdress>
  <DomainObject.Predmet.ProtuStrankaListFormatedWithAdressOIB>
    <izvorni_sadrzaj>
      <item>LAURANNA d.o.o., OIB 45320156637, Zeleni trg 4, 10000 Zagreb</item>
    </izvorni_sadrzaj>
    <derivirana_varijabla naziv="DomainObject.Predmet.ProtuStrankaListFormatedWithAdressOIB_1">
      <item>LAURANNA d.o.o., OIB 45320156637, Zeleni trg 4, 10000 Zagreb</item>
    </derivirana_varijabla>
  </DomainObject.Predmet.ProtuStrankaListFormatedWithAdressOIB>
  <DomainObject.Predmet.ProtuStrankaListNazivFormated>
    <izvorni_sadrzaj>
      <item>LAURANNA d.o.o.</item>
    </izvorni_sadrzaj>
    <derivirana_varijabla naziv="DomainObject.Predmet.ProtuStrankaListNazivFormated_1">
      <item>LAURANNA d.o.o.</item>
    </derivirana_varijabla>
  </DomainObject.Predmet.ProtuStrankaListNazivFormated>
  <DomainObject.Predmet.ProtuStrankaListNazivFormatedOIB>
    <izvorni_sadrzaj>
      <item>LAURANNA d.o.o., OIB 45320156637</item>
    </izvorni_sadrzaj>
    <derivirana_varijabla naziv="DomainObject.Predmet.ProtuStrankaListNazivFormatedOIB_1">
      <item>LAURANNA d.o.o., OIB 45320156637</item>
    </derivirana_varijabla>
  </DomainObject.Predmet.ProtuStrankaListNazivFormatedOIB>
  <DomainObject.Predmet.OstaliListFormated>
    <izvorni_sadrzaj>
      <item>Colum Patrick Sharkey</item>
      <item>Gillian Karen Sharkey</item>
      <item>Silvije Čipčić-bragadin punomoćnik sudionika u postupku Colum Patrick Sharkey</item>
    </izvorni_sadrzaj>
    <derivirana_varijabla naziv="DomainObject.Predmet.OstaliListFormated_1">
      <item>Colum Patrick Sharkey</item>
      <item>Gillian Karen Sharkey</item>
      <item>Silvije Čipčić-bragadin punomoćnik sudionika u postupku Colum Patrick Sharkey</item>
    </derivirana_varijabla>
  </DomainObject.Predmet.OstaliListFormated>
  <DomainObject.Predmet.OstaliListFormatedOIB>
    <izvorni_sadrzaj>
      <item>Colum Patrick Sharkey, OIB 98344922710</item>
      <item>Gillian Karen Sharkey, OIB 61886315668</item>
      <item>Silvije Čipčić-bragadin, OIB 92463060492 punomoćnik sudionika u postupku Colum Patrick Sharkey</item>
    </izvorni_sadrzaj>
    <derivirana_varijabla naziv="DomainObject.Predmet.OstaliListFormatedOIB_1">
      <item>Colum Patrick Sharkey, OIB 98344922710</item>
      <item>Gillian Karen Sharkey, OIB 61886315668</item>
      <item>Silvije Čipčić-bragadin, OIB 92463060492 punomoćnik sudionika u postupku Colum Patrick Sharkey</item>
    </derivirana_varijabla>
  </DomainObject.Predmet.OstaliListFormatedOIB>
  <DomainObject.Predmet.OstaliListFormatedWithAdress>
    <izvorni_sadrzaj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izvorni_sadrzaj>
    <derivirana_varijabla naziv="DomainObject.Predmet.OstaliListFormatedWithAdress_1"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derivirana_varijabla>
  </DomainObject.Predmet.OstaliListFormatedWithAdress>
  <DomainObject.Predmet.OstaliListFormatedWithAdressOIB>
    <izvorni_sadrzaj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izvorni_sadrzaj>
    <derivirana_varijabla naziv="DomainObject.Predmet.OstaliListFormatedWithAdressOIB_1"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derivirana_varijabla>
  </DomainObject.Predmet.OstaliListFormatedWithAdressOIB>
  <DomainObject.Predmet.OstaliListNazivFormated>
    <izvorni_sadrzaj>
      <item>Colum Patrick Sharkey</item>
      <item>Gillian Karen Sharkey</item>
      <item>Silvije Čipčić-bragadin</item>
    </izvorni_sadrzaj>
    <derivirana_varijabla naziv="DomainObject.Predmet.OstaliListNazivFormated_1">
      <item>Colum Patrick Sharkey</item>
      <item>Gillian Karen Sharkey</item>
      <item>Silvije Čipčić-bragadin</item>
    </derivirana_varijabla>
  </DomainObject.Predmet.OstaliListNazivFormated>
  <DomainObject.Predmet.OstaliListNazivFormatedOIB>
    <izvorni_sadrzaj>
      <item>Colum Patrick Sharkey, OIB 98344922710</item>
      <item>Gillian Karen Sharkey, OIB 61886315668</item>
      <item>Silvije Čipčić-bragadin, OIB 92463060492</item>
    </izvorni_sadrzaj>
    <derivirana_varijabla naziv="DomainObject.Predmet.OstaliListNazivFormatedOIB_1">
      <item>Colum Patrick Sharkey, OIB 98344922710</item>
      <item>Gillian Karen Sharkey, OIB 61886315668</item>
      <item>Silvije Čipčić-bragadin, OIB 92463060492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LAURANNA d.o.o.</izvorni_sadrzaj>
    <derivirana_varijabla naziv="DomainObject.Predmet.ProtustrankaIDrugi_1">LAURANNA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LAURANNA d.o.o., OIB 45320156637, Zeleni trg 4, 10000 Zagreb</izvorni_sadrzaj>
    <derivirana_varijabla naziv="DomainObject.Predmet.ProtustrankaIDrugiAdressOIB_1">LAURANNA d.o.o., OIB 45320156637,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LAURANNA d.o.o.</item>
      <item>FINA Regionalni centar Zagreb</item>
      <item>Colum Patrick Sharkey</item>
      <item>Gillian Karen Sharkey</item>
      <item>Silvije Čipčić-bragadin</item>
      <item>Colum Patrick Sharkey</item>
    </izvorni_sadrzaj>
    <derivirana_varijabla naziv="DomainObject.Predmet.SudioniciListNaziv_1">
      <item>LAURANNA d.o.o.</item>
      <item>FINA Regionalni centar Zagreb</item>
      <item>Colum Patrick Sharkey</item>
      <item>Gillian Karen Sharkey</item>
      <item>Silvije Čipčić-bragadin</item>
      <item>Colum Patrick Sharkey</item>
    </derivirana_varijabla>
  </DomainObject.Predmet.SudioniciListNaziv>
  <DomainObject.Predmet.SudioniciListAdressOIB>
    <izvorni_sadrzaj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  <item>Colum Patrick Sharkey, OIB 98344922710, Sky Peals Road 082,Woodford Green</item>
    </izvorni_sadrzaj>
    <derivirana_varijabla naziv="DomainObject.Predmet.SudioniciListAdressOIB_1"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  <item>Colum Patrick Sharkey, OIB 98344922710, Sky Peals Road 082,Woodford Green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45320156637</item>
      <item>, OIB 85821130368</item>
      <item>, OIB 98344922710</item>
      <item>, OIB 61886315668</item>
      <item>, OIB 92463060492</item>
      <item>, OIB 98344922710</item>
    </izvorni_sadrzaj>
    <derivirana_varijabla naziv="DomainObject.Predmet.SudioniciListNazivOIB_1">
      <item>, OIB 45320156637</item>
      <item>, OIB 85821130368</item>
      <item>, OIB 98344922710</item>
      <item>, OIB 61886315668</item>
      <item>, OIB 92463060492</item>
      <item>, OIB 98344922710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89BD3-30C5-47E8-A43B-A3286E78E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1327</properties:Characters>
  <properties:Lines>51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2017-10-19T08:07:00Z</dcterms:created>
  <dc:creator>Žana Livaja</dc:creator>
  <cp:lastModifiedBy>Žana Livaja</cp:lastModifiedBy>
  <cp:lastPrinted>2017-10-19T08:22:00Z</cp:lastPrinted>
  <dcterms:modified xmlns:xsi="http://www.w3.org/2001/XMLSchema-instance" xsi:type="dcterms:W3CDTF">2017-10-19T08:22:00Z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