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68506" w14:paraId="4268506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F24BCA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114F1F" w:rsidR="00666C4B" w:rsidRPr="00114F1F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C461DF" w:rsidR="000B44AC" w:rsidRPr="00BA0147">
      <w:pPr>
        <w:rPr>
          <w:rFonts w:cs="Times New Roman"/>
        </w:rPr>
      </w:pPr>
    </w:p>
    <w:p w:rsidRDefault="00666C4B" w:rsidR="000B44AC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 xml:space="preserve">po sucu toga suda Kseniji Flack-Makitan, kao stečajnom sucu u stečajnom predmetu povodom prijedloga predlagatelja </w:t>
      </w:r>
      <w:r w:rsidR="006B5EF7">
        <w:rPr>
          <w:rFonts w:cs="Times New Roman"/>
        </w:rPr>
        <w:t>Financijske agencije, Regionalni centar Zagreb</w:t>
      </w:r>
      <w:r w:rsidR="00BE5D64">
        <w:rPr>
          <w:rFonts w:cs="Times New Roman"/>
        </w:rPr>
        <w:t>,</w:t>
      </w:r>
      <w:r w:rsidR="000B44AC" w:rsidRPr="00BA0147">
        <w:rPr>
          <w:rFonts w:cs="Times New Roman"/>
        </w:rPr>
        <w:t xml:space="preserve"> </w:t>
      </w:r>
      <w:r w:rsidR="00377F5F">
        <w:rPr>
          <w:rFonts w:cs="Times New Roman"/>
        </w:rPr>
        <w:t xml:space="preserve">Podružnica Varaždin, </w:t>
      </w:r>
      <w:r w:rsidR="000B44AC" w:rsidRPr="00BA0147">
        <w:rPr>
          <w:rFonts w:cs="Times New Roman"/>
        </w:rPr>
        <w:t>za otvaranje stečajnog postupka nad dužnikom</w:t>
      </w:r>
      <w:r w:rsidR="00673706">
        <w:rPr>
          <w:rFonts w:cs="Times New Roman"/>
        </w:rPr>
        <w:t xml:space="preserve"> MOJ MAJSTOR j.d.o.o., Varaždin, Baranjska 14, OIB: 32330059171</w:t>
      </w:r>
      <w:r w:rsidR="0079114C">
        <w:rPr>
          <w:rFonts w:cs="Times New Roman"/>
        </w:rPr>
        <w:t xml:space="preserve">, </w:t>
      </w:r>
      <w:r w:rsidR="00114F1F">
        <w:rPr>
          <w:rFonts w:cs="Times New Roman"/>
        </w:rPr>
        <w:t>21</w:t>
      </w:r>
      <w:r w:rsidR="005E33DB">
        <w:rPr>
          <w:rFonts w:cs="Times New Roman"/>
        </w:rPr>
        <w:t>. ožujka</w:t>
      </w:r>
      <w:r w:rsidR="00C461DF">
        <w:rPr>
          <w:rFonts w:cs="Times New Roman"/>
        </w:rPr>
        <w:t xml:space="preserve"> 2016.</w:t>
      </w:r>
    </w:p>
    <w:p w:rsidRDefault="006063E0" w:rsidR="006063E0">
      <w:pPr>
        <w:jc w:val="both"/>
        <w:rPr>
          <w:rFonts w:cs="Times New Roman"/>
        </w:rPr>
      </w:pP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 xml:space="preserve">U ovome postupku zakazuje se ročište radi </w:t>
      </w:r>
      <w:r w:rsidR="00114F1F">
        <w:t>rasprave o uvjetima</w:t>
      </w:r>
      <w:r w:rsidR="005747A5">
        <w:t xml:space="preserve"> </w:t>
      </w:r>
      <w:r w:rsidRPr="00412CB1">
        <w:t xml:space="preserve">za otvaranje stečajnog postupka, kod Trgovačkog suda u Varaždinu, Braće Radića broj 2, u sobi 232/II, za </w:t>
      </w:r>
    </w:p>
    <w:p w:rsidRDefault="005F7221" w:rsidP="005F7221" w:rsidR="005F7221" w:rsidRPr="00412CB1">
      <w:pPr>
        <w:jc w:val="both"/>
      </w:pPr>
    </w:p>
    <w:p w:rsidRDefault="00351758" w:rsidP="005F7221" w:rsidR="005F7221" w:rsidRPr="00412CB1">
      <w:pPr>
        <w:jc w:val="center"/>
        <w:rPr>
          <w:b/>
        </w:rPr>
      </w:pPr>
      <w:r>
        <w:rPr>
          <w:b/>
        </w:rPr>
        <w:t>4. svibnja</w:t>
      </w:r>
      <w:r w:rsidR="005F7221">
        <w:rPr>
          <w:b/>
        </w:rPr>
        <w:t xml:space="preserve"> 2016</w:t>
      </w:r>
      <w:r w:rsidR="005F7221" w:rsidRPr="00412CB1">
        <w:rPr>
          <w:b/>
        </w:rPr>
        <w:t xml:space="preserve">. u </w:t>
      </w:r>
      <w:r w:rsidR="00673706">
        <w:rPr>
          <w:b/>
        </w:rPr>
        <w:t>08,30</w:t>
      </w:r>
      <w:r w:rsidR="005F7221" w:rsidRPr="00412CB1">
        <w:rPr>
          <w:b/>
        </w:rPr>
        <w:t xml:space="preserve"> sati.</w:t>
      </w:r>
    </w:p>
    <w:p w:rsidRDefault="005F7221" w:rsidP="005F7221" w:rsidR="005F7221" w:rsidRPr="00412CB1">
      <w:pPr>
        <w:jc w:val="center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>Na ročište se dostavom ovog rješenja smatra</w:t>
      </w:r>
      <w:r>
        <w:t>ju</w:t>
      </w:r>
      <w:r w:rsidRPr="00412CB1">
        <w:t xml:space="preserve"> pozvan</w:t>
      </w:r>
      <w:r>
        <w:t>i</w:t>
      </w:r>
      <w:r w:rsidRPr="00412CB1">
        <w:t>:</w:t>
      </w:r>
    </w:p>
    <w:p w:rsidRDefault="005F7221" w:rsidP="005F7221" w:rsidR="005F7221" w:rsidRPr="00412CB1">
      <w:pPr>
        <w:ind w:firstLine="720"/>
        <w:jc w:val="both"/>
      </w:pPr>
    </w:p>
    <w:p w:rsidRDefault="005E33DB" w:rsidP="005E33DB" w:rsidR="005E33DB" w:rsidRPr="005E33DB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predlagatelj,</w:t>
      </w:r>
      <w:r w:rsidRPr="005E33DB">
        <w:t xml:space="preserve"> </w:t>
      </w:r>
      <w:r w:rsidRPr="005F7221">
        <w:t>Financijska agencija Zagreb, Po</w:t>
      </w:r>
      <w:r>
        <w:t>družnica Varaždin, A. Cesarca 2,</w:t>
      </w:r>
    </w:p>
    <w:p w:rsidRDefault="005F7221" w:rsidP="00F27B2D" w:rsid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direktor dužnika</w:t>
      </w:r>
      <w:r w:rsidR="008B6A82">
        <w:t>,</w:t>
      </w:r>
      <w:r w:rsidR="005747A5">
        <w:t xml:space="preserve"> </w:t>
      </w:r>
      <w:r w:rsidR="00673706">
        <w:t>Zoran Puljek, Varaždin, Baranjska 14,</w:t>
      </w:r>
    </w:p>
    <w:p w:rsidRDefault="005F7221" w:rsidP="00C461DF" w:rsidR="005F7221" w:rsidRP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 xml:space="preserve">dužnik, </w:t>
      </w:r>
      <w:r w:rsidR="00673706">
        <w:rPr>
          <w:rFonts w:cs="Times New Roman"/>
        </w:rPr>
        <w:t>MOJ MAJSTOR j.d.o.o., Varaždin, Baranjska 14,</w:t>
      </w:r>
    </w:p>
    <w:p w:rsidRDefault="005E33DB" w:rsidP="005F7221" w:rsidR="005F7221">
      <w:pPr>
        <w:widowControl/>
        <w:numPr>
          <w:ilvl w:val="0"/>
          <w:numId w:val="5"/>
        </w:numPr>
        <w:suppressAutoHyphens w:val="false"/>
        <w:jc w:val="both"/>
      </w:pPr>
      <w:r>
        <w:t>Županijsko državno odvjetništvo u Varaždinu, Građansko-upravni odjel, Varaždin, B. Radić 2.</w:t>
      </w:r>
    </w:p>
    <w:p w:rsidRDefault="005F7221" w:rsidP="00C461DF" w:rsidR="005F7221" w:rsidRPr="00412CB1">
      <w:pPr>
        <w:widowControl/>
        <w:suppressAutoHyphens w:val="false"/>
        <w:jc w:val="both"/>
      </w:pPr>
    </w:p>
    <w:p w:rsidRDefault="005F7221" w:rsidP="003D6194" w:rsidR="005F7221">
      <w:pPr>
        <w:widowControl/>
        <w:numPr>
          <w:ilvl w:val="0"/>
          <w:numId w:val="6"/>
        </w:numPr>
        <w:suppressAutoHyphens w:val="false"/>
        <w:jc w:val="both"/>
      </w:pPr>
      <w:r>
        <w:t>Nalaže se direktoru</w:t>
      </w:r>
      <w:r w:rsidRPr="00412CB1">
        <w:t xml:space="preserve"> dužnika</w:t>
      </w:r>
      <w:r w:rsidR="00673706">
        <w:t xml:space="preserve"> Zoranu Puljek, Varaždin, Baranjska 14, OIB: 68502935207</w:t>
      </w:r>
      <w:r w:rsidR="003D6194">
        <w:t>,</w:t>
      </w:r>
      <w:r w:rsidR="00B647CC">
        <w:t xml:space="preserve"> </w:t>
      </w:r>
      <w:r w:rsidRPr="00412CB1">
        <w:t xml:space="preserve">da na zakazano ročište kod ovoga suda, </w:t>
      </w:r>
      <w:r w:rsidR="00351758">
        <w:t>4. svibnja</w:t>
      </w:r>
      <w:r>
        <w:t xml:space="preserve"> 2016. u </w:t>
      </w:r>
      <w:r w:rsidR="00673706">
        <w:t>08,30</w:t>
      </w:r>
      <w:r w:rsidRPr="00412CB1">
        <w:t xml:space="preserve"> sati, dostavi javnobilježnički ovjerovljen prokazni popis imovine za dužnika</w:t>
      </w:r>
      <w:r w:rsidR="006D7316">
        <w:rPr>
          <w:rFonts w:cs="Times New Roman"/>
        </w:rPr>
        <w:t xml:space="preserve"> </w:t>
      </w:r>
      <w:r w:rsidR="00673706">
        <w:rPr>
          <w:rFonts w:cs="Times New Roman"/>
        </w:rPr>
        <w:t>MOJ MAJSTOR j.d.o.o., Varaždin, Baranjska 14</w:t>
      </w:r>
      <w:r w:rsidR="00114F1F">
        <w:t xml:space="preserve">, </w:t>
      </w:r>
      <w:r w:rsidR="00673706">
        <w:rPr>
          <w:rFonts w:cs="Times New Roman"/>
        </w:rPr>
        <w:t xml:space="preserve">OIB: 32330059171, </w:t>
      </w:r>
      <w:r w:rsidRPr="00412CB1">
        <w:t>s time da se upozorava da se davanjem netočnih ili nepotpunih podataka izlaže odgovornosti kao za lažan iskaz pred sudom, te podatke o solventnosti za dužnika - obrazac SOL2.</w:t>
      </w:r>
    </w:p>
    <w:p w:rsidRDefault="00C461DF" w:rsidP="00C461DF" w:rsidR="00C461DF" w:rsidRPr="00412CB1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predlagatelju Financijskoj agenciji, </w:t>
      </w:r>
      <w:r w:rsidRPr="005F7221">
        <w:t>Zagreb, Po</w:t>
      </w:r>
      <w:r>
        <w:t>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5F7221" w:rsidP="005F7221" w:rsidR="00114F1F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114F1F">
        <w:rPr>
          <w:rFonts w:cs="Times New Roman"/>
        </w:rPr>
        <w:t>21</w:t>
      </w:r>
      <w:r w:rsidR="00F27B2D">
        <w:rPr>
          <w:rFonts w:cs="Times New Roman"/>
        </w:rPr>
        <w:t>. ožujka</w:t>
      </w:r>
      <w:r w:rsidR="00C461DF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114F1F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114F1F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>
        <w:rPr>
          <w:rFonts w:cs="Times New Roman"/>
        </w:rPr>
        <w:t>, v.r.</w:t>
      </w:r>
    </w:p>
    <w:p w:rsidRDefault="00C42207" w:rsidP="00C42207" w:rsidR="00C42207">
      <w:pPr>
        <w:ind w:left="4956"/>
        <w:jc w:val="both"/>
        <w:rPr>
          <w:rFonts w:cs="Times New Roman"/>
        </w:rPr>
      </w:pPr>
      <w:r>
        <w:rPr>
          <w:rFonts w:cs="Times New Roman"/>
        </w:rPr>
        <w:t>Za točnost otpravka – ovlašteni službenik:</w:t>
      </w:r>
    </w:p>
    <w:p w:rsidRDefault="00C42207" w:rsidP="00C42207" w:rsidR="00C42207"/>
    <w:p w:rsidRDefault="0079114C" w:rsidP="00C42207" w:rsidR="0079114C"/>
    <w:p w:rsidRDefault="0079114C" w:rsidP="00C42207" w:rsidR="0079114C"/>
    <w:p w:rsidRDefault="001D2BCB" w:rsidP="00CE6118" w:rsidR="001D2BCB">
      <w:pPr>
        <w:jc w:val="both"/>
      </w:pPr>
    </w:p>
    <w:p w:rsidRDefault="00CE6118" w:rsidR="00666C4B">
      <w:pPr>
        <w:jc w:val="both"/>
      </w:pPr>
      <w:r>
        <w:t>POU</w:t>
      </w:r>
      <w:r w:rsidR="005F7221">
        <w:t>KA O PRAVNOM LIJEKU:</w:t>
      </w:r>
    </w:p>
    <w:p w:rsidRDefault="005F7221" w:rsidP="005F7221" w:rsidR="005F7221" w:rsidRPr="00412CB1">
      <w:pPr>
        <w:jc w:val="both"/>
      </w:pPr>
      <w:r w:rsidRPr="00412CB1">
        <w:t xml:space="preserve">Protiv ovog rješenja posebna žalba nije dopuštena (čl. 278. st. 1. Zakona o parničnom postupku, a u svezi čl. </w:t>
      </w:r>
      <w:r>
        <w:t>10</w:t>
      </w:r>
      <w:r w:rsidRPr="00412CB1">
        <w:t>. Stečajnog zakona).</w:t>
      </w:r>
    </w:p>
    <w:p w:rsidRDefault="005F7221" w:rsidR="005F7221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 w:rsidRPr="006C5FEF">
      <w:pPr>
        <w:jc w:val="both"/>
        <w:rPr>
          <w:rFonts w:cs="Times New Roman"/>
        </w:rPr>
      </w:pPr>
    </w:p>
    <w:p w:rsidRDefault="00461516" w:rsidP="00114F1F" w:rsidR="00114F1F" w:rsidRPr="00114F1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8B6A82">
        <w:rPr>
          <w:rFonts w:cs="Times New Roman"/>
        </w:rPr>
        <w:t>D</w:t>
      </w:r>
      <w:r w:rsidR="006C5FEF" w:rsidRPr="008B6A82">
        <w:rPr>
          <w:rFonts w:cs="Times New Roman"/>
        </w:rPr>
        <w:t xml:space="preserve">užnik, </w:t>
      </w:r>
      <w:r w:rsidR="00673706">
        <w:rPr>
          <w:rFonts w:cs="Times New Roman"/>
        </w:rPr>
        <w:t>MOJ MAJSTOR j.d.o.o., Varaždin, Baranjska 14,</w:t>
      </w:r>
    </w:p>
    <w:p w:rsidRDefault="00D27615" w:rsidP="005747A5" w:rsidR="007470CB" w:rsidRPr="007470CB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 dužnika,</w:t>
      </w:r>
      <w:r w:rsidR="00304F72">
        <w:t xml:space="preserve"> </w:t>
      </w:r>
      <w:r w:rsidR="00673706">
        <w:t>Zoran Puljek, Varaždin, Baranjska 14,</w:t>
      </w:r>
    </w:p>
    <w:p w:rsidRDefault="00CE6118" w:rsidP="005747A5" w:rsidR="005A09E6" w:rsidRPr="007470CB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7470CB">
        <w:rPr>
          <w:rFonts w:cs="Times New Roman"/>
        </w:rPr>
        <w:t xml:space="preserve">Financijska </w:t>
      </w:r>
      <w:r w:rsidR="00926C33" w:rsidRPr="007470CB">
        <w:rPr>
          <w:rFonts w:cs="Times New Roman"/>
        </w:rPr>
        <w:t>agencija</w:t>
      </w:r>
      <w:r w:rsidR="008B6A82" w:rsidRPr="007470CB">
        <w:rPr>
          <w:rFonts w:cs="Times New Roman"/>
        </w:rPr>
        <w:t xml:space="preserve"> Zagreb, Podružnica</w:t>
      </w:r>
      <w:r w:rsidR="00926C33" w:rsidRPr="007470CB">
        <w:rPr>
          <w:rFonts w:cs="Times New Roman"/>
        </w:rPr>
        <w:t xml:space="preserve"> </w:t>
      </w:r>
      <w:r w:rsidR="0079114C" w:rsidRPr="007470CB">
        <w:rPr>
          <w:rFonts w:cs="Times New Roman"/>
        </w:rPr>
        <w:t>Varaždin, A. Cesarca 2,</w:t>
      </w:r>
      <w:r w:rsidRPr="007470CB">
        <w:rPr>
          <w:rFonts w:cs="Times New Roman"/>
        </w:rPr>
        <w:t xml:space="preserve"> </w:t>
      </w:r>
    </w:p>
    <w:p w:rsidRDefault="00F27B2D" w:rsidP="00F27B2D" w:rsidR="00F27B2D" w:rsidRPr="00F27B2D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Varaždin, B. Radić 2,</w:t>
      </w:r>
    </w:p>
    <w:p w:rsidRDefault="00C461DF" w:rsidP="005747A5" w:rsidR="00C461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E-oglasna ploča suda,</w:t>
      </w: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7FC2" w:rsidP="00BA0147" w:rsidR="009A7FC2">
      <w:r>
        <w:separator/>
      </w:r>
    </w:p>
  </w:endnote>
  <w:endnote w:id="0" w:type="continuationSeparator">
    <w:p w:rsidRDefault="009A7FC2" w:rsidP="00BA0147" w:rsidR="009A7F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7FC2" w:rsidP="00BA0147" w:rsidR="009A7FC2">
      <w:r>
        <w:separator/>
      </w:r>
    </w:p>
  </w:footnote>
  <w:footnote w:id="0" w:type="continuationSeparator">
    <w:p w:rsidRDefault="009A7FC2" w:rsidP="00BA0147" w:rsidR="009A7F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5043A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 xml:space="preserve">Poslovni broj: 5 </w:t>
    </w:r>
    <w:r w:rsidR="00EA46C0">
      <w:t>St-</w:t>
    </w:r>
    <w:r w:rsidR="006D7316">
      <w:t>4</w:t>
    </w:r>
    <w:r w:rsidR="0008708D">
      <w:t>36/16-4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>Poslovni broj: 5 St-</w:t>
    </w:r>
    <w:r w:rsidR="0008708D">
      <w:t>436/16-4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8708D"/>
    <w:rsid w:val="000B2748"/>
    <w:rsid w:val="000B44AC"/>
    <w:rsid w:val="000C472A"/>
    <w:rsid w:val="000F55DF"/>
    <w:rsid w:val="00114F1F"/>
    <w:rsid w:val="001D2BCB"/>
    <w:rsid w:val="002341FF"/>
    <w:rsid w:val="002A7BAD"/>
    <w:rsid w:val="002D2FF3"/>
    <w:rsid w:val="002D481B"/>
    <w:rsid w:val="002D4F2D"/>
    <w:rsid w:val="002E69EC"/>
    <w:rsid w:val="00304F72"/>
    <w:rsid w:val="00317223"/>
    <w:rsid w:val="0035141E"/>
    <w:rsid w:val="00351758"/>
    <w:rsid w:val="00352B19"/>
    <w:rsid w:val="003538D1"/>
    <w:rsid w:val="0036084A"/>
    <w:rsid w:val="00363E19"/>
    <w:rsid w:val="00377F5F"/>
    <w:rsid w:val="003A689F"/>
    <w:rsid w:val="003B3055"/>
    <w:rsid w:val="003D04B7"/>
    <w:rsid w:val="003D6194"/>
    <w:rsid w:val="003F0BEA"/>
    <w:rsid w:val="00434E0B"/>
    <w:rsid w:val="0044358D"/>
    <w:rsid w:val="0046016D"/>
    <w:rsid w:val="00461516"/>
    <w:rsid w:val="004F0C0D"/>
    <w:rsid w:val="005747A5"/>
    <w:rsid w:val="0058239B"/>
    <w:rsid w:val="00582897"/>
    <w:rsid w:val="00586314"/>
    <w:rsid w:val="00591BCF"/>
    <w:rsid w:val="005A09E6"/>
    <w:rsid w:val="005A7952"/>
    <w:rsid w:val="005E33DB"/>
    <w:rsid w:val="005F4618"/>
    <w:rsid w:val="005F7221"/>
    <w:rsid w:val="006063E0"/>
    <w:rsid w:val="00613CF2"/>
    <w:rsid w:val="00640372"/>
    <w:rsid w:val="00666C4B"/>
    <w:rsid w:val="00673706"/>
    <w:rsid w:val="00681854"/>
    <w:rsid w:val="00695D0C"/>
    <w:rsid w:val="006A7110"/>
    <w:rsid w:val="006B57C6"/>
    <w:rsid w:val="006B5EF7"/>
    <w:rsid w:val="006C5FEF"/>
    <w:rsid w:val="006D7316"/>
    <w:rsid w:val="00720601"/>
    <w:rsid w:val="0072529F"/>
    <w:rsid w:val="007470CB"/>
    <w:rsid w:val="0076577E"/>
    <w:rsid w:val="00777B5B"/>
    <w:rsid w:val="0079114C"/>
    <w:rsid w:val="007D470A"/>
    <w:rsid w:val="0080270A"/>
    <w:rsid w:val="00806764"/>
    <w:rsid w:val="0085043A"/>
    <w:rsid w:val="008B385D"/>
    <w:rsid w:val="008B5950"/>
    <w:rsid w:val="008B6A82"/>
    <w:rsid w:val="00926C33"/>
    <w:rsid w:val="009668AE"/>
    <w:rsid w:val="00970E9C"/>
    <w:rsid w:val="009A7FC2"/>
    <w:rsid w:val="009C0AFE"/>
    <w:rsid w:val="009F187F"/>
    <w:rsid w:val="009F4BEF"/>
    <w:rsid w:val="00AC55E9"/>
    <w:rsid w:val="00B41C1C"/>
    <w:rsid w:val="00B520A6"/>
    <w:rsid w:val="00B647CC"/>
    <w:rsid w:val="00BA0147"/>
    <w:rsid w:val="00BB7851"/>
    <w:rsid w:val="00BE5D64"/>
    <w:rsid w:val="00C23175"/>
    <w:rsid w:val="00C42207"/>
    <w:rsid w:val="00C461DF"/>
    <w:rsid w:val="00C61628"/>
    <w:rsid w:val="00C73667"/>
    <w:rsid w:val="00CA6997"/>
    <w:rsid w:val="00CA7317"/>
    <w:rsid w:val="00CE6118"/>
    <w:rsid w:val="00CF79A6"/>
    <w:rsid w:val="00D20DAD"/>
    <w:rsid w:val="00D22FDA"/>
    <w:rsid w:val="00D27615"/>
    <w:rsid w:val="00D33E0A"/>
    <w:rsid w:val="00D36DC6"/>
    <w:rsid w:val="00D63D14"/>
    <w:rsid w:val="00D70B9C"/>
    <w:rsid w:val="00DB63DD"/>
    <w:rsid w:val="00E00450"/>
    <w:rsid w:val="00E0463A"/>
    <w:rsid w:val="00E35839"/>
    <w:rsid w:val="00E717D2"/>
    <w:rsid w:val="00EA46C0"/>
    <w:rsid w:val="00EA5506"/>
    <w:rsid w:val="00EB716C"/>
    <w:rsid w:val="00EC67C5"/>
    <w:rsid w:val="00EF4A38"/>
    <w:rsid w:val="00F07400"/>
    <w:rsid w:val="00F24BCA"/>
    <w:rsid w:val="00F2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8504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4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04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04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04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8504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4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04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04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04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584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St-436/2016</izvorni_sadrzaj>
    <derivirana_varijabla naziv="DomainObject.Predmet.OznakaBroj_1">St-436/2016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 MAJSTOR jednostavno društvo s ograničenom odgovornošću za uređenje i održavanje interijera</izvorni_sadrzaj>
    <derivirana_varijabla naziv="DomainObject.Predmet.ProtustrankaFormated_1">  MOJ MAJSTOR jednostavno društvo s ograničenom odgovornošću za uređenje i održavanje interijera</derivirana_varijabla>
  </DomainObject.Predmet.ProtustrankaFormated>
  <DomainObject.Predmet.ProtustrankaFormatedOIB>
    <izvorni_sadrzaj>  MOJ MAJSTOR jednostavno društvo s ograničenom odgovornošću za uređenje i održavanje interijera, OIB 32330059171</izvorni_sadrzaj>
    <derivirana_varijabla naziv="DomainObject.Predmet.ProtustrankaFormatedOIB_1">  MOJ MAJSTOR jednostavno društvo s ograničenom odgovornošću za uređenje i održavanje interijera, OIB 32330059171</derivirana_varijabla>
  </DomainObject.Predmet.ProtustrankaFormatedOIB>
  <DomainObject.Predmet.ProtustrankaFormatedWithAdress>
    <izvorni_sadrzaj> MOJ MAJSTOR jednostavno društvo s ograničenom odgovornošću za uređenje i održavanje interijera, Baranjska 14, 42000 Varaždin</izvorni_sadrzaj>
    <derivirana_varijabla naziv="DomainObject.Predmet.ProtustrankaFormatedWithAdress_1"> MOJ MAJSTOR jednostavno društvo s ograničenom odgovornošću za uređenje i održavanje interijera, Baranjska 14, 42000 Varaždin</derivirana_varijabla>
  </DomainObject.Predmet.ProtustrankaFormatedWithAdress>
  <DomainObject.Predmet.ProtustrankaFormatedWithAdressOIB>
    <izvorni_sadrzaj> MOJ MAJSTOR jednostavno društvo s ograničenom odgovornošću za uređenje i održavanje interijera, OIB 32330059171, Baranjska 14, 42000 Varaždin</izvorni_sadrzaj>
    <derivirana_varijabla naziv="DomainObject.Predmet.ProtustrankaFormatedWithAdressOIB_1"> MOJ MAJSTOR jednostavno društvo s ograničenom odgovornošću za uređenje i održavanje interijera, OIB 32330059171, Baranjska 14, 42000 Varaždin</derivirana_varijabla>
  </DomainObject.Predmet.ProtustrankaFormatedWithAdressOIB>
  <DomainObject.Predmet.ProtustrankaWithAdress>
    <izvorni_sadrzaj>MOJ MAJSTOR jednostavno društvo s ograničenom odgovornošću za uređenje i održavanje interijera Baranjska 14, 42000 Varaždin</izvorni_sadrzaj>
    <derivirana_varijabla naziv="DomainObject.Predmet.ProtustrankaWithAdress_1">MOJ MAJSTOR jednostavno društvo s ograničenom odgovornošću za uređenje i održavanje interijera Baranjska 14, 42000 Varaždin</derivirana_varijabla>
  </DomainObject.Predmet.ProtustrankaWithAdress>
  <DomainObject.Predmet.ProtustrankaWithAdressOIB>
    <izvorni_sadrzaj>MOJ MAJSTOR jednostavno društvo s ograničenom odgovornošću za uređenje i održavanje interijera, OIB 32330059171, Baranjska 14, 42000 Varaždin</izvorni_sadrzaj>
    <derivirana_varijabla naziv="DomainObject.Predmet.ProtustrankaWithAdressOIB_1">MOJ MAJSTOR jednostavno društvo s ograničenom odgovornošću za uređenje i održavanje interijera, OIB 32330059171, Baranjska 14, 42000 Varaždin</derivirana_varijabla>
  </DomainObject.Predmet.ProtustrankaWithAdressOIB>
  <DomainObject.Predmet.ProtustrankaNazivFormated>
    <izvorni_sadrzaj>MOJ MAJSTOR jednostavno društvo s ograničenom odgovornošću za uređenje i održavanje interijera</izvorni_sadrzaj>
    <derivirana_varijabla naziv="DomainObject.Predmet.ProtustrankaNazivFormated_1">MOJ MAJSTOR jednostavno društvo s ograničenom odgovornošću za uređenje i održavanje interijera</derivirana_varijabla>
  </DomainObject.Predmet.ProtustrankaNazivFormated>
  <DomainObject.Predmet.ProtustrankaNazivFormatedOIB>
    <izvorni_sadrzaj>MOJ MAJSTOR jednostavno društvo s ograničenom odgovornošću za uređenje i održavanje interijera, OIB 32330059171</izvorni_sadrzaj>
    <derivirana_varijabla naziv="DomainObject.Predmet.ProtustrankaNazivFormatedOIB_1">MOJ MAJSTOR jednostavno društvo s ograničenom odgovornošću za uređenje i održavanje interijera, OIB 32330059171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7226.19</izvorni_sadrzaj>
    <derivirana_varijabla naziv="DomainObject.Predmet.TrenutnaVrijednost_1">7226.19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MOJ MAJSTOR jednostavno društvo s ograničenom odgovornošću za uređenje i održavanje interijera</item>
    </izvorni_sadrzaj>
    <derivirana_varijabla naziv="DomainObject.Predmet.ProtuStrankaListFormated_1">
      <item>MOJ MAJSTOR jednostavno društvo s ograničenom odgovornošću za uređenje i održavanje interijera</item>
    </derivirana_varijabla>
  </DomainObject.Predmet.ProtuStrankaListFormated>
  <DomainObject.Predmet.ProtuStrankaListFormatedOIB>
    <izvorni_sadrzaj>
      <item>MOJ MAJSTOR jednostavno društvo s ograničenom odgovornošću za uređenje i održavanje interijera, OIB 32330059171</item>
    </izvorni_sadrzaj>
    <derivirana_varijabla naziv="DomainObject.Predmet.ProtuStrankaListFormatedOIB_1">
      <item>MOJ MAJSTOR jednostavno društvo s ograničenom odgovornošću za uređenje i održavanje interijera, OIB 32330059171</item>
    </derivirana_varijabla>
  </DomainObject.Predmet.ProtuStrankaListFormatedOIB>
  <DomainObject.Predmet.ProtuStrankaListFormatedWithAdress>
    <izvorni_sadrzaj>
      <item>MOJ MAJSTOR jednostavno društvo s ograničenom odgovornošću za uređenje i održavanje interijera, Baranjska 14, 42000 Varaždin</item>
    </izvorni_sadrzaj>
    <derivirana_varijabla naziv="DomainObject.Predmet.ProtuStrankaListFormatedWithAdress_1">
      <item>MOJ MAJSTOR jednostavno društvo s ograničenom odgovornošću za uređenje i održavanje interijera, Baranjska 14, 42000 Varaždin</item>
    </derivirana_varijabla>
  </DomainObject.Predmet.ProtuStrankaListFormatedWithAdress>
  <DomainObject.Predmet.ProtuStrankaListFormatedWithAdressOIB>
    <izvorni_sadrzaj>
      <item>MOJ MAJSTOR jednostavno društvo s ograničenom odgovornošću za uređenje i održavanje interijera, OIB 32330059171, Baranjska 14, 42000 Varaždin</item>
    </izvorni_sadrzaj>
    <derivirana_varijabla naziv="DomainObject.Predmet.ProtuStrankaListFormatedWithAdressOIB_1">
      <item>MOJ MAJSTOR jednostavno društvo s ograničenom odgovornošću za uređenje i održavanje interijera, OIB 32330059171, Baranjska 14, 42000 Varaždin</item>
    </derivirana_varijabla>
  </DomainObject.Predmet.ProtuStrankaListFormatedWithAdressOIB>
  <DomainObject.Predmet.ProtuStrankaListNazivFormated>
    <izvorni_sadrzaj>
      <item>MOJ MAJSTOR jednostavno društvo s ograničenom odgovornošću za uređenje i održavanje interijera</item>
    </izvorni_sadrzaj>
    <derivirana_varijabla naziv="DomainObject.Predmet.ProtuStrankaListNazivFormated_1">
      <item>MOJ MAJSTOR jednostavno društvo s ograničenom odgovornošću za uređenje i održavanje interijera</item>
    </derivirana_varijabla>
  </DomainObject.Predmet.ProtuStrankaListNazivFormated>
  <DomainObject.Predmet.ProtuStrankaListNazivFormatedOIB>
    <izvorni_sadrzaj>
      <item>MOJ MAJSTOR jednostavno društvo s ograničenom odgovornošću za uređenje i održavanje interijera, OIB 32330059171</item>
    </izvorni_sadrzaj>
    <derivirana_varijabla naziv="DomainObject.Predmet.ProtuStrankaListNazivFormatedOIB_1">
      <item>MOJ MAJSTOR jednostavno društvo s ograničenom odgovornošću za uređenje i održavanje interijera, OIB 32330059171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MOJ MAJSTOR jednostavno društvo s ograničenom odgovornošću za uređenje i održavanje interijera</izvorni_sadrzaj>
    <derivirana_varijabla naziv="DomainObject.Predmet.ProtustrankaIDrugi_1">MOJ MAJSTOR jednostavno društvo s ograničenom odgovornošću za uređenje i održavanje interijera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MOJ MAJSTOR jednostavno društvo s ograničenom odgovornošću za uređenje i održavanje interijera, OIB 32330059171, Baranjska 14, 42000 Varaždin</izvorni_sadrzaj>
    <derivirana_varijabla naziv="DomainObject.Predmet.ProtustrankaIDrugiAdressOIB_1">MOJ MAJSTOR jednostavno društvo s ograničenom odgovornošću za uređenje i održavanje interijera, OIB 32330059171, Baranjska 14,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MOJ MAJSTOR jednostavno društvo s ograničenom odgovornošću za uređenje i održavanje interijera</item>
      <item>E-oglasna ploča</item>
      <item>Sudski registar</item>
    </izvorni_sadrzaj>
    <derivirana_varijabla naziv="DomainObject.Predmet.SudioniciListNaziv_1">
      <item>Financijska agencija</item>
      <item>MOJ MAJSTOR jednostavno društvo s ograničenom odgovornošću za uređenje i održavanje interijera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MOJ MAJSTOR jednostavno društvo s ograničenom odgovornošću za uređenje i održavanje interijera, OIB 32330059171, Baranjska 14,42000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MOJ MAJSTOR jednostavno društvo s ograničenom odgovornošću za uređenje i održavanje interijera, OIB 32330059171, Baranjska 14,42000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32330059171</item>
      <item>, OIB null</item>
      <item>, OIB null</item>
    </izvorni_sadrzaj>
    <derivirana_varijabla naziv="DomainObject.Predmet.SudioniciListNazivOIB_1">
      <item>, OIB 85821130368</item>
      <item>, OIB 32330059171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68EA27-41ED-4D22-8EB5-BA3E3194C8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1984</properties:Characters>
  <properties:Lines>64</properties:Lines>
  <properties:Paragraphs>28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2015-12-17T14:33:00Z</dcterms:created>
  <dc:creator>Ksenija Flack Makitan</dc:creator>
  <cp:lastModifiedBy>Lea Rogina</cp:lastModifiedBy>
  <cp:lastPrinted>2016-03-21T12:28:00Z</cp:lastPrinted>
  <dcterms:modified xmlns:xsi="http://www.w3.org/2001/XMLSchema-instance" xsi:type="dcterms:W3CDTF">2016-03-21T12:28:00Z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