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46f6" w14:paraId="40a46f6" w:rsidRDefault="00EE620C" w:rsidP="00EE620C" w:rsidR="00EE620C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EE620C" w:rsidP="00EE620C" w:rsidR="00EE620C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  2 St-135</w:t>
      </w:r>
      <w:r w:rsidRPr="00FF6C7D">
        <w:t>/</w:t>
      </w:r>
      <w:r>
        <w:t>2018</w:t>
      </w:r>
      <w:r w:rsidRPr="00FF6C7D">
        <w:t>-</w:t>
      </w:r>
      <w:r>
        <w:t>7</w:t>
      </w:r>
    </w:p>
    <w:p w:rsidRDefault="00EE620C" w:rsidP="00EE620C" w:rsidR="00EE620C" w:rsidRPr="00E63DA9">
      <w:r w:rsidRPr="00A01367">
        <w:t xml:space="preserve"> TRGOVAČKI SUD U PAZINU</w:t>
      </w:r>
    </w:p>
    <w:p w:rsidRDefault="00EE620C" w:rsidP="00EE620C" w:rsidR="00EE620C" w:rsidRPr="004351B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E620C" w:rsidP="00EE620C" w:rsidR="00EE620C" w:rsidRPr="004351BA">
      <w:pPr>
        <w:jc w:val="both"/>
      </w:pPr>
    </w:p>
    <w:p w:rsidRDefault="00EE620C" w:rsidP="00EE620C" w:rsidR="00EE620C" w:rsidRPr="004351BA">
      <w:pPr>
        <w:jc w:val="center"/>
      </w:pPr>
      <w:r w:rsidRPr="004351BA">
        <w:t>U  I M E  R E P U B L I K E  H R V A T S K E</w:t>
      </w:r>
    </w:p>
    <w:p w:rsidRDefault="00EE620C" w:rsidP="00EE620C" w:rsidR="00EE620C" w:rsidRPr="004351BA"/>
    <w:p w:rsidRDefault="00EE620C" w:rsidP="00EE620C" w:rsidR="00EE620C" w:rsidRPr="004351BA">
      <w:pPr>
        <w:jc w:val="center"/>
      </w:pPr>
      <w:r w:rsidRPr="004351BA">
        <w:t>R J E Š E NJ E</w:t>
      </w:r>
    </w:p>
    <w:p w:rsidRDefault="00EE620C" w:rsidP="00EE620C" w:rsidR="00EE620C" w:rsidRPr="004351BA"/>
    <w:p w:rsidRDefault="00EE620C" w:rsidP="00EE620C" w:rsidR="00EE620C" w:rsidRPr="004351BA">
      <w:pPr>
        <w:jc w:val="both"/>
      </w:pPr>
      <w:r w:rsidRPr="004351BA">
        <w:tab/>
        <w:t xml:space="preserve">Trgovački sud u Pazinu, po stečajnom sucu Adrijani Labinjan Skok, po prijedlogu FINA-e, OIB: 85821130368, RC Rijeka, Podružnica Pula, Pula, Giardini 5, za provedbu stečajnog postupka nad dužnikom </w:t>
      </w:r>
      <w:r w:rsidRPr="00EF0E2B">
        <w:t>NIKO I ROKO j.d.o.o., Novigrad, Rivarela 17, OIB: 62056076348</w:t>
      </w:r>
      <w:r w:rsidRPr="004351BA">
        <w:t xml:space="preserve">, </w:t>
      </w:r>
      <w:r>
        <w:t>14. svibnja 2018</w:t>
      </w:r>
      <w:r w:rsidRPr="004351BA">
        <w:t xml:space="preserve">. </w:t>
      </w:r>
    </w:p>
    <w:p w:rsidRDefault="00EE620C" w:rsidP="00EE620C" w:rsidR="00EE620C" w:rsidRPr="004351BA">
      <w:pPr>
        <w:jc w:val="both"/>
      </w:pPr>
    </w:p>
    <w:p w:rsidRDefault="00EE620C" w:rsidP="00EE620C" w:rsidR="00EE620C" w:rsidRPr="004351BA">
      <w:pPr>
        <w:ind w:firstLine="708"/>
      </w:pPr>
      <w:r w:rsidRPr="004351BA">
        <w:tab/>
      </w:r>
      <w:r w:rsidRPr="004351BA">
        <w:tab/>
      </w:r>
      <w:r w:rsidRPr="004351BA">
        <w:tab/>
      </w:r>
      <w:r w:rsidRPr="004351BA">
        <w:tab/>
        <w:t xml:space="preserve">     r i j e š i o   j e</w:t>
      </w:r>
    </w:p>
    <w:p w:rsidRDefault="00EE620C" w:rsidP="00EE620C" w:rsidR="00EE620C">
      <w:pPr>
        <w:ind w:firstLine="708"/>
      </w:pPr>
    </w:p>
    <w:p w:rsidRDefault="00EE620C" w:rsidP="00EE620C" w:rsidR="00EE620C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29. svibnja 2018.</w:t>
      </w:r>
      <w:r w:rsidRPr="00A01367">
        <w:t xml:space="preserve"> u </w:t>
      </w:r>
      <w:r>
        <w:t>13</w:t>
      </w:r>
      <w:r w:rsidRPr="00A01367">
        <w:t>:</w:t>
      </w:r>
      <w:r>
        <w:t>30</w:t>
      </w:r>
      <w:r w:rsidRPr="00A01367">
        <w:t xml:space="preserve"> sati. </w:t>
      </w:r>
    </w:p>
    <w:p w:rsidRDefault="00EE620C" w:rsidP="00EE620C" w:rsidR="00EE620C" w:rsidRPr="004351BA">
      <w:pPr>
        <w:ind w:firstLine="708"/>
      </w:pPr>
    </w:p>
    <w:p w:rsidRDefault="00EE620C" w:rsidP="00EE620C" w:rsidR="00EE620C">
      <w:pPr>
        <w:jc w:val="both"/>
      </w:pPr>
      <w:r w:rsidRPr="004351BA">
        <w:tab/>
      </w:r>
      <w:r>
        <w:t>II.</w:t>
      </w:r>
      <w:r>
        <w:tab/>
      </w:r>
      <w:r w:rsidRPr="004351BA">
        <w:t xml:space="preserve">Obustavlja se postupak po prijedlogu FINA-e, OIB: 85821130368, RC Rijeka, Podružnica Pula, Pula, Giardini 5, za provedbu stečajnog postupka nad dužnikom </w:t>
      </w:r>
      <w:r w:rsidRPr="00EF0E2B">
        <w:t>NIKO I ROKO j.d.o.o., Novigrad, Rivarela 17, OIB: 62056076348</w:t>
      </w:r>
      <w:r w:rsidRPr="004351BA">
        <w:t xml:space="preserve">, koji je zaprimljen </w:t>
      </w:r>
      <w:r>
        <w:t>24. travnja 2018.</w:t>
      </w:r>
    </w:p>
    <w:p w:rsidRDefault="00EE620C" w:rsidP="00EE620C" w:rsidR="00EE620C" w:rsidRPr="004351BA">
      <w:pPr>
        <w:jc w:val="both"/>
      </w:pPr>
    </w:p>
    <w:p w:rsidRDefault="00EE620C" w:rsidP="00EE620C" w:rsidR="00EE620C" w:rsidRPr="004351BA">
      <w:pPr>
        <w:jc w:val="center"/>
      </w:pPr>
      <w:r w:rsidRPr="004351BA">
        <w:t>Obrazloženje</w:t>
      </w:r>
    </w:p>
    <w:p w:rsidRDefault="00EE620C" w:rsidP="00EE620C" w:rsidR="00EE620C" w:rsidRPr="004351BA"/>
    <w:p w:rsidRDefault="00EE620C" w:rsidP="00EE620C" w:rsidR="00EE620C">
      <w:pPr>
        <w:jc w:val="both"/>
      </w:pPr>
      <w:r w:rsidRPr="00E915D7">
        <w:tab/>
        <w:t xml:space="preserve">Iz </w:t>
      </w:r>
      <w:r>
        <w:t>potvrde</w:t>
      </w:r>
      <w:r w:rsidRPr="00E915D7">
        <w:t xml:space="preserve"> FINA-e od </w:t>
      </w:r>
      <w:r>
        <w:t>14. svibnja 2018.</w:t>
      </w:r>
      <w:r w:rsidRPr="00E915D7">
        <w:t xml:space="preserve"> proizlazi da dužnik na dan </w:t>
      </w:r>
      <w:r>
        <w:t>14. svibnja 2018.</w:t>
      </w:r>
      <w:r w:rsidRPr="00E915D7">
        <w:t xml:space="preserve"> </w:t>
      </w:r>
      <w:r w:rsidR="00DD0381">
        <w:t>nema nepodmirenih obveza,</w:t>
      </w:r>
      <w:r w:rsidRPr="00E915D7">
        <w:t xml:space="preserve"> te je po odredbi čl. 128. st. 9. Stečajnog zakona (N</w:t>
      </w:r>
      <w:r w:rsidR="001D4EA8">
        <w:t>arodne novine broj</w:t>
      </w:r>
      <w:r w:rsidRPr="00E915D7">
        <w:t xml:space="preserve"> 71/15</w:t>
      </w:r>
      <w:r w:rsidR="00DD0381">
        <w:t>, 104/17</w:t>
      </w:r>
      <w:r w:rsidRPr="00E915D7">
        <w:t>) valjalo obustaviti postupak</w:t>
      </w:r>
      <w:r>
        <w:t xml:space="preserve"> i odgoditi zakazano ročište kao bespredmetno</w:t>
      </w:r>
      <w:r w:rsidRPr="00E915D7">
        <w:t>.</w:t>
      </w:r>
    </w:p>
    <w:p w:rsidRDefault="00EE620C" w:rsidP="00EE620C" w:rsidR="00EE620C" w:rsidRPr="004351BA">
      <w:pPr>
        <w:jc w:val="both"/>
      </w:pPr>
    </w:p>
    <w:p w:rsidRDefault="00EE620C" w:rsidP="00EE620C" w:rsidR="00EE620C" w:rsidRPr="004351BA">
      <w:pPr>
        <w:jc w:val="center"/>
      </w:pPr>
      <w:r w:rsidRPr="004351BA">
        <w:t>U Pazin</w:t>
      </w:r>
      <w:r w:rsidRPr="00FF6C7D">
        <w:t xml:space="preserve">u </w:t>
      </w:r>
      <w:r>
        <w:t>14. svibnja 2018</w:t>
      </w:r>
      <w:r w:rsidRPr="004351BA">
        <w:t>.</w:t>
      </w:r>
    </w:p>
    <w:p w:rsidRDefault="00EE620C" w:rsidP="00EE620C" w:rsidR="00EE620C" w:rsidRPr="004351BA">
      <w:pPr>
        <w:jc w:val="center"/>
      </w:pPr>
      <w:r w:rsidRPr="004351BA">
        <w:t xml:space="preserve">  </w:t>
      </w:r>
    </w:p>
    <w:p w:rsidRDefault="00EE620C" w:rsidP="00EE620C" w:rsidR="00EE620C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EE620C" w:rsidP="00EE620C" w:rsidR="00EE620C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EE620C" w:rsidP="00EE620C" w:rsidR="00EE620C">
      <w:pPr>
        <w:jc w:val="both"/>
      </w:pPr>
    </w:p>
    <w:p w:rsidRDefault="00EE620C" w:rsidP="00EE620C" w:rsidR="00EE620C" w:rsidRPr="00A01367">
      <w:pPr>
        <w:jc w:val="both"/>
      </w:pPr>
    </w:p>
    <w:p w:rsidRDefault="00EE620C" w:rsidP="00EE620C" w:rsidR="00EE620C" w:rsidRPr="00A01367">
      <w:r w:rsidRPr="00A01367">
        <w:t>UPUTA O PRAVNOM LIJEKU:</w:t>
      </w:r>
    </w:p>
    <w:p w:rsidRDefault="00EE620C" w:rsidP="00EE620C" w:rsidR="00EE620C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EE620C" w:rsidP="00EE620C" w:rsidR="00EE620C">
      <w:pPr>
        <w:ind w:firstLine="720"/>
        <w:jc w:val="both"/>
      </w:pPr>
      <w:r w:rsidRPr="00A01367">
        <w:t xml:space="preserve">Žalba se podnosi putem ovoga suda u </w:t>
      </w:r>
      <w:r>
        <w:t>tri</w:t>
      </w:r>
      <w:r w:rsidRPr="00A01367">
        <w:t xml:space="preserve"> primjerka a o žalbi odlučuje Visoki trgovački sud Republike Hrvatske.</w:t>
      </w:r>
    </w:p>
    <w:p w:rsidRDefault="00EE620C" w:rsidP="00EE620C" w:rsidR="00EE620C" w:rsidRPr="00A01367">
      <w:pPr>
        <w:jc w:val="both"/>
      </w:pPr>
    </w:p>
    <w:p w:rsidRDefault="00EE620C" w:rsidP="00EE620C" w:rsidR="00EE620C" w:rsidRPr="00A01367">
      <w:pPr>
        <w:jc w:val="both"/>
      </w:pPr>
      <w:r w:rsidRPr="00A01367">
        <w:t>DNA:</w:t>
      </w:r>
    </w:p>
    <w:p w:rsidRDefault="00EE620C" w:rsidP="00EE620C" w:rsidR="00EE620C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EE620C" w:rsidP="00EE620C" w:rsidR="00EE620C">
      <w:r w:rsidRPr="00A01367">
        <w:t>- dužnik</w:t>
      </w:r>
      <w:r>
        <w:t xml:space="preserve"> </w:t>
      </w:r>
    </w:p>
    <w:p w:rsidRDefault="00EE620C" w:rsidR="00500701">
      <w:r w:rsidRPr="00A01367">
        <w:t>- mrežna stranica e-Oglasna ploča suda (8 dana)</w:t>
      </w:r>
    </w:p>
    <w:sectPr w:rsidSect="00DD0381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20C" w:rsidP="00EE620C" w:rsidR="00EE620C">
      <w:r>
        <w:separator/>
      </w:r>
    </w:p>
  </w:endnote>
  <w:endnote w:id="0" w:type="continuationSeparator">
    <w:p w:rsidRDefault="00EE620C" w:rsidP="00EE620C" w:rsidR="00EE6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20C" w:rsidP="00EE620C" w:rsidR="00EE620C">
      <w:r>
        <w:separator/>
      </w:r>
    </w:p>
  </w:footnote>
  <w:footnote w:id="0" w:type="continuationSeparator">
    <w:p w:rsidRDefault="00EE620C" w:rsidP="00EE620C" w:rsidR="00EE62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D038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E620C">
          <w:rPr>
            <w:noProof/>
          </w:rPr>
          <w:t>2</w:t>
        </w:r>
        <w:r>
          <w:fldChar w:fldCharType="end"/>
        </w:r>
        <w:r>
          <w:tab/>
        </w:r>
        <w:r w:rsidR="00EE620C">
          <w:t xml:space="preserve"> 2 St-135</w:t>
        </w:r>
        <w:r w:rsidR="00EE620C" w:rsidRPr="00FF6C7D">
          <w:t>/</w:t>
        </w:r>
        <w:r w:rsidR="00EE620C">
          <w:t>2018</w:t>
        </w:r>
        <w:r w:rsidR="00EE620C" w:rsidRPr="00FF6C7D">
          <w:t>-</w:t>
        </w:r>
        <w:r w:rsidR="00EE620C">
          <w:t>7</w:t>
        </w:r>
      </w:p>
    </w:sdtContent>
  </w:sdt>
  <w:p w:rsidRDefault="00E018A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620C"/>
    <w:rsid w:val="001D4EA8"/>
    <w:rsid w:val="00554328"/>
    <w:rsid w:val="00985388"/>
    <w:rsid w:val="00DD0381"/>
    <w:rsid w:val="00E018A2"/>
    <w:rsid w:val="00E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620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62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20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62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620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62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620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8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8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8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8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620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62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20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62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620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62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620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8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8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8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8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I ROKO j.d.o.o. NOVIGRAD</izvorni_sadrzaj>
    <derivirana_varijabla naziv="DomainObject.Predmet.ProtustrankaFormated_1">  NIKO I ROKO j.d.o.o. NOVIGRAD</derivirana_varijabla>
  </DomainObject.Predmet.ProtustrankaFormated>
  <DomainObject.Predmet.ProtustrankaFormatedOIB>
    <izvorni_sadrzaj>  NIKO I ROKO j.d.o.o. NOVIGRAD, OIB 62056076348</izvorni_sadrzaj>
    <derivirana_varijabla naziv="DomainObject.Predmet.ProtustrankaFormatedOIB_1">  NIKO I ROKO j.d.o.o. NOVIGRAD, OIB 62056076348</derivirana_varijabla>
  </DomainObject.Predmet.ProtustrankaFormatedOIB>
  <DomainObject.Predmet.ProtustrankaFormatedWithAdress>
    <izvorni_sadrzaj> NIKO I ROKO j.d.o.o. NOVIGRAD, Rivarela 17, 52466 Novigrad</izvorni_sadrzaj>
    <derivirana_varijabla naziv="DomainObject.Predmet.ProtustrankaFormatedWithAdress_1"> NIKO I ROKO j.d.o.o. NOVIGRAD, Rivarela 17, 52466 Novigrad</derivirana_varijabla>
  </DomainObject.Predmet.ProtustrankaFormatedWithAdress>
  <DomainObject.Predmet.ProtustrankaFormatedWithAdressOIB>
    <izvorni_sadrzaj> NIKO I ROKO j.d.o.o. NOVIGRAD, OIB 62056076348, Rivarela 17, 52466 Novigrad</izvorni_sadrzaj>
    <derivirana_varijabla naziv="DomainObject.Predmet.ProtustrankaFormatedWithAdressOIB_1"> NIKO I ROKO j.d.o.o. NOVIGRAD, OIB 62056076348, Rivarela 17, 52466 Novigrad</derivirana_varijabla>
  </DomainObject.Predmet.ProtustrankaFormatedWithAdressOIB>
  <DomainObject.Predmet.ProtustrankaWithAdress>
    <izvorni_sadrzaj>NIKO I ROKO j.d.o.o. NOVIGRAD Rivarela 17, 52466 Novigrad</izvorni_sadrzaj>
    <derivirana_varijabla naziv="DomainObject.Predmet.ProtustrankaWithAdress_1">NIKO I ROKO j.d.o.o. NOVIGRAD Rivarela 17, 52466 Novigrad</derivirana_varijabla>
  </DomainObject.Predmet.ProtustrankaWithAdress>
  <DomainObject.Predmet.ProtustrankaWithAdressOIB>
    <izvorni_sadrzaj>NIKO I ROKO j.d.o.o. NOVIGRAD, OIB 62056076348, Rivarela 17, 52466 Novigrad</izvorni_sadrzaj>
    <derivirana_varijabla naziv="DomainObject.Predmet.ProtustrankaWithAdressOIB_1">NIKO I ROKO j.d.o.o. NOVIGRAD, OIB 62056076348, Rivarela 17, 52466 Novigrad</derivirana_varijabla>
  </DomainObject.Predmet.ProtustrankaWithAdressOIB>
  <DomainObject.Predmet.ProtustrankaNazivFormated>
    <izvorni_sadrzaj>NIKO I ROKO j.d.o.o. NOVIGRAD</izvorni_sadrzaj>
    <derivirana_varijabla naziv="DomainObject.Predmet.ProtustrankaNazivFormated_1">NIKO I ROKO j.d.o.o. NOVIGRAD</derivirana_varijabla>
  </DomainObject.Predmet.ProtustrankaNazivFormated>
  <DomainObject.Predmet.ProtustrankaNazivFormatedOIB>
    <izvorni_sadrzaj>NIKO I ROKO j.d.o.o. NOVIGRAD, OIB 62056076348</izvorni_sadrzaj>
    <derivirana_varijabla naziv="DomainObject.Predmet.ProtustrankaNazivFormatedOIB_1">NIKO I ROKO j.d.o.o. NOVIGRAD, OIB 62056076348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180833.22</izvorni_sadrzaj>
    <derivirana_varijabla naziv="DomainObject.Predmet.TrenutnaVrijednost_1">180833.22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NIKO I ROKO j.d.o.o. NOVIGRAD</item>
    </izvorni_sadrzaj>
    <derivirana_varijabla naziv="DomainObject.Predmet.ProtuStrankaListFormated_1">
      <item>NIKO I ROKO j.d.o.o. NOVIGRAD</item>
    </derivirana_varijabla>
  </DomainObject.Predmet.ProtuStrankaListFormated>
  <DomainObject.Predmet.ProtuStrankaListFormatedOIB>
    <izvorni_sadrzaj>
      <item>NIKO I ROKO j.d.o.o. NOVIGRAD, OIB 62056076348</item>
    </izvorni_sadrzaj>
    <derivirana_varijabla naziv="DomainObject.Predmet.ProtuStrankaListFormatedOIB_1">
      <item>NIKO I ROKO j.d.o.o. NOVIGRAD, OIB 62056076348</item>
    </derivirana_varijabla>
  </DomainObject.Predmet.ProtuStrankaListFormatedOIB>
  <DomainObject.Predmet.ProtuStrankaListFormatedWithAdress>
    <izvorni_sadrzaj>
      <item>NIKO I ROKO j.d.o.o. NOVIGRAD, Rivarela 17, 52466 Novigrad</item>
    </izvorni_sadrzaj>
    <derivirana_varijabla naziv="DomainObject.Predmet.ProtuStrankaListFormatedWithAdress_1">
      <item>NIKO I ROKO j.d.o.o. NOVIGRAD, Rivarela 17, 52466 Novigrad</item>
    </derivirana_varijabla>
  </DomainObject.Predmet.ProtuStrankaListFormatedWithAdress>
  <DomainObject.Predmet.ProtuStrankaListFormatedWithAdressOIB>
    <izvorni_sadrzaj>
      <item>NIKO I ROKO j.d.o.o. NOVIGRAD, OIB 62056076348, Rivarela 17, 52466 Novigrad</item>
    </izvorni_sadrzaj>
    <derivirana_varijabla naziv="DomainObject.Predmet.ProtuStrankaListFormatedWithAdressOIB_1">
      <item>NIKO I ROKO j.d.o.o. NOVIGRAD, OIB 62056076348, Rivarela 17, 52466 Novigrad</item>
    </derivirana_varijabla>
  </DomainObject.Predmet.ProtuStrankaListFormatedWithAdressOIB>
  <DomainObject.Predmet.ProtuStrankaListNazivFormated>
    <izvorni_sadrzaj>
      <item>NIKO I ROKO j.d.o.o. NOVIGRAD</item>
    </izvorni_sadrzaj>
    <derivirana_varijabla naziv="DomainObject.Predmet.ProtuStrankaListNazivFormated_1">
      <item>NIKO I ROKO j.d.o.o. NOVIGRAD</item>
    </derivirana_varijabla>
  </DomainObject.Predmet.ProtuStrankaListNazivFormated>
  <DomainObject.Predmet.ProtuStrankaListNazivFormatedOIB>
    <izvorni_sadrzaj>
      <item>NIKO I ROKO j.d.o.o. NOVIGRAD, OIB 62056076348</item>
    </izvorni_sadrzaj>
    <derivirana_varijabla naziv="DomainObject.Predmet.ProtuStrankaListNazivFormatedOIB_1">
      <item>NIKO I ROKO j.d.o.o. NOVIGRAD, OIB 62056076348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NIKO I ROKO j.d.o.o. NOVIGRAD</izvorni_sadrzaj>
    <derivirana_varijabla naziv="DomainObject.Predmet.ProtustrankaIDrugi_1">NIKO I ROKO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NIKO I ROKO j.d.o.o. NOVIGRAD, OIB 62056076348, Rivarela 17, 52466 Novigrad</izvorni_sadrzaj>
    <derivirana_varijabla naziv="DomainObject.Predmet.ProtustrankaIDrugiAdressOIB_1">NIKO I ROKO j.d.o.o. NOVIGRAD, OIB 62056076348, Rivarela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NIKO I ROKO j.d.o.o. NOVIGRAD</item>
    </izvorni_sadrzaj>
    <derivirana_varijabla naziv="DomainObject.Predmet.SudioniciListNaziv_1">
      <item>FINANCIJSKA AGENCIJA, RC RIJEKA, PODRUŽNICA PULA, PULA</item>
      <item>NIKO I ROKO j.d.o.o.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NIKO I ROKO j.d.o.o. NOVIGRAD, OIB 62056076348, Rivarela 17,52466 Novigrad</item>
    </izvorni_sadrzaj>
    <derivirana_varijabla naziv="DomainObject.Predmet.SudioniciListAdressOIB_1">
      <item>FINANCIJSKA AGENCIJA, RC RIJEKA, PODRUŽNICA PULA, PULA, OIB 85821130368, Ulica grada Vukovara 70,10000 Zagreb</item>
      <item>NIKO I ROKO j.d.o.o. NOVIGRAD, OIB 62056076348, Rivarela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62056076348</item>
    </izvorni_sadrzaj>
    <derivirana_varijabla naziv="DomainObject.Predmet.SudioniciListNazivOIB_1">
      <item>, OIB 85821130368</item>
      <item>, OIB 62056076348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1366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2018-05-14T12:26:00Z</dcterms:created>
  <dc:creator>Jasmina Matika</dc:creator>
  <cp:lastModifiedBy>Jasmina Matika</cp:lastModifiedBy>
  <dcterms:modified xmlns:xsi="http://www.w3.org/2001/XMLSchema-instance" xsi:type="dcterms:W3CDTF">2018-05-14T12:37:00Z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(St-135-18 - RJEŠENJE - ODGODA ROČIŠTA I 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