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ce4e" w14:paraId="785ce4e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E47CA" w:rsidRPr="009406A9">
        <w:rPr>
          <w:rFonts w:hAnsi="Times New Roman" w:ascii="Times New Roman"/>
        </w:rPr>
        <w:t xml:space="preserve"> </w:t>
      </w:r>
      <w:r w:rsidR="00B64D79">
        <w:rPr>
          <w:rFonts w:hAnsi="Times New Roman" w:ascii="Times New Roman"/>
        </w:rPr>
        <w:t>SVIJET PROMOCIJA d.o.o., Zagreb, Savska 108, OIB: 97288984943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681E75">
        <w:rPr>
          <w:rFonts w:hAnsi="Times New Roman" w:ascii="Times New Roman"/>
        </w:rPr>
        <w:t>31</w:t>
      </w:r>
      <w:r w:rsidR="00AE47CA" w:rsidRPr="009406A9">
        <w:rPr>
          <w:rFonts w:hAnsi="Times New Roman" w:ascii="Times New Roman"/>
        </w:rPr>
        <w:t>. listopada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B64D79">
        <w:rPr>
          <w:rFonts w:hAnsi="Times New Roman" w:ascii="Times New Roman"/>
        </w:rPr>
        <w:t>SVIJET PROMOCIJA d.o.o., Zagreb, Savska 108, OIB: 97288984943</w:t>
      </w:r>
      <w:r w:rsidR="00372240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681E75">
        <w:rPr>
          <w:rFonts w:hAnsi="Times New Roman" w:ascii="Times New Roman"/>
        </w:rPr>
        <w:t>31</w:t>
      </w:r>
      <w:r w:rsidR="00AE47CA" w:rsidRPr="009406A9">
        <w:rPr>
          <w:rFonts w:hAnsi="Times New Roman" w:ascii="Times New Roman"/>
        </w:rPr>
        <w:t>. listopada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681E75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681E75" w:rsidRPr="00681E75">
        <w:rPr>
          <w:rFonts w:hAnsi="Times New Roman" w:ascii="Times New Roman"/>
        </w:rPr>
        <w:t>Biserka Šmit-Sabolić iz Kutine, Crkvena 26, OIB: 63081779137.</w:t>
      </w:r>
    </w:p>
    <w:p w:rsidRDefault="008D54FD" w:rsidP="00CC65F0" w:rsidR="008E1269" w:rsidRPr="00681E75">
      <w:pPr>
        <w:ind w:firstLine="720"/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    </w:t>
      </w:r>
      <w:r w:rsidR="00DF75C4"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B64D79">
        <w:rPr>
          <w:rFonts w:hAnsi="Times New Roman" w:ascii="Times New Roman"/>
        </w:rPr>
        <w:t>SVIJET PROMOCIJA d.o.o., Zagreb, Savska 108, OIB: 97288984943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B64D79">
        <w:rPr>
          <w:rFonts w:hAnsi="Times New Roman" w:ascii="Times New Roman"/>
        </w:rPr>
        <w:t>SVIJET PROMOCIJA d.o.o., Zagreb, Savska 108, OIB: 97288984943</w:t>
      </w:r>
      <w:r w:rsidR="00DC2AA4">
        <w:rPr>
          <w:rFonts w:hAnsi="Times New Roman" w:ascii="Times New Roman"/>
        </w:rPr>
        <w:t xml:space="preserve">, MBS: </w:t>
      </w:r>
      <w:r w:rsidR="00B64D79" w:rsidRPr="00B64D79">
        <w:rPr>
          <w:rFonts w:hAnsi="Times New Roman" w:ascii="Times New Roman"/>
        </w:rPr>
        <w:t>080713777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FINA, Regionalni centar Zagreb podnijela je ovom sudu </w:t>
      </w:r>
      <w:r w:rsidR="00B64D79">
        <w:rPr>
          <w:rFonts w:hAnsi="Times New Roman" w:ascii="Times New Roman"/>
        </w:rPr>
        <w:t>06.07.2017</w:t>
      </w:r>
      <w:r w:rsidRPr="009406A9">
        <w:rPr>
          <w:rFonts w:hAnsi="Times New Roman" w:ascii="Times New Roman"/>
        </w:rPr>
        <w:t xml:space="preserve">. prijedlog za otvaranje stečajnog postupka nad dužnikom </w:t>
      </w:r>
      <w:r w:rsidR="00B64D79">
        <w:rPr>
          <w:rFonts w:hAnsi="Times New Roman" w:ascii="Times New Roman"/>
        </w:rPr>
        <w:t xml:space="preserve">SVIJET PROMOCIJA d.o.o., Zagreb, Savska 108, OIB: 97288984943, MBS: </w:t>
      </w:r>
      <w:r w:rsidR="00B64D79" w:rsidRPr="00B64D79">
        <w:rPr>
          <w:rFonts w:hAnsi="Times New Roman" w:ascii="Times New Roman"/>
        </w:rPr>
        <w:t>080713777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942B40">
        <w:rPr>
          <w:rFonts w:hAnsi="Times New Roman" w:ascii="Times New Roman"/>
        </w:rPr>
        <w:t>110</w:t>
      </w:r>
      <w:r w:rsidR="00E91AA0">
        <w:rPr>
          <w:rFonts w:hAnsi="Times New Roman" w:ascii="Times New Roman"/>
        </w:rPr>
        <w:t>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942B40">
        <w:rPr>
          <w:rFonts w:hAnsi="Times New Roman" w:ascii="Times New Roman"/>
        </w:rPr>
        <w:t>04.07.2017</w:t>
      </w:r>
      <w:r w:rsidR="00FB1C9C" w:rsidRPr="009406A9">
        <w:rPr>
          <w:rFonts w:hAnsi="Times New Roman" w:ascii="Times New Roman"/>
        </w:rPr>
        <w:t xml:space="preserve">.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942B40">
        <w:rPr>
          <w:rFonts w:hAnsi="Times New Roman" w:ascii="Times New Roman"/>
        </w:rPr>
        <w:t>204.582,96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 xml:space="preserve">ima jednog zaposlenog.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942B40">
        <w:rPr>
          <w:rFonts w:hAnsi="Times New Roman" w:ascii="Times New Roman"/>
        </w:rPr>
        <w:t>8</w:t>
      </w:r>
      <w:r w:rsidR="00CE4BB3">
        <w:rPr>
          <w:rFonts w:hAnsi="Times New Roman" w:ascii="Times New Roman"/>
        </w:rPr>
        <w:t>. kolovoza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>Rješenjem ovog suda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poslovni broj </w:t>
      </w:r>
      <w:r w:rsidR="00571BB5" w:rsidRPr="009406A9">
        <w:rPr>
          <w:rFonts w:hAnsi="Times New Roman" w:ascii="Times New Roman"/>
        </w:rPr>
        <w:t>gornji,</w:t>
      </w:r>
      <w:r w:rsidRPr="009406A9">
        <w:rPr>
          <w:rFonts w:hAnsi="Times New Roman" w:ascii="Times New Roman"/>
        </w:rPr>
        <w:t xml:space="preserve"> od </w:t>
      </w:r>
      <w:r w:rsidR="00942B40">
        <w:rPr>
          <w:rFonts w:hAnsi="Times New Roman" w:ascii="Times New Roman"/>
        </w:rPr>
        <w:t>10. listopada</w:t>
      </w:r>
      <w:r w:rsidR="00CC65F0"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9406A9">
        <w:rPr>
          <w:rFonts w:hAnsi="Times New Roman" w:ascii="Times New Roman"/>
        </w:rPr>
        <w:t>10</w:t>
      </w:r>
      <w:r w:rsidRPr="009406A9">
        <w:rPr>
          <w:rFonts w:hAnsi="Times New Roman" w:ascii="Times New Roman"/>
        </w:rPr>
        <w:t>.</w:t>
      </w:r>
      <w:r w:rsidR="000809AB" w:rsidRPr="009406A9">
        <w:rPr>
          <w:rFonts w:hAnsi="Times New Roman" w:ascii="Times New Roman"/>
        </w:rPr>
        <w:t>0</w:t>
      </w:r>
      <w:r w:rsidRPr="009406A9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9406A9">
        <w:rPr>
          <w:rFonts w:hAnsi="Times New Roman" w:ascii="Times New Roman"/>
        </w:rPr>
        <w:t xml:space="preserve"> na e-Oglasnoj ploči ovog suda </w:t>
      </w:r>
      <w:r w:rsidR="00942B40">
        <w:rPr>
          <w:rFonts w:hAnsi="Times New Roman" w:ascii="Times New Roman"/>
        </w:rPr>
        <w:t>10. listopada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681E75">
        <w:rPr>
          <w:rFonts w:hAnsi="Times New Roman" w:ascii="Times New Roman"/>
        </w:rPr>
        <w:t>31</w:t>
      </w:r>
      <w:r w:rsidR="00241AC1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listopada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6A9" w:rsidRPr="009406A9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6A9" w:rsidRPr="009406A9">
        <w:t>,v.r.</w:t>
      </w:r>
    </w:p>
    <w:p w:rsidRDefault="009406A9" w:rsidP="00D338FD" w:rsidR="009406A9" w:rsidRPr="009406A9">
      <w:pPr>
        <w:pStyle w:val="Uvuenotijeloteksta"/>
        <w:ind w:firstLine="141" w:left="1983"/>
        <w:jc w:val="right"/>
      </w:pPr>
      <w:r w:rsidRPr="009406A9">
        <w:t>Za točnost otpravka</w:t>
      </w:r>
    </w:p>
    <w:p w:rsidRDefault="009406A9" w:rsidP="00D0600A" w:rsidR="007F0028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8346B5" w:rsidP="00571BB5" w:rsidR="008346B5" w:rsidRPr="009406A9">
      <w:pPr>
        <w:rPr>
          <w:rFonts w:hAnsi="Times New Roman" w:ascii="Times New Roman"/>
        </w:rPr>
      </w:pPr>
    </w:p>
    <w:p w:rsidRDefault="00D0600A" w:rsidP="00D0600A" w:rsidR="00D0600A" w:rsidRPr="009406A9">
      <w:pPr>
        <w:rPr>
          <w:rFonts w:hAnsi="Times New Roman" w:ascii="Times New Roman"/>
        </w:rPr>
      </w:pPr>
    </w:p>
    <w:sectPr w:rsidSect="009406A9" w:rsidR="00D0600A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9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B64D79">
      <w:rPr>
        <w:rFonts w:hAnsi="Times New Roman" w:ascii="Times New Roman"/>
      </w:rPr>
      <w:t>1953/17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372240">
          <w:rPr>
            <w:rFonts w:hAnsi="Times New Roman" w:ascii="Times New Roman"/>
          </w:rPr>
          <w:t>-</w:t>
        </w:r>
        <w:r w:rsidR="00B64D79">
          <w:rPr>
            <w:rFonts w:hAnsi="Times New Roman" w:ascii="Times New Roman"/>
          </w:rPr>
          <w:t>1953/17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86107"/>
    <w:rsid w:val="002920EB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654D"/>
    <w:rsid w:val="003811DD"/>
    <w:rsid w:val="003812AA"/>
    <w:rsid w:val="00386ADF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1C6C"/>
    <w:rsid w:val="0047704B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4E6376"/>
    <w:rsid w:val="00500B0C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C7F6C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C93"/>
    <w:rsid w:val="00942B40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69E6"/>
    <w:rsid w:val="00C27A8F"/>
    <w:rsid w:val="00C3099F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1953</izvorni_sadrzaj>
    <derivirana_varijabla naziv="DomainObject.Predmet.Broj_1">1953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St-1953/2017</izvorni_sadrzaj>
    <derivirana_varijabla naziv="DomainObject.Predmet.OznakaBroj_1">St-1953/2017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PROMOCIJA d.o.o. za trgovinu i usluge zastupanog po punomoćniku Juraj Puškar</izvorni_sadrzaj>
    <derivirana_varijabla naziv="DomainObject.Predmet.ProtustrankaFormated_1">  SVIJET PROMOCIJA d.o.o. za trgovinu i usluge zastupanog po punomoćniku Juraj Puškar</derivirana_varijabla>
  </DomainObject.Predmet.ProtustrankaFormated>
  <DomainObject.Predmet.ProtustrankaFormatedOIB>
    <izvorni_sadrzaj>  SVIJET PROMOCIJA d.o.o. za trgovinu i usluge, OIB 97288984943 zastupanog po punomoćniku Juraj Puškar</izvorni_sadrzaj>
    <derivirana_varijabla naziv="DomainObject.Predmet.ProtustrankaFormatedOIB_1">  SVIJET PROMOCIJA d.o.o. za trgovinu i usluge, OIB 97288984943 zastupanog po punomoćniku Juraj Puškar</derivirana_varijabla>
  </DomainObject.Predmet.ProtustrankaFormatedOIB>
  <DomainObject.Predmet.ProtustrankaFormatedWithAdress>
    <izvorni_sadrzaj> SVIJET PROMOCIJA d.o.o. za trgovinu i usluge, Savska 108, 10000 Zagreb zastupanog po punomoćniku Juraj Puškar</izvorni_sadrzaj>
    <derivirana_varijabla naziv="DomainObject.Predmet.ProtustrankaFormatedWithAdress_1"> SVIJET PROMOCIJA d.o.o. za trgovinu i usluge, Savska 108, 10000 Zagreb zastupanog po punomoćniku Juraj Puškar</derivirana_varijabla>
  </DomainObject.Predmet.ProtustrankaFormatedWithAdress>
  <DomainObject.Predmet.ProtustrankaFormatedWithAdressOIB>
    <izvorni_sadrzaj> SVIJET PROMOCIJA d.o.o. za trgovinu i usluge, OIB 97288984943, Savska 108, 10000 Zagreb zastupanog po punomoćniku Juraj Puškar</izvorni_sadrzaj>
    <derivirana_varijabla naziv="DomainObject.Predmet.ProtustrankaFormatedWithAdressOIB_1"> SVIJET PROMOCIJA d.o.o. za trgovinu i usluge, OIB 97288984943, Savska 108, 10000 Zagreb zastupanog po punomoćniku Juraj Puškar</derivirana_varijabla>
  </DomainObject.Predmet.ProtustrankaFormatedWithAdressOIB>
  <DomainObject.Predmet.ProtustrankaWithAdress>
    <izvorni_sadrzaj>SVIJET PROMOCIJA d.o.o. za trgovinu i usluge Savska 108, 10000 Zagreb</izvorni_sadrzaj>
    <derivirana_varijabla naziv="DomainObject.Predmet.ProtustrankaWithAdress_1">SVIJET PROMOCIJA d.o.o. za trgovinu i usluge Savska 108, 10000 Zagreb</derivirana_varijabla>
  </DomainObject.Predmet.ProtustrankaWithAdress>
  <DomainObject.Predmet.ProtustrankaWithAdressOIB>
    <izvorni_sadrzaj>SVIJET PROMOCIJA d.o.o. za trgovinu i usluge, OIB 97288984943, Savska 108, 10000 Zagreb</izvorni_sadrzaj>
    <derivirana_varijabla naziv="DomainObject.Predmet.ProtustrankaWithAdressOIB_1">SVIJET PROMOCIJA d.o.o. za trgovinu i usluge, OIB 97288984943, Savska 108, 10000 Zagreb</derivirana_varijabla>
  </DomainObject.Predmet.ProtustrankaWithAdressOIB>
  <DomainObject.Predmet.ProtustrankaNazivFormated>
    <izvorni_sadrzaj>SVIJET PROMOCIJA d.o.o. za trgovinu i usluge</izvorni_sadrzaj>
    <derivirana_varijabla naziv="DomainObject.Predmet.ProtustrankaNazivFormated_1">SVIJET PROMOCIJA d.o.o. za trgovinu i usluge</derivirana_varijabla>
  </DomainObject.Predmet.ProtustrankaNazivFormated>
  <DomainObject.Predmet.ProtustrankaNazivFormatedOIB>
    <izvorni_sadrzaj>SVIJET PROMOCIJA d.o.o. za trgovinu i usluge, OIB 97288984943</izvorni_sadrzaj>
    <derivirana_varijabla naziv="DomainObject.Predmet.ProtustrankaNazivFormatedOIB_1">SVIJET PROMOCIJA d.o.o. za trgovinu i usluge, OIB 97288984943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PROMOCIJA d.o.o. za trgovinu i usluge zastupanog po punomoćniku Juraj Puškar</item>
    </izvorni_sadrzaj>
    <derivirana_varijabla naziv="DomainObject.Predmet.ProtuStrankaListFormated_1">
      <item>SVIJET PROMOCIJA d.o.o. za trgovinu i usluge zastupanog po punomoćniku Juraj Puškar</item>
    </derivirana_varijabla>
  </DomainObject.Predmet.ProtuStrankaListFormated>
  <DomainObject.Predmet.ProtuStrankaListFormatedOIB>
    <izvorni_sadrzaj>
      <item>SVIJET PROMOCIJA d.o.o. za trgovinu i usluge, OIB 97288984943 zastupanog po punomoćniku Juraj Puškar</item>
    </izvorni_sadrzaj>
    <derivirana_varijabla naziv="DomainObject.Predmet.ProtuStrankaListFormatedOIB_1">
      <item>SVIJET PROMOCIJA d.o.o. za trgovinu i usluge, OIB 97288984943 zastupanog po punomoćniku Juraj Puškar</item>
    </derivirana_varijabla>
  </DomainObject.Predmet.ProtuStrankaListFormatedOIB>
  <DomainObject.Predmet.ProtuStrankaListFormatedWithAdress>
    <izvorni_sadrzaj>
      <item>SVIJET PROMOCIJA d.o.o. za trgovinu i usluge, Savska 108, 10000 Zagreb zastupanog po punomoćniku Juraj Puškar</item>
    </izvorni_sadrzaj>
    <derivirana_varijabla naziv="DomainObject.Predmet.ProtuStrankaListFormatedWithAdress_1">
      <item>SVIJET PROMOCIJA d.o.o. za trgovinu i usluge, Savska 108, 10000 Zagreb zastupanog po punomoćniku Juraj Puškar</item>
    </derivirana_varijabla>
  </DomainObject.Predmet.ProtuStrankaListFormatedWithAdress>
  <DomainObject.Predmet.ProtuStrankaListFormatedWithAdressOIB>
    <izvorni_sadrzaj>
      <item>SVIJET PROMOCIJA d.o.o. za trgovinu i usluge, OIB 97288984943, Savska 108, 10000 Zagreb zastupanog po punomoćniku Juraj Puškar</item>
    </izvorni_sadrzaj>
    <derivirana_varijabla naziv="DomainObject.Predmet.ProtuStrankaListFormatedWithAdressOIB_1">
      <item>SVIJET PROMOCIJA d.o.o. za trgovinu i usluge, OIB 97288984943, Savska 108, 10000 Zagreb zastupanog po punomoćniku Juraj Puškar</item>
    </derivirana_varijabla>
  </DomainObject.Predmet.ProtuStrankaListFormatedWithAdressOIB>
  <DomainObject.Predmet.ProtuStrankaListNazivFormated>
    <izvorni_sadrzaj>
      <item>SVIJET PROMOCIJA d.o.o. za trgovinu i usluge</item>
    </izvorni_sadrzaj>
    <derivirana_varijabla naziv="DomainObject.Predmet.ProtuStrankaListNazivFormated_1">
      <item>SVIJET PROMOCIJA d.o.o. za trgovinu i usluge</item>
    </derivirana_varijabla>
  </DomainObject.Predmet.ProtuStrankaListNazivFormated>
  <DomainObject.Predmet.ProtuStrankaListNazivFormatedOIB>
    <izvorni_sadrzaj>
      <item>SVIJET PROMOCIJA d.o.o. za trgovinu i usluge, OIB 97288984943</item>
    </izvorni_sadrzaj>
    <derivirana_varijabla naziv="DomainObject.Predmet.ProtuStrankaListNazivFormatedOIB_1">
      <item>SVIJET PROMOCIJA d.o.o. za trgovinu i usluge, OIB 97288984943</item>
    </derivirana_varijabla>
  </DomainObject.Predmet.ProtuStrankaListNazivFormatedOIB>
  <DomainObject.Predmet.OstaliListFormated>
    <izvorni_sadrzaj>
      <item>Juraj Puškar punomoćnik sudionika u postupku SVIJET PROMOCIJA d.o.o. za trgovinu i usluge</item>
    </izvorni_sadrzaj>
    <derivirana_varijabla naziv="DomainObject.Predmet.OstaliListFormated_1">
      <item>Juraj Puškar punomoćnik sudionika u postupku SVIJET PROMOCIJA d.o.o. za trgovinu i usluge</item>
    </derivirana_varijabla>
  </DomainObject.Predmet.OstaliListFormated>
  <DomainObject.Predmet.OstaliListFormatedOIB>
    <izvorni_sadrzaj>
      <item>Juraj Puškar, OIB 11519626799 punomoćnik sudionika u postupku SVIJET PROMOCIJA d.o.o. za trgovinu i usluge</item>
    </izvorni_sadrzaj>
    <derivirana_varijabla naziv="DomainObject.Predmet.OstaliListFormatedOIB_1">
      <item>Juraj Puškar, OIB 11519626799 punomoćnik sudionika u postupku SVIJET PROMOCIJA d.o.o. za trgovinu i usluge</item>
    </derivirana_varijabla>
  </DomainObject.Predmet.OstaliListFormatedOIB>
  <DomainObject.Predmet.OstaliListFormatedWithAdress>
    <izvorni_sadrzaj>
      <item>Juraj Puškar, Slavka Kolara 56, 10410 Velika Gorica punomoćnik sudionika u postupku SVIJET PROMOCIJA d.o.o. za trgovinu i usluge</item>
    </izvorni_sadrzaj>
    <derivirana_varijabla naziv="DomainObject.Predmet.OstaliListFormatedWithAdress_1">
      <item>Juraj Puškar, Slavka Kolara 56, 10410 Velika Gorica punomoćnik sudionika u postupku SVIJET PROMOCIJA d.o.o. za trgovinu i usluge</item>
    </derivirana_varijabla>
  </DomainObject.Predmet.OstaliListFormatedWithAdress>
  <DomainObject.Predmet.OstaliListFormatedWithAdressOIB>
    <izvorni_sadrzaj>
      <item>Juraj Puškar, OIB 11519626799, Slavka Kolara 56, 10410 Velika Gorica punomoćnik sudionika u postupku SVIJET PROMOCIJA d.o.o. za trgovinu i usluge</item>
    </izvorni_sadrzaj>
    <derivirana_varijabla naziv="DomainObject.Predmet.OstaliListFormatedWithAdressOIB_1">
      <item>Juraj Puškar, OIB 11519626799, Slavka Kolara 56, 10410 Velika Gorica punomoćnik sudionika u postupku SVIJET PROMOCIJA d.o.o. za trgovinu i usluge</item>
    </derivirana_varijabla>
  </DomainObject.Predmet.OstaliListFormatedWithAdressOIB>
  <DomainObject.Predmet.OstaliListNazivFormated>
    <izvorni_sadrzaj>
      <item>Juraj Puškar</item>
    </izvorni_sadrzaj>
    <derivirana_varijabla naziv="DomainObject.Predmet.OstaliListNazivFormated_1">
      <item>Juraj Puškar</item>
    </derivirana_varijabla>
  </DomainObject.Predmet.OstaliListNazivFormated>
  <DomainObject.Predmet.OstaliListNazivFormatedOIB>
    <izvorni_sadrzaj>
      <item>Juraj Puškar, OIB 11519626799</item>
    </izvorni_sadrzaj>
    <derivirana_varijabla naziv="DomainObject.Predmet.OstaliListNazivFormatedOIB_1">
      <item>Juraj Puškar, OIB 11519626799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PROMOCIJA d.o.o. za trgovinu i usluge</izvorni_sadrzaj>
    <derivirana_varijabla naziv="DomainObject.Predmet.ProtustrankaIDrugi_1">SVIJET PROMOCIJA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SVIJET PROMOCIJA d.o.o. za trgovinu i usluge, OIB 97288984943, Savska 108, 10000 Zagreb</izvorni_sadrzaj>
    <derivirana_varijabla naziv="DomainObject.Predmet.ProtustrankaIDrugiAdressOIB_1">SVIJET PROMOCIJA d.o.o. za trgovinu i usluge, OIB 97288984943, Savska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PROMOCIJA d.o.o. za trgovinu i usluge</item>
      <item>Juraj Puškar</item>
    </izvorni_sadrzaj>
    <derivirana_varijabla naziv="DomainObject.Predmet.SudioniciListNaziv_1">
      <item>FINA Regionalni centar Zagreb</item>
      <item>SVIJET PROMOCIJA d.o.o. za trgovinu i usluge</item>
      <item>Juraj Puškar</item>
    </derivirana_varijabla>
  </DomainObject.Predmet.SudioniciListNaziv>
  <DomainObject.Predmet.SudioniciListAdressOIB>
    <izvorni_sadrzaj>
      <item>FINA Regionalni centar Zagreb, OIB 85821130368, Trg svibanjskih žrtava 1995.1,10000 Zagreb</item>
      <item>SVIJET PROMOCIJA d.o.o. za trgovinu i usluge, OIB 97288984943, Savska 108,10000 Zagreb</item>
      <item>Juraj Puškar, OIB 11519626799, Slavka Kolara 56,10410 Velika Gorica</item>
    </izvorni_sadrzaj>
    <derivirana_varijabla naziv="DomainObject.Predmet.SudioniciListAdressOIB_1">
      <item>FINA Regionalni centar Zagreb, OIB 85821130368, Trg svibanjskih žrtava 1995.1,10000 Zagreb</item>
      <item>SVIJET PROMOCIJA d.o.o. za trgovinu i usluge, OIB 97288984943, Savska 108,10000 Zagreb</item>
      <item>Juraj Puškar, OIB 11519626799, Slavka Kolara 56,10410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97288984943</item>
      <item>, OIB 11519626799</item>
    </izvorni_sadrzaj>
    <derivirana_varijabla naziv="DomainObject.Predmet.SudioniciListNazivOIB_1">
      <item>, OIB 85821130368</item>
      <item>, OIB 97288984943</item>
      <item>, OIB 11519626799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49A7A-7D0E-4616-ADE4-51B2D2D33F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714</properties:Words>
  <properties:Characters>3767</properties:Characters>
  <properties:Lines>91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2017-10-30T13:27:00Z</dcterms:created>
  <dc:creator>x</dc:creator>
  <cp:lastModifiedBy>Matea Bizjak</cp:lastModifiedBy>
  <cp:lastPrinted>2017-10-31T08:45:00Z</cp:lastPrinted>
  <dcterms:modified xmlns:xsi="http://www.w3.org/2001/XMLSchema-instance" xsi:type="dcterms:W3CDTF">2017-10-31T08:45:00Z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