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2a55" w14:paraId="0de2a55" w:rsidRDefault="007A22B7" w:rsidP="007A22B7" w:rsidR="007A22B7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22B7" w:rsidP="007A22B7" w:rsidR="007A22B7">
      <w:pPr>
        <w:tabs>
          <w:tab w:pos="7020" w:val="left"/>
        </w:tabs>
      </w:pPr>
      <w:r>
        <w:t xml:space="preserve">REPUBLIKA HRVATSKA </w:t>
      </w:r>
    </w:p>
    <w:p w:rsidRDefault="007A22B7" w:rsidP="007A22B7" w:rsidR="007A22B7">
      <w:r>
        <w:t xml:space="preserve">  Trgovački sud u Zagrebu</w:t>
      </w:r>
    </w:p>
    <w:p w:rsidRDefault="007A22B7" w:rsidP="007A22B7" w:rsidR="007A22B7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7A22B7" w:rsidP="007A22B7" w:rsidR="007A22B7"/>
    <w:p w:rsidRDefault="007A22B7" w:rsidP="007A22B7" w:rsidR="007A22B7"/>
    <w:p w:rsidRDefault="007A22B7" w:rsidP="007A22B7" w:rsidR="007A22B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8579F">
        <w:t>6707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4228F3">
        <w:t>dana 31</w:t>
      </w:r>
      <w:r>
        <w:t>. prosinca 2015. godine, objavljuje:</w:t>
      </w:r>
    </w:p>
    <w:p w:rsidRDefault="007A22B7" w:rsidP="007A22B7" w:rsidR="007A22B7">
      <w:pPr>
        <w:jc w:val="center"/>
        <w:rPr>
          <w:b/>
        </w:rPr>
      </w:pPr>
    </w:p>
    <w:p w:rsidRDefault="007A22B7" w:rsidP="007A22B7" w:rsidR="007A22B7">
      <w:pPr>
        <w:jc w:val="center"/>
        <w:rPr>
          <w:b/>
        </w:rPr>
      </w:pPr>
      <w:r>
        <w:rPr>
          <w:b/>
        </w:rPr>
        <w:t>O G L A S</w:t>
      </w:r>
    </w:p>
    <w:p w:rsidRDefault="007A22B7" w:rsidP="007A22B7" w:rsidR="007A22B7">
      <w:pPr>
        <w:rPr>
          <w:b/>
        </w:rPr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Za dužnika  </w:t>
      </w:r>
      <w:r w:rsidR="0038579F">
        <w:t>FRIZERSKI STUDIO NIKOLINA d.o.o. OIB:34628826665, Zagreb, Dubravka Dujšina 3</w:t>
      </w:r>
    </w:p>
    <w:p w:rsidRDefault="007A22B7" w:rsidP="007A22B7" w:rsidR="007A22B7">
      <w:pPr>
        <w:pStyle w:val="Odlomakpopisa"/>
        <w:ind w:left="1428"/>
      </w:pPr>
    </w:p>
    <w:p w:rsidRDefault="007A22B7" w:rsidP="007A22B7" w:rsidR="007A22B7">
      <w:pPr>
        <w:pStyle w:val="Odlomakpopisa"/>
        <w:numPr>
          <w:ilvl w:val="0"/>
          <w:numId w:val="4"/>
        </w:numPr>
      </w:pPr>
      <w:r>
        <w:t xml:space="preserve">Iznos duga evidentiran na temelju neizvršenih osnova za plaćanje je </w:t>
      </w:r>
      <w:r w:rsidR="0038579F">
        <w:t>11.360,60</w:t>
      </w:r>
      <w:r>
        <w:t xml:space="preserve"> kuna.</w:t>
      </w:r>
    </w:p>
    <w:p w:rsidRDefault="007A22B7" w:rsidP="007A22B7" w:rsidR="007A22B7">
      <w:pPr>
        <w:ind w:left="360"/>
      </w:pPr>
      <w:r>
        <w:t xml:space="preserve"> </w:t>
      </w: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A22B7" w:rsidP="007A22B7" w:rsidR="007A22B7">
      <w:pPr>
        <w:ind w:firstLine="720"/>
        <w:jc w:val="both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22B7" w:rsidP="007A22B7" w:rsidR="007A22B7">
      <w:pPr>
        <w:pStyle w:val="Odlomakpopisa"/>
      </w:pPr>
    </w:p>
    <w:p w:rsidRDefault="007A22B7" w:rsidP="007A22B7" w:rsidR="007A22B7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7A22B7" w:rsidP="007A22B7" w:rsidR="007A22B7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A22B7" w:rsidP="007A22B7" w:rsidR="007A22B7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22B7" w:rsidP="007A22B7" w:rsidR="007A22B7">
      <w:pPr>
        <w:jc w:val="center"/>
      </w:pPr>
    </w:p>
    <w:p w:rsidRDefault="004228F3" w:rsidP="007A22B7" w:rsidR="007A22B7">
      <w:pPr>
        <w:jc w:val="center"/>
      </w:pPr>
      <w:r>
        <w:t>Zagreb, 31</w:t>
      </w:r>
      <w:r w:rsidR="007A22B7">
        <w:t>. prosinca 2015. godine</w:t>
      </w:r>
    </w:p>
    <w:p w:rsidRDefault="007A22B7" w:rsidP="007A22B7" w:rsidR="007A22B7">
      <w:pPr>
        <w:ind w:left="7788"/>
      </w:pPr>
      <w:r>
        <w:t xml:space="preserve">     Sudac:</w:t>
      </w:r>
    </w:p>
    <w:p w:rsidRDefault="007A22B7" w:rsidP="007A22B7" w:rsidR="007A22B7">
      <w:pPr>
        <w:jc w:val="right"/>
      </w:pPr>
      <w:r>
        <w:t xml:space="preserve">          Ljiljana Tomić </w:t>
      </w:r>
    </w:p>
    <w:p w:rsidRDefault="007A22B7" w:rsidP="007A22B7" w:rsidR="007A22B7">
      <w:pPr>
        <w:jc w:val="right"/>
      </w:pPr>
    </w:p>
    <w:p w:rsidRDefault="007A22B7" w:rsidP="007A22B7" w:rsidR="007A22B7">
      <w:pPr>
        <w:jc w:val="right"/>
      </w:pPr>
    </w:p>
    <w:p w:rsidRDefault="007A22B7" w:rsidP="007A22B7" w:rsidR="007A22B7">
      <w:r>
        <w:t>DNA: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 xml:space="preserve">e- oglasna ploča – dužnik – za javnost </w:t>
      </w:r>
    </w:p>
    <w:p w:rsidRDefault="007A22B7" w:rsidP="007A22B7" w:rsidR="007A22B7">
      <w:pPr>
        <w:pStyle w:val="Odlomakpopisa"/>
        <w:numPr>
          <w:ilvl w:val="0"/>
          <w:numId w:val="5"/>
        </w:numPr>
      </w:pPr>
      <w:r>
        <w:t>kal</w:t>
      </w:r>
    </w:p>
    <w:p w:rsidRDefault="007E4ACB" w:rsidP="007A22B7" w:rsidR="007E4ACB" w:rsidRPr="007A22B7"/>
    <w:sectPr w:rsidSect="00CD7BC8" w:rsidR="007E4ACB" w:rsidRPr="007A22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28F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38579F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E121E"/>
    <w:rsid w:val="00201E7D"/>
    <w:rsid w:val="003245C6"/>
    <w:rsid w:val="003609F8"/>
    <w:rsid w:val="00372AAE"/>
    <w:rsid w:val="0038579F"/>
    <w:rsid w:val="003D692E"/>
    <w:rsid w:val="003E3507"/>
    <w:rsid w:val="00400844"/>
    <w:rsid w:val="004228F3"/>
    <w:rsid w:val="005173B7"/>
    <w:rsid w:val="00554F72"/>
    <w:rsid w:val="00561DA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6707</izvorni_sadrzaj>
    <derivirana_varijabla naziv="DomainObject.Predmet.Broj_1">6707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St-6707/2015</izvorni_sadrzaj>
    <derivirana_varijabla naziv="DomainObject.Predmet.OznakaBroj_1">St-6707/2015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NIKOLINA d.o.o. zastupanog po punomoćniku NIKOLINA JAKOPOVIĆ</izvorni_sadrzaj>
    <derivirana_varijabla naziv="DomainObject.Predmet.ProtustrankaFormated_1">  FRIZERSKI STUDIO NIKOLINA d.o.o. zastupanog po punomoćniku NIKOLINA JAKOPOVIĆ</derivirana_varijabla>
  </DomainObject.Predmet.ProtustrankaFormated>
  <DomainObject.Predmet.ProtustrankaFormatedOIB>
    <izvorni_sadrzaj>  FRIZERSKI STUDIO NIKOLINA d.o.o., OIB 34628826665 zastupanog po punomoćniku NIKOLINA JAKOPOVIĆ</izvorni_sadrzaj>
    <derivirana_varijabla naziv="DomainObject.Predmet.ProtustrankaFormatedOIB_1">  FRIZERSKI STUDIO NIKOLINA d.o.o., OIB 34628826665 zastupanog po punomoćniku NIKOLINA JAKOPOVIĆ</derivirana_varijabla>
  </DomainObject.Predmet.ProtustrankaFormatedOIB>
  <DomainObject.Predmet.ProtustrankaFormatedWithAdress>
    <izvorni_sadrzaj> FRIZERSKI STUDIO NIKOLINA d.o.o., Dubravka Dujšina 3, 10000 Zagreb zastupanog po punomoćniku NIKOLINA JAKOPOVIĆ</izvorni_sadrzaj>
    <derivirana_varijabla naziv="DomainObject.Predmet.ProtustrankaFormatedWithAdress_1"> FRIZERSKI STUDIO NIKOLINA d.o.o., Dubravka Dujšina 3, 10000 Zagreb zastupanog po punomoćniku NIKOLINA JAKOPOVIĆ</derivirana_varijabla>
  </DomainObject.Predmet.ProtustrankaFormatedWithAdress>
  <DomainObject.Predmet.ProtustrankaFormatedWithAdressOIB>
    <izvorni_sadrzaj> FRIZERSKI STUDIO NIKOLINA d.o.o., OIB 34628826665, Dubravka Dujšina 3, 10000 Zagreb zastupanog po punomoćniku NIKOLINA JAKOPOVIĆ</izvorni_sadrzaj>
    <derivirana_varijabla naziv="DomainObject.Predmet.ProtustrankaFormatedWithAdressOIB_1"> FRIZERSKI STUDIO NIKOLINA d.o.o., OIB 34628826665, Dubravka Dujšina 3, 10000 Zagreb zastupanog po punomoćniku NIKOLINA JAKOPOVIĆ</derivirana_varijabla>
  </DomainObject.Predmet.ProtustrankaFormatedWithAdressOIB>
  <DomainObject.Predmet.ProtustrankaWithAdress>
    <izvorni_sadrzaj>FRIZERSKI STUDIO NIKOLINA d.o.o. Dubravka Dujšina 3, 10000 Zagreb</izvorni_sadrzaj>
    <derivirana_varijabla naziv="DomainObject.Predmet.ProtustrankaWithAdress_1">FRIZERSKI STUDIO NIKOLINA d.o.o. Dubravka Dujšina 3, 10000 Zagreb</derivirana_varijabla>
  </DomainObject.Predmet.ProtustrankaWithAdress>
  <DomainObject.Predmet.ProtustrankaWithAdressOIB>
    <izvorni_sadrzaj>FRIZERSKI STUDIO NIKOLINA d.o.o., OIB 34628826665, Dubravka Dujšina 3, 10000 Zagreb</izvorni_sadrzaj>
    <derivirana_varijabla naziv="DomainObject.Predmet.ProtustrankaWithAdressOIB_1">FRIZERSKI STUDIO NIKOLINA d.o.o., OIB 34628826665, Dubravka Dujšina 3, 10000 Zagreb</derivirana_varijabla>
  </DomainObject.Predmet.ProtustrankaWithAdressOIB>
  <DomainObject.Predmet.ProtustrankaNazivFormated>
    <izvorni_sadrzaj>FRIZERSKI STUDIO NIKOLINA d.o.o.</izvorni_sadrzaj>
    <derivirana_varijabla naziv="DomainObject.Predmet.ProtustrankaNazivFormated_1">FRIZERSKI STUDIO NIKOLINA d.o.o.</derivirana_varijabla>
  </DomainObject.Predmet.ProtustrankaNazivFormated>
  <DomainObject.Predmet.ProtustrankaNazivFormatedOIB>
    <izvorni_sadrzaj>FRIZERSKI STUDIO NIKOLINA d.o.o., OIB 34628826665</izvorni_sadrzaj>
    <derivirana_varijabla naziv="DomainObject.Predmet.ProtustrankaNazivFormatedOIB_1">FRIZERSKI STUDIO NIKOLINA d.o.o., OIB 34628826665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FRIZERSKI STUDIO NIKOLINA d.o.o. zastupanog po punomoćniku NIKOLINA JAKOPOVIĆ</item>
    </izvorni_sadrzaj>
    <derivirana_varijabla naziv="DomainObject.Predmet.ProtuStrankaListFormated_1">
      <item>FRIZERSKI STUDIO NIKOLINA d.o.o. zastupanog po punomoćniku NIKOLINA JAKOPOVIĆ</item>
    </derivirana_varijabla>
  </DomainObject.Predmet.ProtuStrankaListFormated>
  <DomainObject.Predmet.ProtuStrankaListFormatedOIB>
    <izvorni_sadrzaj>
      <item>FRIZERSKI STUDIO NIKOLINA d.o.o., OIB 34628826665 zastupanog po punomoćniku NIKOLINA JAKOPOVIĆ</item>
    </izvorni_sadrzaj>
    <derivirana_varijabla naziv="DomainObject.Predmet.ProtuStrankaListFormatedOIB_1">
      <item>FRIZERSKI STUDIO NIKOLINA d.o.o., OIB 34628826665 zastupanog po punomoćniku NIKOLINA JAKOPOVIĆ</item>
    </derivirana_varijabla>
  </DomainObject.Predmet.ProtuStrankaListFormatedOIB>
  <DomainObject.Predmet.ProtuStrankaListFormatedWithAdress>
    <izvorni_sadrzaj>
      <item>FRIZERSKI STUDIO NIKOLINA d.o.o., Dubravka Dujšina 3, 10000 Zagreb zastupanog po punomoćniku NIKOLINA JAKOPOVIĆ</item>
    </izvorni_sadrzaj>
    <derivirana_varijabla naziv="DomainObject.Predmet.ProtuStrankaListFormatedWithAdress_1">
      <item>FRIZERSKI STUDIO NIKOLINA d.o.o., Dubravka Dujšina 3, 10000 Zagreb zastupanog po punomoćniku NIKOLINA JAKOPOVIĆ</item>
    </derivirana_varijabla>
  </DomainObject.Predmet.ProtuStrankaListFormatedWithAdress>
  <DomainObject.Predmet.ProtuStrankaListFormatedWithAdressOIB>
    <izvorni_sadrzaj>
      <item>FRIZERSKI STUDIO NIKOLINA d.o.o., OIB 34628826665, Dubravka Dujšina 3, 10000 Zagreb zastupanog po punomoćniku NIKOLINA JAKOPOVIĆ</item>
    </izvorni_sadrzaj>
    <derivirana_varijabla naziv="DomainObject.Predmet.ProtuStrankaListFormatedWithAdressOIB_1">
      <item>FRIZERSKI STUDIO NIKOLINA d.o.o., OIB 34628826665, Dubravka Dujšina 3, 10000 Zagreb zastupanog po punomoćniku NIKOLINA JAKOPOVIĆ</item>
    </derivirana_varijabla>
  </DomainObject.Predmet.ProtuStrankaListFormatedWithAdressOIB>
  <DomainObject.Predmet.ProtuStrankaListNazivFormated>
    <izvorni_sadrzaj>
      <item>FRIZERSKI STUDIO NIKOLINA d.o.o.</item>
    </izvorni_sadrzaj>
    <derivirana_varijabla naziv="DomainObject.Predmet.ProtuStrankaListNazivFormated_1">
      <item>FRIZERSKI STUDIO NIKOLINA d.o.o.</item>
    </derivirana_varijabla>
  </DomainObject.Predmet.ProtuStrankaListNazivFormated>
  <DomainObject.Predmet.ProtuStrankaListNazivFormatedOIB>
    <izvorni_sadrzaj>
      <item>FRIZERSKI STUDIO NIKOLINA d.o.o., OIB 34628826665</item>
    </izvorni_sadrzaj>
    <derivirana_varijabla naziv="DomainObject.Predmet.ProtuStrankaListNazivFormatedOIB_1">
      <item>FRIZERSKI STUDIO NIKOLINA d.o.o., OIB 34628826665</item>
    </derivirana_varijabla>
  </DomainObject.Predmet.ProtuStrankaListNazivFormatedOIB>
  <DomainObject.Predmet.OstaliListFormated>
    <izvorni_sadrzaj>
      <item>NIKOLINA JAKOPOVIĆ punomoćnik sudionika u postupku FRIZERSKI STUDIO NIKOLINA d.o.o.</item>
    </izvorni_sadrzaj>
    <derivirana_varijabla naziv="DomainObject.Predmet.OstaliListFormated_1">
      <item>NIKOLINA JAKOPOVIĆ punomoćnik sudionika u postupku FRIZERSKI STUDIO NIKOLINA d.o.o.</item>
    </derivirana_varijabla>
  </DomainObject.Predmet.OstaliListFormated>
  <DomainObject.Predmet.OstaliListFormatedOIB>
    <izvorni_sadrzaj>
      <item>NIKOLINA JAKOPOVIĆ, OIB 54387603860 punomoćnik sudionika u postupku FRIZERSKI STUDIO NIKOLINA d.o.o.</item>
    </izvorni_sadrzaj>
    <derivirana_varijabla naziv="DomainObject.Predmet.OstaliListFormatedOIB_1">
      <item>NIKOLINA JAKOPOVIĆ, OIB 54387603860 punomoćnik sudionika u postupku FRIZERSKI STUDIO NIKOLINA d.o.o.</item>
    </derivirana_varijabla>
  </DomainObject.Predmet.OstaliListFormatedOIB>
  <DomainObject.Predmet.OstaliListFormatedWithAdress>
    <izvorni_sadrzaj>
      <item>NIKOLINA JAKOPOVIĆ, GORNJI BUKOVAC III ODVOJAK 4, 10000 Zagreb punomoćnik sudionika u postupku FRIZERSKI STUDIO NIKOLINA d.o.o.</item>
    </izvorni_sadrzaj>
    <derivirana_varijabla naziv="DomainObject.Predmet.OstaliListFormatedWithAdress_1">
      <item>NIKOLINA JAKOPOVIĆ, GORNJI BUKOVAC III ODVOJAK 4, 10000 Zagreb punomoćnik sudionika u postupku FRIZERSKI STUDIO NIKOLINA d.o.o.</item>
    </derivirana_varijabla>
  </DomainObject.Predmet.OstaliListFormatedWithAdress>
  <DomainObject.Predmet.OstaliListFormatedWithAdressOIB>
    <izvorni_sadrzaj>
      <item>NIKOLINA JAKOPOVIĆ, OIB 54387603860, GORNJI BUKOVAC III ODVOJAK 4, 10000 Zagreb punomoćnik sudionika u postupku FRIZERSKI STUDIO NIKOLINA d.o.o.</item>
    </izvorni_sadrzaj>
    <derivirana_varijabla naziv="DomainObject.Predmet.OstaliListFormatedWithAdressOIB_1">
      <item>NIKOLINA JAKOPOVIĆ, OIB 54387603860, GORNJI BUKOVAC III ODVOJAK 4, 10000 Zagreb punomoćnik sudionika u postupku FRIZERSKI STUDIO NIKOLINA d.o.o.</item>
    </derivirana_varijabla>
  </DomainObject.Predmet.OstaliListFormatedWithAdressOIB>
  <DomainObject.Predmet.OstaliListNazivFormated>
    <izvorni_sadrzaj>
      <item>NIKOLINA JAKOPOVIĆ</item>
    </izvorni_sadrzaj>
    <derivirana_varijabla naziv="DomainObject.Predmet.OstaliListNazivFormated_1">
      <item>NIKOLINA JAKOPOVIĆ</item>
    </derivirana_varijabla>
  </DomainObject.Predmet.OstaliListNazivFormated>
  <DomainObject.Predmet.OstaliListNazivFormatedOIB>
    <izvorni_sadrzaj>
      <item>NIKOLINA JAKOPOVIĆ, OIB 54387603860</item>
    </izvorni_sadrzaj>
    <derivirana_varijabla naziv="DomainObject.Predmet.OstaliListNazivFormatedOIB_1">
      <item>NIKOLINA JAKOPOVIĆ, OIB 54387603860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FRIZERSKI STUDIO NIKOLINA d.o.o.</izvorni_sadrzaj>
    <derivirana_varijabla naziv="DomainObject.Predmet.ProtustrankaIDrugi_1">FRIZERSKI STUDIO NIKOLINA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FRIZERSKI STUDIO NIKOLINA d.o.o., OIB 34628826665, Dubravka Dujšina 3, 10000 Zagreb</izvorni_sadrzaj>
    <derivirana_varijabla naziv="DomainObject.Predmet.ProtustrankaIDrugiAdressOIB_1">FRIZERSKI STUDIO NIKOLINA d.o.o., OIB 34628826665, Dubravka Dujšina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FRIZERSKI STUDIO NIKOLINA d.o.o.</item>
      <item>NIKOLINA JAKOPOVIĆ</item>
    </izvorni_sadrzaj>
    <derivirana_varijabla naziv="DomainObject.Predmet.SudioniciListNaziv_1">
      <item>FINA Regionalni centar Zagreb</item>
      <item>FRIZERSKI STUDIO NIKOLINA d.o.o.</item>
      <item>NIKOLINA JAKOPOVIĆ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FRIZERSKI STUDIO NIKOLINA d.o.o., OIB 34628826665, Dubravka Dujšina 3,10000 Zagreb</item>
      <item>NIKOLINA JAKOPOVIĆ, OIB 54387603860, GORNJI BUKOVAC III ODVOJAK 4,10000 Zagreb</item>
    </izvorni_sadrzaj>
    <derivirana_varijabla naziv="DomainObject.Predmet.SudioniciListAdressOIB_1">
      <item>FINA Regionalni centar Zagreb, OIB 85821130368, Trg svibanjskih žrtava 1995. 1,10000 Zagreb</item>
      <item>FRIZERSKI STUDIO NIKOLINA d.o.o., OIB 34628826665, Dubravka Dujšina 3,10000 Zagreb</item>
      <item>NIKOLINA JAKOPOVIĆ, OIB 54387603860, GORNJI BUKOVAC III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34628826665</item>
      <item>, OIB 54387603860</item>
    </izvorni_sadrzaj>
    <derivirana_varijabla naziv="DomainObject.Predmet.SudioniciListNazivOIB_1">
      <item>, OIB 85821130368</item>
      <item>, OIB 34628826665</item>
      <item>, OIB 54387603860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45</properties:Lines>
  <properties:Paragraphs>18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2015-12-31T08:07:00Z</cp:lastPrinted>
  <dcterms:modified xmlns:xsi="http://www.w3.org/2001/XMLSchema-instance" xsi:type="dcterms:W3CDTF">2015-12-31T08:07:00Z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