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feb8" w14:paraId="391feb8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CF4D49">
        <w:t>DOM PROMET zadruga za građevinarstvo, proizvodnju, trgovinu i usluge, Đurđevac, Kralja Tomislava 79,</w:t>
      </w:r>
      <w:r w:rsidR="007E091A">
        <w:t xml:space="preserve"> </w:t>
      </w:r>
      <w:r w:rsidR="000571E3">
        <w:t xml:space="preserve">MBS: </w:t>
      </w:r>
      <w:r w:rsidR="00CF4D49">
        <w:t>010071889</w:t>
      </w:r>
      <w:r w:rsidR="000571E3">
        <w:t>, OIB:</w:t>
      </w:r>
      <w:r w:rsidR="007E091A">
        <w:t xml:space="preserve"> </w:t>
      </w:r>
      <w:r w:rsidR="00CF4D49">
        <w:t>00063434409</w:t>
      </w:r>
      <w:r w:rsidR="00824366">
        <w:t>, dana 1</w:t>
      </w:r>
      <w:r w:rsidR="00ED24EE">
        <w:t>3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CF4D49" w:rsidRPr="00CF4D49">
        <w:t xml:space="preserve"> </w:t>
      </w:r>
      <w:r w:rsidR="00CF4D49">
        <w:t>DOM PROMET zadruga za građevinarstvo, proizvodnju, trgovinu i usluge, Đurđevac, Kralja Tomislava 79, MBS: 010071889, OIB: 00063434409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CF4D49">
        <w:t>DOM PROMET zadruga za građevinarstvo, proizvodnju, trgovinu i usluge, Đurđevac, Kralja Tomislava 79, MBS: 010071889, OIB: 00063434409.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CF4D49">
        <w:t>Ivan Gjurašić, Zagreb, Petrinjska 28</w:t>
      </w:r>
      <w:r w:rsidR="0085571B">
        <w:t xml:space="preserve">, OIB: </w:t>
      </w:r>
      <w:r w:rsidR="00CF4D49">
        <w:t>66025260916</w:t>
      </w:r>
      <w:r w:rsidR="00ED24EE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CF4D49" w:rsidRPr="00CF4D49">
        <w:t xml:space="preserve"> </w:t>
      </w:r>
      <w:r w:rsidR="00CF4D49">
        <w:t>DOM PROMET zadruga za građevinarstvo, proizvodnju, trgovinu i usluge, Đurđevac, Kralja Tomislava 79, MBS: 010071889, OIB: 00063434409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62227">
        <w:rPr>
          <w:szCs w:val="24"/>
        </w:rPr>
        <w:t>16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1D3346" w:rsidR="00B518D8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424ED" w:rsidP="001D3346" w:rsidR="000424ED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CF4D49">
        <w:rPr>
          <w:szCs w:val="24"/>
        </w:rPr>
        <w:t>DOM PROMET zadruga za građevinarstvo, proizvodnju, trgovinu i usluge, Đurđevac, Kralja Tomislava 79</w:t>
      </w:r>
      <w:r w:rsidR="0085571B">
        <w:rPr>
          <w:szCs w:val="24"/>
        </w:rPr>
        <w:t xml:space="preserve">                               </w:t>
      </w:r>
    </w:p>
    <w:p w:rsidRDefault="00CF4D49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Upraviteljica zadruge Adrijana Ribić iz Đurđevca, Vladimira Nazora 13      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CF4D49">
        <w:rPr>
          <w:szCs w:val="24"/>
        </w:rPr>
        <w:t>Đurđevac, Stjepana Radića 1</w:t>
      </w:r>
      <w:r w:rsidR="00ED24EE">
        <w:rPr>
          <w:szCs w:val="24"/>
        </w:rPr>
        <w:t xml:space="preserve">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CF4D49">
        <w:rPr>
          <w:szCs w:val="24"/>
        </w:rPr>
        <w:t xml:space="preserve">Ivan Gjurašić, Zagreb, Petrinjska 28             </w:t>
      </w:r>
      <w:r w:rsidR="00E62227">
        <w:rPr>
          <w:szCs w:val="24"/>
        </w:rPr>
        <w:t xml:space="preserve">                  </w:t>
      </w:r>
      <w:r w:rsidR="0085571B">
        <w:rPr>
          <w:szCs w:val="24"/>
        </w:rPr>
        <w:t xml:space="preserve">   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70C4">
      <w:rPr>
        <w:noProof/>
      </w:rPr>
      <w:t>2</w:t>
    </w:r>
    <w:r>
      <w:fldChar w:fldCharType="end"/>
    </w:r>
  </w:p>
  <w:p w:rsidRDefault="00CF4D49" w:rsidP="00CF4D49" w:rsidR="00CF4D49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St-148/15-5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CF4D49">
      <w:rPr>
        <w:szCs w:val="24"/>
      </w:rPr>
      <w:t>148/15-5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571E3"/>
    <w:rsid w:val="00064E14"/>
    <w:rsid w:val="000B15A6"/>
    <w:rsid w:val="000D1780"/>
    <w:rsid w:val="000E1119"/>
    <w:rsid w:val="00165044"/>
    <w:rsid w:val="001B25D6"/>
    <w:rsid w:val="001D3346"/>
    <w:rsid w:val="001F082B"/>
    <w:rsid w:val="00226E03"/>
    <w:rsid w:val="00255595"/>
    <w:rsid w:val="002A6059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70C4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0C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0C4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0C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0C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0C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0C4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0C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0C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PROMET zadruga za građevinarstvo, proizvodnju, trgovinu i usluge</izvorni_sadrzaj>
    <derivirana_varijabla naziv="DomainObject.Predmet.ProtustrankaFormated_1">  DOM PROMET zadruga za građevinarstvo, proizvodnju, trgovinu i usluge</derivirana_varijabla>
  </DomainObject.Predmet.ProtustrankaFormated>
  <DomainObject.Predmet.ProtustrankaFormatedOIB>
    <izvorni_sadrzaj>  DOM PROMET zadruga za građevinarstvo, proizvodnju, trgovinu i usluge, OIB 00063434409</izvorni_sadrzaj>
    <derivirana_varijabla naziv="DomainObject.Predmet.ProtustrankaFormatedOIB_1">  DOM PROMET zadruga za građevinarstvo, proizvodnju, trgovinu i usluge, OIB 00063434409</derivirana_varijabla>
  </DomainObject.Predmet.ProtustrankaFormatedOIB>
  <DomainObject.Predmet.ProtustrankaFormatedWithAdress>
    <izvorni_sadrzaj> DOM PROMET zadruga za građevinarstvo, proizvodnju, trgovinu i usluge, Kralja Tomislava 79, 48350 Đurđevac</izvorni_sadrzaj>
    <derivirana_varijabla naziv="DomainObject.Predmet.ProtustrankaFormatedWithAdress_1"> DOM PROMET zadruga za građevinarstvo, proizvodnju, trgovinu i usluge, Kralja Tomislava 79, 48350 Đurđevac</derivirana_varijabla>
  </DomainObject.Predmet.ProtustrankaFormatedWithAdress>
  <DomainObject.Predmet.ProtustrankaFormatedWithAdressOIB>
    <izvorni_sadrzaj> DOM PROMET zadruga za građevinarstvo, proizvodnju, trgovinu i usluge, OIB 00063434409, Kralja Tomislava 79, 48350 Đurđevac</izvorni_sadrzaj>
    <derivirana_varijabla naziv="DomainObject.Predmet.ProtustrankaFormatedWithAdressOIB_1"> DOM PROMET zadruga za građevinarstvo, proizvodnju, trgovinu i usluge, OIB 00063434409, Kralja Tomislava 79, 48350 Đurđevac</derivirana_varijabla>
  </DomainObject.Predmet.ProtustrankaFormatedWithAdressOIB>
  <DomainObject.Predmet.ProtustrankaWithAdress>
    <izvorni_sadrzaj>DOM PROMET zadruga za građevinarstvo, proizvodnju, trgovinu i usluge Kralja Tomislava 79, 48350 Đurđevac</izvorni_sadrzaj>
    <derivirana_varijabla naziv="DomainObject.Predmet.ProtustrankaWithAdress_1">DOM PROMET zadruga za građevinarstvo, proizvodnju, trgovinu i usluge Kralja Tomislava 79, 48350 Đurđevac</derivirana_varijabla>
  </DomainObject.Predmet.ProtustrankaWithAdress>
  <DomainObject.Predmet.ProtustrankaWithAdressOIB>
    <izvorni_sadrzaj>DOM PROMET zadruga za građevinarstvo, proizvodnju, trgovinu i usluge, OIB 00063434409, Kralja Tomislava 79, 48350 Đurđevac</izvorni_sadrzaj>
    <derivirana_varijabla naziv="DomainObject.Predmet.ProtustrankaWithAdressOIB_1">DOM PROMET zadruga za građevinarstvo, proizvodnju, trgovinu i usluge, OIB 00063434409, Kralja Tomislava 79, 48350 Đurđevac</derivirana_varijabla>
  </DomainObject.Predmet.ProtustrankaWithAdressOIB>
  <DomainObject.Predmet.ProtustrankaNazivFormated>
    <izvorni_sadrzaj>DOM PROMET zadruga za građevinarstvo, proizvodnju, trgovinu i usluge</izvorni_sadrzaj>
    <derivirana_varijabla naziv="DomainObject.Predmet.ProtustrankaNazivFormated_1">DOM PROMET zadruga za građevinarstvo, proizvodnju, trgovinu i usluge</derivirana_varijabla>
  </DomainObject.Predmet.ProtustrankaNazivFormated>
  <DomainObject.Predmet.ProtustrankaNazivFormatedOIB>
    <izvorni_sadrzaj>DOM PROMET zadruga za građevinarstvo, proizvodnju, trgovinu i usluge, OIB 00063434409</izvorni_sadrzaj>
    <derivirana_varijabla naziv="DomainObject.Predmet.ProtustrankaNazivFormatedOIB_1">DOM PROMET zadruga za građevinarstvo, proizvodnju, trgovinu i usluge, OIB 00063434409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156294.79</izvorni_sadrzaj>
    <derivirana_varijabla naziv="DomainObject.Predmet.TrenutnaVrijednost_1">156294.79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DOM PROMET zadruga za građevinarstvo, proizvodnju, trgovinu i usluge</item>
    </izvorni_sadrzaj>
    <derivirana_varijabla naziv="DomainObject.Predmet.ProtuStrankaListFormated_1">
      <item>DOM PROMET zadruga za građevinarstvo, proizvodnju, trgovinu i usluge</item>
    </derivirana_varijabla>
  </DomainObject.Predmet.ProtuStrankaListFormated>
  <DomainObject.Predmet.ProtuStrankaListFormatedOIB>
    <izvorni_sadrzaj>
      <item>DOM PROMET zadruga za građevinarstvo, proizvodnju, trgovinu i usluge, OIB 00063434409</item>
    </izvorni_sadrzaj>
    <derivirana_varijabla naziv="DomainObject.Predmet.ProtuStrankaListFormatedOIB_1">
      <item>DOM PROMET zadruga za građevinarstvo, proizvodnju, trgovinu i usluge, OIB 00063434409</item>
    </derivirana_varijabla>
  </DomainObject.Predmet.ProtuStrankaListFormatedOIB>
  <DomainObject.Predmet.ProtuStrankaListFormatedWithAdress>
    <izvorni_sadrzaj>
      <item>DOM PROMET zadruga za građevinarstvo, proizvodnju, trgovinu i usluge, Kralja Tomislava 79, 48350 Đurđevac</item>
    </izvorni_sadrzaj>
    <derivirana_varijabla naziv="DomainObject.Predmet.ProtuStrankaListFormatedWithAdress_1">
      <item>DOM PROMET zadruga za građevinarstvo, proizvodnju, trgovinu i usluge, Kralja Tomislava 79, 48350 Đurđevac</item>
    </derivirana_varijabla>
  </DomainObject.Predmet.ProtuStrankaListFormatedWithAdress>
  <DomainObject.Predmet.ProtuStrankaListFormatedWithAdressOIB>
    <izvorni_sadrzaj>
      <item>DOM PROMET zadruga za građevinarstvo, proizvodnju, trgovinu i usluge, OIB 00063434409, Kralja Tomislava 79, 48350 Đurđevac</item>
    </izvorni_sadrzaj>
    <derivirana_varijabla naziv="DomainObject.Predmet.ProtuStrankaListFormatedWithAdressOIB_1">
      <item>DOM PROMET zadruga za građevinarstvo, proizvodnju, trgovinu i usluge, OIB 00063434409, Kralja Tomislava 79, 48350 Đurđevac</item>
    </derivirana_varijabla>
  </DomainObject.Predmet.ProtuStrankaListFormatedWithAdressOIB>
  <DomainObject.Predmet.ProtuStrankaListNazivFormated>
    <izvorni_sadrzaj>
      <item>DOM PROMET zadruga za građevinarstvo, proizvodnju, trgovinu i usluge</item>
    </izvorni_sadrzaj>
    <derivirana_varijabla naziv="DomainObject.Predmet.ProtuStrankaListNazivFormated_1">
      <item>DOM PROMET zadruga za građevinarstvo, proizvodnju, trgovinu i usluge</item>
    </derivirana_varijabla>
  </DomainObject.Predmet.ProtuStrankaListNazivFormated>
  <DomainObject.Predmet.ProtuStrankaListNazivFormatedOIB>
    <izvorni_sadrzaj>
      <item>DOM PROMET zadruga za građevinarstvo, proizvodnju, trgovinu i usluge, OIB 00063434409</item>
    </izvorni_sadrzaj>
    <derivirana_varijabla naziv="DomainObject.Predmet.ProtuStrankaListNazivFormatedOIB_1">
      <item>DOM PROMET zadruga za građevinarstvo, proizvodnju, trgovinu i usluge, OIB 00063434409</item>
    </derivirana_varijabla>
  </DomainObject.Predmet.ProtuStrankaListNazivFormatedOIB>
  <DomainObject.Predmet.OstaliListFormated>
    <izvorni_sadrzaj>
      <item>Sudski registar</item>
      <item>Ivan Gjurašić</item>
    </izvorni_sadrzaj>
    <derivirana_varijabla naziv="DomainObject.Predmet.OstaliListFormated_1">
      <item>Sudski registar</item>
      <item>Ivan Gjurašić</item>
    </derivirana_varijabla>
  </DomainObject.Predmet.OstaliListFormated>
  <DomainObject.Predmet.OstaliListFormatedOIB>
    <izvorni_sadrzaj>
      <item>Sudski registar</item>
      <item>Ivan Gjurašić, OIB 66025260916</item>
    </izvorni_sadrzaj>
    <derivirana_varijabla naziv="DomainObject.Predmet.OstaliListFormatedOIB_1">
      <item>Sudski registar</item>
      <item>Ivan Gjurašić, OIB 66025260916</item>
    </derivirana_varijabla>
  </DomainObject.Predmet.OstaliListFormatedOIB>
  <DomainObject.Predmet.OstaliListFormatedWithAdress>
    <izvorni_sadrzaj>
      <item>Sudski registar</item>
      <item>Ivan Gjurašić, Petrinjska 28, 10000 Zagreb</item>
    </izvorni_sadrzaj>
    <derivirana_varijabla naziv="DomainObject.Predmet.OstaliListFormatedWithAdress_1">
      <item>Sudski registar</item>
      <item>Ivan Gjurašić, Petrinjska 28, 10000 Zagreb</item>
    </derivirana_varijabla>
  </DomainObject.Predmet.OstaliListFormatedWithAdress>
  <DomainObject.Predmet.OstaliListFormatedWithAdressOIB>
    <izvorni_sadrzaj>
      <item>Sudski registar</item>
      <item>Ivan Gjurašić, OIB 66025260916, Petrinjska 28, 10000 Zagreb</item>
    </izvorni_sadrzaj>
    <derivirana_varijabla naziv="DomainObject.Predmet.OstaliListFormatedWithAdressOIB_1">
      <item>Sudski registar</item>
      <item>Ivan Gjurašić, OIB 66025260916, Petrinjska 28, 10000 Zagreb</item>
    </derivirana_varijabla>
  </DomainObject.Predmet.OstaliListFormatedWithAdressOIB>
  <DomainObject.Predmet.OstaliListNazivFormated>
    <izvorni_sadrzaj>
      <item>Sudski registar</item>
      <item>Ivan Gjurašić</item>
    </izvorni_sadrzaj>
    <derivirana_varijabla naziv="DomainObject.Predmet.OstaliListNazivFormated_1">
      <item>Sudski registar</item>
      <item>Ivan Gjurašić</item>
    </derivirana_varijabla>
  </DomainObject.Predmet.OstaliListNazivFormated>
  <DomainObject.Predmet.OstaliListNazivFormatedOIB>
    <izvorni_sadrzaj>
      <item>Sudski registar</item>
      <item>Ivan Gjurašić, OIB 66025260916</item>
    </izvorni_sadrzaj>
    <derivirana_varijabla naziv="DomainObject.Predmet.OstaliListNazivFormatedOIB_1">
      <item>Sudski registar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DOM PROMET zadruga za građevinarstvo, proizvodnju, trgovinu i usluge</izvorni_sadrzaj>
    <derivirana_varijabla naziv="DomainObject.Predmet.ProtustrankaIDrugi_1">DOM PROMET zadruga za građevinarstvo,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DOM PROMET zadruga za građevinarstvo, proizvodnju, trgovinu i usluge, OIB 00063434409, Kralja Tomislava 79, 48350 Đurđevac</izvorni_sadrzaj>
    <derivirana_varijabla naziv="DomainObject.Predmet.ProtustrankaIDrugiAdressOIB_1">DOM PROMET zadruga za građevinarstvo, proizvodnju, trgovinu i usluge, OIB 00063434409, Kralja Tomislava 79,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DOM PROMET zadruga za građevinarstvo, proizvodnju, trgovinu i usluge</item>
      <item>Sudski registar</item>
      <item>Ivan Gjurašić</item>
    </izvorni_sadrzaj>
    <derivirana_varijabla naziv="DomainObject.Predmet.SudioniciListNaziv_1">
      <item>Financijska agencija, Regionalni centar Zagreb, Podružnica Varaždin</item>
      <item>DOM PROMET zadruga za građevinarstvo, proizvodnju, trgovinu i usluge</item>
      <item>Sudski registar</item>
      <item>Ivan Gjurašić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DOM PROMET zadruga za građevinarstvo, proizvodnju, trgovinu i usluge, OIB 00063434409, Kralja Tomislava 79,48350 Đurđevac</item>
      <item>Sudski registar</item>
      <item>Ivan Gjurašić, OIB 66025260916, Petrinjska 28,10000 Zagreb</item>
    </izvorni_sadrzaj>
    <derivirana_varijabla naziv="DomainObject.Predmet.SudioniciListAdressOIB_1">
      <item>Financijska agencija, Regionalni centar Zagreb, Podružnica Varaždin, A. Cesarca 2,42000 Varaždin</item>
      <item>DOM PROMET zadruga za građevinarstvo, proizvodnju, trgovinu i usluge, OIB 00063434409, Kralja Tomislava 79,48350 Đurđevac</item>
      <item>Sudski registar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00063434409</item>
      <item>, OIB null</item>
      <item>, OIB 66025260916</item>
    </izvorni_sadrzaj>
    <derivirana_varijabla naziv="DomainObject.Predmet.SudioniciListNazivOIB_1">
      <item>, OIB null</item>
      <item>, OIB 00063434409</item>
      <item>, OIB null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3157</properties:Characters>
  <properties:Lines>90</properties:Lines>
  <properties:Paragraphs>31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2015-11-13T07:32:00Z</cp:lastPrinted>
  <dcterms:modified xmlns:xsi="http://www.w3.org/2001/XMLSchema-instance" xsi:type="dcterms:W3CDTF">2015-11-13T07:35:00Z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