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26306" w14:paraId="b326306" w:rsidRDefault="00734AAE" w:rsidP="00734AAE" w:rsidR="00734AA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4AAE" w:rsidP="00734AAE" w:rsidR="00734AA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34AAE" w:rsidP="00734AAE" w:rsidR="00734AA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34AAE" w:rsidP="00734AAE" w:rsidR="00734AA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34AAE" w:rsidP="00734AAE" w:rsidR="00734AA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34AAE" w:rsidP="00734AAE" w:rsidR="00734AA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34AAE" w:rsidP="00734AAE" w:rsidR="00734AAE" w:rsidRPr="005D578C">
      <w:pPr>
        <w:jc w:val="center"/>
        <w:rPr>
          <w:rFonts w:cs="Times New Roman" w:eastAsia="Times New Roman"/>
          <w:szCs w:val="24"/>
        </w:rPr>
      </w:pPr>
    </w:p>
    <w:p w:rsidRDefault="00734AAE" w:rsidP="00734AAE" w:rsidR="00734AA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34AAE" w:rsidP="00734AAE" w:rsidR="00734AAE" w:rsidRPr="005D578C">
      <w:pPr>
        <w:rPr>
          <w:rFonts w:cs="Times New Roman" w:eastAsia="Times New Roman"/>
          <w:szCs w:val="24"/>
        </w:rPr>
      </w:pPr>
    </w:p>
    <w:p w:rsidRDefault="00734AAE" w:rsidP="00734AAE" w:rsidR="00734AA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BELETIĆ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Motovun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Borgo 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01998873837, MBS 040104047,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14. ožujka 2016.</w:t>
      </w:r>
    </w:p>
    <w:p w:rsidRDefault="00734AAE" w:rsidP="00734AAE" w:rsidR="00734AAE" w:rsidRPr="005D578C">
      <w:pPr>
        <w:rPr>
          <w:rFonts w:cs="Times New Roman" w:eastAsia="Times New Roman"/>
          <w:szCs w:val="24"/>
        </w:rPr>
      </w:pPr>
    </w:p>
    <w:p w:rsidRDefault="00734AAE" w:rsidP="00734AAE" w:rsidR="00734AA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34AAE" w:rsidP="00734AAE" w:rsidR="00734AAE" w:rsidRPr="005D578C">
      <w:pPr>
        <w:rPr>
          <w:rFonts w:cs="Times New Roman" w:eastAsia="Times New Roman"/>
          <w:szCs w:val="24"/>
        </w:rPr>
      </w:pPr>
    </w:p>
    <w:p w:rsidRDefault="00734AAE" w:rsidP="00734AAE" w:rsidR="00734AA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BELETIĆ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Motovun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Borgo 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01998873837, MBS 040104047,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14.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09,00 sati.</w:t>
      </w:r>
    </w:p>
    <w:p w:rsidRDefault="00734AAE" w:rsidP="00734AAE" w:rsidR="00734AAE" w:rsidRPr="005D578C">
      <w:pPr>
        <w:rPr>
          <w:rFonts w:cs="Times New Roman" w:eastAsia="Times New Roman"/>
          <w:szCs w:val="24"/>
        </w:rPr>
      </w:pPr>
    </w:p>
    <w:p w:rsidRDefault="00734AAE" w:rsidP="00734AAE" w:rsidR="00734AA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734AAE">
        <w:rPr>
          <w:rFonts w:cs="Times New Roman" w:eastAsia="Times New Roman"/>
          <w:szCs w:val="20"/>
        </w:rPr>
        <w:t>Damir Debeljuh iz Pul</w:t>
      </w:r>
      <w:r>
        <w:rPr>
          <w:rFonts w:cs="Times New Roman" w:eastAsia="Times New Roman"/>
          <w:szCs w:val="20"/>
        </w:rPr>
        <w:t>e, Laginjina 6, OIB 29203139768.</w:t>
      </w:r>
    </w:p>
    <w:p w:rsidRDefault="00734AAE" w:rsidP="00734AAE" w:rsidR="00734AAE">
      <w:pPr>
        <w:ind w:firstLine="708"/>
        <w:rPr>
          <w:rFonts w:cs="Times New Roman" w:eastAsia="Times New Roman"/>
          <w:szCs w:val="20"/>
        </w:rPr>
      </w:pPr>
    </w:p>
    <w:p w:rsidRDefault="00734AAE" w:rsidP="00734AAE" w:rsidR="00734AA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BELETIĆ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Motovun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Borgo 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01998873837, MBS 040104047.</w:t>
      </w:r>
    </w:p>
    <w:p w:rsidRDefault="00734AAE" w:rsidP="00734AAE" w:rsidR="00734AAE">
      <w:pPr>
        <w:rPr>
          <w:rFonts w:cs="Times New Roman" w:eastAsia="Times New Roman"/>
          <w:szCs w:val="24"/>
        </w:rPr>
      </w:pPr>
    </w:p>
    <w:p w:rsidRDefault="00734AAE" w:rsidP="00734AAE" w:rsidR="00734AA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BELETIĆ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Motovun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Borgo 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01998873837, MBS 040104047.</w:t>
      </w:r>
    </w:p>
    <w:p w:rsidRDefault="00734AAE" w:rsidP="00734AAE" w:rsidR="00734AAE">
      <w:pPr>
        <w:ind w:firstLine="709"/>
        <w:rPr>
          <w:rFonts w:cs="Times New Roman" w:eastAsia="Times New Roman"/>
          <w:szCs w:val="24"/>
        </w:rPr>
      </w:pPr>
    </w:p>
    <w:p w:rsidRDefault="00734AAE" w:rsidP="00734AAE" w:rsidR="00734AAE" w:rsidRPr="005D578C">
      <w:pPr>
        <w:rPr>
          <w:rFonts w:cs="Times New Roman" w:eastAsia="Times New Roman"/>
          <w:szCs w:val="24"/>
        </w:rPr>
      </w:pPr>
    </w:p>
    <w:p w:rsidRDefault="00734AAE" w:rsidP="00734AAE" w:rsidR="00734AA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34AAE" w:rsidP="00734AAE" w:rsidR="00734AAE">
      <w:pPr>
        <w:ind w:firstLine="708"/>
        <w:rPr>
          <w:rFonts w:cs="Times New Roman" w:eastAsia="Times New Roman"/>
          <w:szCs w:val="24"/>
        </w:rPr>
      </w:pPr>
    </w:p>
    <w:p w:rsidRDefault="00734AAE" w:rsidP="00734AAE" w:rsidR="00734AA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BELETIĆ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Motovun.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St-773/2015-3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34AAE" w:rsidP="00734AAE" w:rsidR="00734AA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34AAE" w:rsidP="00734AAE" w:rsidR="00734AAE" w:rsidRPr="005D578C">
      <w:pPr>
        <w:rPr>
          <w:rFonts w:cs="Times New Roman" w:eastAsia="Times New Roman"/>
          <w:szCs w:val="24"/>
        </w:rPr>
      </w:pPr>
    </w:p>
    <w:p w:rsidRDefault="00734AAE" w:rsidP="00734AAE" w:rsidR="00734AA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14.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34AAE" w:rsidP="00734AAE" w:rsidR="00734AAE">
      <w:pPr>
        <w:rPr>
          <w:rFonts w:cs="Times New Roman" w:eastAsia="Times New Roman"/>
          <w:szCs w:val="24"/>
        </w:rPr>
      </w:pPr>
    </w:p>
    <w:p w:rsidRDefault="00734AAE" w:rsidP="00734AAE" w:rsidR="00734AA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34AAE" w:rsidP="00734AAE" w:rsidR="00734AA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Benčić, v. r.</w:t>
      </w:r>
    </w:p>
    <w:p w:rsidRDefault="00734AAE" w:rsidP="00734AAE" w:rsidR="00734AAE">
      <w:pPr>
        <w:jc w:val="left"/>
        <w:rPr>
          <w:rFonts w:cs="Times New Roman" w:eastAsia="Times New Roman"/>
          <w:szCs w:val="24"/>
        </w:rPr>
      </w:pPr>
    </w:p>
    <w:p w:rsidRDefault="00734AAE" w:rsidP="00734AAE" w:rsidR="00734AAE" w:rsidRPr="005D578C">
      <w:pPr>
        <w:jc w:val="left"/>
        <w:rPr>
          <w:rFonts w:cs="Times New Roman" w:eastAsia="Times New Roman"/>
          <w:szCs w:val="24"/>
        </w:rPr>
      </w:pPr>
    </w:p>
    <w:p w:rsidRDefault="00734AAE" w:rsidP="00734AAE" w:rsidR="00734AA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34AAE" w:rsidP="00734AAE" w:rsidR="00734AAE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734AAE" w:rsidP="00734AAE" w:rsidR="00734AA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34AAE" w:rsidP="00734AAE" w:rsidR="00734AAE">
      <w:pPr>
        <w:rPr>
          <w:rFonts w:cs="Times New Roman" w:eastAsia="Times New Roman"/>
          <w:szCs w:val="24"/>
        </w:rPr>
      </w:pPr>
    </w:p>
    <w:p w:rsidRDefault="00734AAE" w:rsidP="00734AAE" w:rsidR="00734AAE" w:rsidRPr="005D578C">
      <w:pPr>
        <w:rPr>
          <w:rFonts w:cs="Times New Roman" w:eastAsia="Times New Roman"/>
          <w:szCs w:val="24"/>
        </w:rPr>
      </w:pPr>
    </w:p>
    <w:p w:rsidRDefault="00734AAE" w:rsidP="00734AAE" w:rsidR="00734AA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34AAE" w:rsidP="00734AAE" w:rsidR="00734AA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34AAE" w:rsidP="00734AAE" w:rsidR="00734AA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BELETIĆ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Motovun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Borgo 5, </w:t>
      </w:r>
    </w:p>
    <w:p w:rsidRDefault="00734AAE" w:rsidP="00734AAE" w:rsidR="00734AA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Gianni Bellini, Motovun, Gradiziol 29,</w:t>
      </w:r>
    </w:p>
    <w:p w:rsidRDefault="00734AAE" w:rsidP="00734AAE" w:rsidR="00734AA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Pazin, M. B. Rašana 2/4,</w:t>
      </w:r>
    </w:p>
    <w:p w:rsidRDefault="00734AAE" w:rsidP="00734AAE" w:rsidR="00734AA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34AAE" w:rsidP="00734AAE" w:rsidR="00734AA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 iz Pule, Laginjina 6, </w:t>
      </w:r>
    </w:p>
    <w:p w:rsidRDefault="00734AAE" w:rsidP="00734AAE" w:rsidR="00734AA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34AAE" w:rsidP="00734AAE" w:rsidR="00734AA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34AAE" w:rsidP="00734AAE" w:rsidR="00734AA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34AAE" w:rsidP="00734AAE" w:rsidR="00734AAE"/>
    <w:p w:rsidRDefault="00734AAE" w:rsidP="00734AAE" w:rsidR="00734AAE"/>
    <w:p w:rsidRDefault="00734AAE" w:rsidP="00734AAE" w:rsidR="00734AAE"/>
    <w:p w:rsidRDefault="00734AAE" w:rsidP="00734AAE" w:rsidR="00734AAE"/>
    <w:p w:rsidRDefault="00734AAE" w:rsidP="00734AAE" w:rsidR="00734AAE"/>
    <w:p w:rsidRDefault="00734AAE" w:rsidP="00734AAE" w:rsidR="00734AAE"/>
    <w:p w:rsidRDefault="00734AAE" w:rsidP="00734AAE" w:rsidR="00734AAE"/>
    <w:p w:rsidRDefault="00734AAE" w:rsidP="00734AAE" w:rsidR="00734AAE"/>
    <w:p w:rsidRDefault="00734AAE" w:rsidP="00734AAE" w:rsidR="00734AAE"/>
    <w:p w:rsidRDefault="00734AAE" w:rsidP="00734AAE" w:rsidR="00734AAE"/>
    <w:p w:rsidRDefault="00734AAE" w:rsidP="00734AAE" w:rsidR="00734AAE"/>
    <w:p w:rsidRDefault="00734AAE" w:rsidP="00734AAE" w:rsidR="00734AAE"/>
    <w:p w:rsidRDefault="004F5027" w:rsidR="004F5027"/>
    <w:sectPr w:rsidSect="00B94DA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4AAE" w:rsidP="00734AAE" w:rsidR="00734AAE">
      <w:r>
        <w:separator/>
      </w:r>
    </w:p>
  </w:endnote>
  <w:endnote w:id="0" w:type="continuationSeparator">
    <w:p w:rsidRDefault="00734AAE" w:rsidP="00734AAE" w:rsidR="00734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4AAE" w:rsidP="00734AAE" w:rsidR="00734AAE">
      <w:r>
        <w:separator/>
      </w:r>
    </w:p>
  </w:footnote>
  <w:footnote w:id="0" w:type="continuationSeparator">
    <w:p w:rsidRDefault="00734AAE" w:rsidP="00734AAE" w:rsidR="00734A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4AAE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836B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St-773/2015-5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4AAE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St-773/2015-5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6A7D"/>
    <w:rsid w:val="00346A7D"/>
    <w:rsid w:val="004F5027"/>
    <w:rsid w:val="00734AAE"/>
    <w:rsid w:val="008836B6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4AA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4AA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34AA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4A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4AA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34A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34AA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36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6B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836B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836B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836B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4AA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4AA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34AA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4A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4AA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34A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34AA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36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6B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836B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836B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836B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St-773/2015</izvorni_sadrzaj>
    <derivirana_varijabla naziv="DomainObject.Predmet.OznakaBroj_1">St-773/2015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BELETIĆ d.o.o. MOTOVUN</izvorni_sadrzaj>
    <derivirana_varijabla naziv="DomainObject.Predmet.ProtustrankaFormated_1">  BELETIĆ d.o.o. MOTOVUN</derivirana_varijabla>
  </DomainObject.Predmet.ProtustrankaFormated>
  <DomainObject.Predmet.ProtustrankaFormatedOIB>
    <izvorni_sadrzaj>  BELETIĆ d.o.o. MOTOVUN, OIB 01998873837</izvorni_sadrzaj>
    <derivirana_varijabla naziv="DomainObject.Predmet.ProtustrankaFormatedOIB_1">  BELETIĆ d.o.o. MOTOVUN, OIB 01998873837</derivirana_varijabla>
  </DomainObject.Predmet.ProtustrankaFormatedOIB>
  <DomainObject.Predmet.ProtustrankaFormatedWithAdress>
    <izvorni_sadrzaj> BELETIĆ d.o.o. MOTOVUN, Borgo 5, 52424 Motovun</izvorni_sadrzaj>
    <derivirana_varijabla naziv="DomainObject.Predmet.ProtustrankaFormatedWithAdress_1"> BELETIĆ d.o.o. MOTOVUN, Borgo 5, 52424 Motovun</derivirana_varijabla>
  </DomainObject.Predmet.ProtustrankaFormatedWithAdress>
  <DomainObject.Predmet.ProtustrankaFormatedWithAdressOIB>
    <izvorni_sadrzaj> BELETIĆ d.o.o. MOTOVUN, OIB 01998873837, Borgo 5, 52424 Motovun</izvorni_sadrzaj>
    <derivirana_varijabla naziv="DomainObject.Predmet.ProtustrankaFormatedWithAdressOIB_1"> BELETIĆ d.o.o. MOTOVUN, OIB 01998873837, Borgo 5, 52424 Motovun</derivirana_varijabla>
  </DomainObject.Predmet.ProtustrankaFormatedWithAdressOIB>
  <DomainObject.Predmet.ProtustrankaWithAdress>
    <izvorni_sadrzaj>BELETIĆ d.o.o. MOTOVUN Borgo 5, 52424 Motovun</izvorni_sadrzaj>
    <derivirana_varijabla naziv="DomainObject.Predmet.ProtustrankaWithAdress_1">BELETIĆ d.o.o. MOTOVUN Borgo 5, 52424 Motovun</derivirana_varijabla>
  </DomainObject.Predmet.ProtustrankaWithAdress>
  <DomainObject.Predmet.ProtustrankaWithAdressOIB>
    <izvorni_sadrzaj>BELETIĆ d.o.o. MOTOVUN, OIB 01998873837, Borgo 5, 52424 Motovun</izvorni_sadrzaj>
    <derivirana_varijabla naziv="DomainObject.Predmet.ProtustrankaWithAdressOIB_1">BELETIĆ d.o.o. MOTOVUN, OIB 01998873837, Borgo 5, 52424 Motovun</derivirana_varijabla>
  </DomainObject.Predmet.ProtustrankaWithAdressOIB>
  <DomainObject.Predmet.ProtustrankaNazivFormated>
    <izvorni_sadrzaj>BELETIĆ d.o.o. MOTOVUN</izvorni_sadrzaj>
    <derivirana_varijabla naziv="DomainObject.Predmet.ProtustrankaNazivFormated_1">BELETIĆ d.o.o. MOTOVUN</derivirana_varijabla>
  </DomainObject.Predmet.ProtustrankaNazivFormated>
  <DomainObject.Predmet.ProtustrankaNazivFormatedOIB>
    <izvorni_sadrzaj>BELETIĆ d.o.o. MOTOVUN, OIB 01998873837</izvorni_sadrzaj>
    <derivirana_varijabla naziv="DomainObject.Predmet.ProtustrankaNazivFormatedOIB_1">BELETIĆ d.o.o. MOTOVUN, OIB 01998873837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Ulica grada Vukovara 70, Zagreb</izvorni_sadrzaj>
    <derivirana_varijabla naziv="DomainObject.Predmet.StrankaFormatedWithAdress_1"> FINANCIJSKA AGENCIJA RC RIJEKA PODRUŽNICA PULA, PULA, Ulica grada Vukovara 70, Zagreb</derivirana_varijabla>
  </DomainObject.Predmet.StrankaFormatedWithAdress>
  <DomainObject.Predmet.StrankaFormatedWithAdressOIB>
    <izvorni_sadrzaj> FINANCIJSKA AGENCIJA RC RIJEKA PODRUŽNICA PULA, PULA, OIB 85821130368, Ulica grada Vukovara 70, Zagreb</izvorni_sadrzaj>
    <derivirana_varijabla naziv="DomainObject.Predmet.StrankaFormatedWithAdressOIB_1"> FINANCIJSKA AGENCIJA RC RIJEKA PODRUŽNICA PULA, PULA, OIB 85821130368, Ulica grada Vukovara 70, Zagreb</derivirana_varijabla>
  </DomainObject.Predmet.StrankaFormatedWithAdressOIB>
  <DomainObject.Predmet.StrankaWithAdress>
    <izvorni_sadrzaj>FINANCIJSKA AGENCIJA RC RIJEKA PODRUŽNICA PULA, PULA Ulica grada Vukovara 70,Zagreb</izvorni_sadrzaj>
    <derivirana_varijabla naziv="DomainObject.Predmet.StrankaWithAdress_1">FINANCIJSKA AGENCIJA RC RIJEKA PODRUŽNICA PULA, PULA Ulica grada Vukovara 70,Zagreb</derivirana_varijabla>
  </DomainObject.Predmet.StrankaWithAdress>
  <DomainObject.Predmet.StrankaWithAdressOIB>
    <izvorni_sadrzaj>FINANCIJSKA AGENCIJA RC RIJEKA PODRUŽNICA PULA, PULA, OIB 85821130368, Ulica grada Vukovara 70,Zagreb</izvorni_sadrzaj>
    <derivirana_varijabla naziv="DomainObject.Predmet.StrankaWithAdressOIB_1">FINANCIJSKA AGENCIJA RC RIJEKA PODRUŽNICA PULA, PULA, OIB 85821130368, Ulica grada Vukovara 70,Zagreb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2524049.24</izvorni_sadrzaj>
    <derivirana_varijabla naziv="DomainObject.Predmet.TrenutnaVrijednost_1">2524049.24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Ulica grada Vukovara 70, Zagreb</item>
    </izvorni_sadrzaj>
    <derivirana_varijabla naziv="DomainObject.Predmet.StrankaListFormatedWithAdress_1">
      <item>FINANCIJSKA AGENCIJA RC RIJEKA PODRUŽNICA PULA, PULA, Ulica grada Vukovara 70, Zagreb</item>
    </derivirana_varijabla>
  </DomainObject.Predmet.StrankaListFormatedWithAdress>
  <DomainObject.Predmet.StrankaListFormatedWithAdressOIB>
    <izvorni_sadrzaj>
      <item>FINANCIJSKA AGENCIJA RC RIJEKA PODRUŽNICA PULA, PULA, OIB 85821130368, Ulica grada Vukovara 70, Zagreb</item>
    </izvorni_sadrzaj>
    <derivirana_varijabla naziv="DomainObject.Predmet.StrankaListFormatedWithAdressOIB_1">
      <item>FINANCIJSKA AGENCIJA RC RIJEKA PODRUŽNICA PULA, PULA, OIB 85821130368, Ulica grada Vukovara 70, Zagreb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BELETIĆ d.o.o. MOTOVUN</item>
    </izvorni_sadrzaj>
    <derivirana_varijabla naziv="DomainObject.Predmet.ProtuStrankaListFormated_1">
      <item>BELETIĆ d.o.o. MOTOVUN</item>
    </derivirana_varijabla>
  </DomainObject.Predmet.ProtuStrankaListFormated>
  <DomainObject.Predmet.ProtuStrankaListFormatedOIB>
    <izvorni_sadrzaj>
      <item>BELETIĆ d.o.o. MOTOVUN, OIB 01998873837</item>
    </izvorni_sadrzaj>
    <derivirana_varijabla naziv="DomainObject.Predmet.ProtuStrankaListFormatedOIB_1">
      <item>BELETIĆ d.o.o. MOTOVUN, OIB 01998873837</item>
    </derivirana_varijabla>
  </DomainObject.Predmet.ProtuStrankaListFormatedOIB>
  <DomainObject.Predmet.ProtuStrankaListFormatedWithAdress>
    <izvorni_sadrzaj>
      <item>BELETIĆ d.o.o. MOTOVUN, Borgo 5, 52424 Motovun</item>
    </izvorni_sadrzaj>
    <derivirana_varijabla naziv="DomainObject.Predmet.ProtuStrankaListFormatedWithAdress_1">
      <item>BELETIĆ d.o.o. MOTOVUN, Borgo 5, 52424 Motovun</item>
    </derivirana_varijabla>
  </DomainObject.Predmet.ProtuStrankaListFormatedWithAdress>
  <DomainObject.Predmet.ProtuStrankaListFormatedWithAdressOIB>
    <izvorni_sadrzaj>
      <item>BELETIĆ d.o.o. MOTOVUN, OIB 01998873837, Borgo 5, 52424 Motovun</item>
    </izvorni_sadrzaj>
    <derivirana_varijabla naziv="DomainObject.Predmet.ProtuStrankaListFormatedWithAdressOIB_1">
      <item>BELETIĆ d.o.o. MOTOVUN, OIB 01998873837, Borgo 5, 52424 Motovun</item>
    </derivirana_varijabla>
  </DomainObject.Predmet.ProtuStrankaListFormatedWithAdressOIB>
  <DomainObject.Predmet.ProtuStrankaListNazivFormated>
    <izvorni_sadrzaj>
      <item>BELETIĆ d.o.o. MOTOVUN</item>
    </izvorni_sadrzaj>
    <derivirana_varijabla naziv="DomainObject.Predmet.ProtuStrankaListNazivFormated_1">
      <item>BELETIĆ d.o.o. MOTOVUN</item>
    </derivirana_varijabla>
  </DomainObject.Predmet.ProtuStrankaListNazivFormated>
  <DomainObject.Predmet.ProtuStrankaListNazivFormatedOIB>
    <izvorni_sadrzaj>
      <item>BELETIĆ d.o.o. MOTOVUN, OIB 01998873837</item>
    </izvorni_sadrzaj>
    <derivirana_varijabla naziv="DomainObject.Predmet.ProtuStrankaListNazivFormatedOIB_1">
      <item>BELETIĆ d.o.o. MOTOVUN, OIB 01998873837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BELETIĆ d.o.o. MOTOVUN</izvorni_sadrzaj>
    <derivirana_varijabla naziv="DomainObject.Predmet.ProtustrankaIDrugi_1">BELETIĆ d.o.o. MOTOVUN</derivirana_varijabla>
  </DomainObject.Predmet.ProtustrankaIDrugi>
  <DomainObject.Predmet.StrankaIDrugiAdressOIB>
    <izvorni_sadrzaj>FINANCIJSKA AGENCIJA RC RIJEKA PODRUŽNICA PULA, PULA, OIB 85821130368, Ulica grada Vukovara 70, Zagreb</izvorni_sadrzaj>
    <derivirana_varijabla naziv="DomainObject.Predmet.StrankaIDrugiAdressOIB_1">FINANCIJSKA AGENCIJA RC RIJEKA PODRUŽNICA PULA, PULA, OIB 85821130368, Ulica grada Vukovara 70, Zagreb</derivirana_varijabla>
  </DomainObject.Predmet.StrankaIDrugiAdressOIB>
  <DomainObject.Predmet.ProtustrankaIDrugiAdressOIB>
    <izvorni_sadrzaj>BELETIĆ d.o.o. MOTOVUN, OIB 01998873837, Borgo 5, 52424 Motovun</izvorni_sadrzaj>
    <derivirana_varijabla naziv="DomainObject.Predmet.ProtustrankaIDrugiAdressOIB_1">BELETIĆ d.o.o. MOTOVUN, OIB 01998873837, Borgo 5,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BELETIĆ d.o.o. MOTOVUN</item>
    </izvorni_sadrzaj>
    <derivirana_varijabla naziv="DomainObject.Predmet.SudioniciListNaziv_1">
      <item>FINANCIJSKA AGENCIJA RC RIJEKA PODRUŽNICA PULA, PULA</item>
      <item>BELETIĆ d.o.o. MOTOVUN</item>
    </derivirana_varijabla>
  </DomainObject.Predmet.SudioniciListNaziv>
  <DomainObject.Predmet.SudioniciListAdressOIB>
    <izvorni_sadrzaj>
      <item>FINANCIJSKA AGENCIJA RC RIJEKA PODRUŽNICA PULA, PULA, OIB 85821130368, Ulica grada Vukovara 70,Zagreb</item>
      <item>BELETIĆ d.o.o. MOTOVUN, OIB 01998873837, Borgo 5,52424 Motovun</item>
    </izvorni_sadrzaj>
    <derivirana_varijabla naziv="DomainObject.Predmet.SudioniciListAdressOIB_1">
      <item>FINANCIJSKA AGENCIJA RC RIJEKA PODRUŽNICA PULA, PULA, OIB 85821130368, Ulica grada Vukovara 70,Zagreb</item>
      <item>BELETIĆ d.o.o. MOTOVUN, OIB 01998873837, Borgo 5,52424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01998873837</item>
    </izvorni_sadrzaj>
    <derivirana_varijabla naziv="DomainObject.Predmet.SudioniciListNazivOIB_1">
      <item>, OIB 85821130368</item>
      <item>, OIB 01998873837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3011</properties:Characters>
  <properties:Lines>87</properties:Lines>
  <properties:Paragraphs>30</properties:Paragraphs>
  <properties:TotalTime>4</properties:TotalTime>
  <properties:ScaleCrop>false</properties:ScaleCrop>
  <properties:LinksUpToDate>false</properties:LinksUpToDate>
  <properties:CharactersWithSpaces>3601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2016-03-11T12:52:00Z</dcterms:created>
  <dc:creator>Mihaela Kaligari</dc:creator>
  <dc:description/>
  <cp:keywords/>
  <cp:lastModifiedBy>Ana Jeromela</cp:lastModifiedBy>
  <cp:lastPrinted>2016-03-14T08:42:00Z</cp:lastPrinted>
  <dcterms:modified xmlns:xsi="http://www.w3.org/2001/XMLSchema-instance" xsi:type="dcterms:W3CDTF">2016-03-14T08:42:00Z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