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9cad6" w14:paraId="a59cad6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121407">
        <w:t>23</w:t>
      </w:r>
      <w:r w:rsidR="00F721CC">
        <w:t>0</w:t>
      </w:r>
      <w:r w:rsidR="00AA5237">
        <w:t>/1</w:t>
      </w:r>
      <w:r w:rsidR="00091D5A">
        <w:t>5</w:t>
      </w:r>
      <w:r w:rsidR="00AA5237">
        <w:t>-</w:t>
      </w:r>
      <w:r w:rsidR="00121407">
        <w:t>9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>Financijske agencije, Regionalnog centra Splita, Podružnice Zadar, Ivana Danila 4, Zadar od 30. listopada 2015.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121407">
        <w:t>MIRTA</w:t>
      </w:r>
      <w:r w:rsidR="00311993">
        <w:t xml:space="preserve"> d.o.o. </w:t>
      </w:r>
      <w:r w:rsidR="006634BC">
        <w:t xml:space="preserve">sa sjedištem u </w:t>
      </w:r>
      <w:r w:rsidR="00121407">
        <w:t xml:space="preserve">Zadru </w:t>
      </w:r>
      <w:r w:rsidR="00C10D47">
        <w:t>(</w:t>
      </w:r>
      <w:r w:rsidR="00121407">
        <w:t>Grad Zadar</w:t>
      </w:r>
      <w:r w:rsidR="00FB0EE9">
        <w:t>)</w:t>
      </w:r>
      <w:r w:rsidR="00912002">
        <w:t xml:space="preserve">, </w:t>
      </w:r>
      <w:r w:rsidR="00121407">
        <w:t>Ante Starčevića 8/b</w:t>
      </w:r>
      <w:r w:rsidR="00FB0EE9">
        <w:t>,</w:t>
      </w:r>
      <w:r w:rsidR="00A01095">
        <w:t xml:space="preserve"> OIB: </w:t>
      </w:r>
      <w:r w:rsidR="00121407">
        <w:t>21398009086</w:t>
      </w:r>
      <w:r>
        <w:t xml:space="preserve">, </w:t>
      </w:r>
      <w:r w:rsidR="00AB0DEC">
        <w:t>17</w:t>
      </w:r>
      <w:r w:rsidR="00912002">
        <w:t xml:space="preserve">. ožujka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C10D47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121407">
        <w:t xml:space="preserve">MIRTA d.o.o. sa sjedištem u Zadru (Grad Zadar), Ante Starčevića 8/b, OIB: 21398009086 </w:t>
      </w:r>
      <w:r>
        <w:t xml:space="preserve">s danom </w:t>
      </w:r>
      <w:r w:rsidR="00AB0DEC">
        <w:t>1</w:t>
      </w:r>
      <w:r>
        <w:t xml:space="preserve">7. ožujka 2016. u </w:t>
      </w:r>
      <w:r w:rsidR="00803524">
        <w:t>09</w:t>
      </w:r>
      <w:r>
        <w:t>,</w:t>
      </w:r>
      <w:r w:rsidR="00D072BF">
        <w:t>05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803524" w:rsidR="00E41244">
      <w:pPr>
        <w:ind w:firstLine="705"/>
        <w:jc w:val="both"/>
      </w:pPr>
      <w:r w:rsidRPr="00803524">
        <w:t>II</w:t>
      </w:r>
      <w:r w:rsidR="00386298" w:rsidRPr="00803524">
        <w:t xml:space="preserve">. </w:t>
      </w:r>
      <w:r w:rsidR="001B4D34">
        <w:t>Stečajnom upraviteljicom</w:t>
      </w:r>
      <w:r w:rsidRPr="00803524">
        <w:t xml:space="preserve"> dužnika </w:t>
      </w:r>
      <w:r w:rsidR="00193657" w:rsidRPr="00803524">
        <w:t xml:space="preserve">imenuje se </w:t>
      </w:r>
      <w:r w:rsidR="001B4D34">
        <w:t>Nada Mikulandra</w:t>
      </w:r>
      <w:r w:rsidR="00E41244" w:rsidRPr="00803524">
        <w:t xml:space="preserve"> </w:t>
      </w:r>
      <w:r w:rsidR="001B4D34" w:rsidRPr="008E37E9">
        <w:t>iz Bilice, Stubalj 238, OIB: 01343352417</w:t>
      </w:r>
      <w:r w:rsidR="00803524">
        <w:t>.</w:t>
      </w:r>
    </w:p>
    <w:p w:rsidRDefault="00803524" w:rsidP="00803524" w:rsidR="00803524" w:rsidRPr="00386298">
      <w:pPr>
        <w:ind w:left="705"/>
        <w:jc w:val="both"/>
      </w:pPr>
    </w:p>
    <w:p w:rsidRDefault="00193657" w:rsidP="00386298" w:rsidR="00FB0EE9">
      <w:pPr>
        <w:jc w:val="both"/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121407">
        <w:t>MIRTA d.o.o. sa sjedištem u Zadru (Grad Zadar), Ante Starčevića 8/b, OIB: 21398009086.</w:t>
      </w:r>
    </w:p>
    <w:p w:rsidRDefault="00121407" w:rsidP="00386298" w:rsidR="00121407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2B5AA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30. </w:t>
      </w:r>
      <w:r w:rsidR="003E6CC5">
        <w:t>listopada</w:t>
      </w:r>
      <w:r w:rsidR="00193657" w:rsidRPr="002B5AAE">
        <w:t xml:space="preserve"> 2015.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444.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121407">
        <w:t>2108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121407">
        <w:t>11.595,25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>
        <w:t xml:space="preserve">da </w:t>
      </w:r>
      <w:r w:rsidR="00121407">
        <w:t>ne</w:t>
      </w:r>
      <w:r w:rsidR="0026703A">
        <w:t>ma otvoren račun</w:t>
      </w:r>
      <w:r w:rsidR="00121407">
        <w:t>,</w:t>
      </w:r>
      <w:r w:rsidR="00A366D1">
        <w:t xml:space="preserve"> </w:t>
      </w:r>
      <w:r w:rsidR="00193657" w:rsidRPr="002B5AAE">
        <w:t>kao i da nema zaplijenjenih sredstava na ime predujma za namire</w:t>
      </w:r>
      <w:r w:rsidR="00193657">
        <w:t>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>ovaj sud je 1</w:t>
      </w:r>
      <w:r w:rsidR="00121407">
        <w:t>9</w:t>
      </w:r>
      <w:r>
        <w:t xml:space="preserve">. siječnja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AB0DEC">
        <w:t>1</w:t>
      </w:r>
      <w:r w:rsidR="001B47CD">
        <w:t xml:space="preserve">7. ožujka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1E5261" w:rsidP="001E5261" w:rsidR="001E5261">
      <w:pPr>
        <w:ind w:firstLine="360"/>
        <w:jc w:val="both"/>
      </w:pPr>
      <w:r>
        <w:t>DNA:</w:t>
      </w:r>
    </w:p>
    <w:p w:rsidRDefault="001E5261" w:rsidP="001E5261" w:rsidR="001E5261">
      <w:pPr>
        <w:numPr>
          <w:ilvl w:val="0"/>
          <w:numId w:val="4"/>
        </w:numPr>
      </w:pPr>
      <w:r>
        <w:t>Stečajno</w:t>
      </w:r>
      <w:r w:rsidR="001B4D34">
        <w:t>j upraviteljici</w:t>
      </w:r>
      <w:r>
        <w:t xml:space="preserve"> uz potvrdu o imenovanju</w:t>
      </w:r>
    </w:p>
    <w:p w:rsidRDefault="001E5261" w:rsidP="001E5261" w:rsidR="001E5261">
      <w:pPr>
        <w:numPr>
          <w:ilvl w:val="0"/>
          <w:numId w:val="4"/>
        </w:numPr>
      </w:pPr>
      <w:r>
        <w:t xml:space="preserve">Stečajnom dužniku </w:t>
      </w:r>
    </w:p>
    <w:p w:rsidRDefault="001E5261" w:rsidP="001E5261" w:rsidR="001E5261">
      <w:pPr>
        <w:numPr>
          <w:ilvl w:val="0"/>
          <w:numId w:val="4"/>
        </w:numPr>
      </w:pPr>
      <w:r>
        <w:t>FINA, Regionalni centar Split, Podružnica Zadar</w:t>
      </w:r>
    </w:p>
    <w:p w:rsidRDefault="001E5261" w:rsidP="001E5261" w:rsidR="001E5261">
      <w:pPr>
        <w:numPr>
          <w:ilvl w:val="0"/>
          <w:numId w:val="4"/>
        </w:numPr>
      </w:pPr>
      <w:r>
        <w:t xml:space="preserve">ŽDO u Zadru, Građansko-upravnom odjelu </w:t>
      </w:r>
    </w:p>
    <w:p w:rsidRDefault="001E5261" w:rsidP="001E5261" w:rsidR="001E5261">
      <w:pPr>
        <w:numPr>
          <w:ilvl w:val="0"/>
          <w:numId w:val="4"/>
        </w:numPr>
      </w:pPr>
      <w:r>
        <w:t>RH, Ministarstvo financija, Porezna uprava Zadar</w:t>
      </w:r>
    </w:p>
    <w:p w:rsidRDefault="001E5261" w:rsidP="001E5261" w:rsidR="001E5261">
      <w:pPr>
        <w:numPr>
          <w:ilvl w:val="0"/>
          <w:numId w:val="4"/>
        </w:numPr>
      </w:pPr>
      <w:r>
        <w:t>Općinskom sudu u Zadru</w:t>
      </w:r>
    </w:p>
    <w:p w:rsidRDefault="001E5261" w:rsidP="001E5261" w:rsidR="001E5261">
      <w:pPr>
        <w:numPr>
          <w:ilvl w:val="0"/>
          <w:numId w:val="4"/>
        </w:numPr>
      </w:pPr>
      <w:r>
        <w:t>Općinskom sudu u Zadru, zemljišnoknjižnom odjelu</w:t>
      </w:r>
    </w:p>
    <w:p w:rsidRDefault="001E5261" w:rsidP="001E5261" w:rsidR="001E5261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1E5261" w:rsidP="001E5261" w:rsidR="001E5261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1E5261" w:rsidP="001E5261" w:rsidR="001E5261">
      <w:pPr>
        <w:numPr>
          <w:ilvl w:val="0"/>
          <w:numId w:val="4"/>
        </w:numPr>
      </w:pPr>
      <w:r>
        <w:t>Hrvatskoj agenciji za civilno zrakoplovstvo 10 000 Zagreb Ulica grada Vukovara 284</w:t>
      </w:r>
    </w:p>
    <w:p w:rsidRDefault="001E5261" w:rsidP="001E5261" w:rsidR="001E5261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1E5261" w:rsidP="001E5261" w:rsidR="001E5261">
      <w:pPr>
        <w:numPr>
          <w:ilvl w:val="0"/>
          <w:numId w:val="4"/>
        </w:numPr>
      </w:pPr>
      <w:r>
        <w:t>e-Oglasna ploča suda</w:t>
      </w:r>
    </w:p>
    <w:p w:rsidRDefault="001E5261" w:rsidP="001E5261" w:rsidR="001E5261">
      <w:pPr>
        <w:numPr>
          <w:ilvl w:val="0"/>
          <w:numId w:val="4"/>
        </w:numPr>
      </w:pPr>
      <w:r>
        <w:t>Pisarnici ovog suda</w:t>
      </w:r>
    </w:p>
    <w:p w:rsidRDefault="001E5261" w:rsidP="001E5261" w:rsidR="001E5261">
      <w:pPr>
        <w:numPr>
          <w:ilvl w:val="0"/>
          <w:numId w:val="4"/>
        </w:numPr>
      </w:pPr>
      <w:r>
        <w:t xml:space="preserve">U spis </w:t>
      </w:r>
    </w:p>
    <w:p w:rsidRDefault="001E5261" w:rsidP="001E5261" w:rsidR="001E5261">
      <w:pPr>
        <w:jc w:val="both"/>
      </w:pPr>
    </w:p>
    <w:p w:rsidRDefault="00193657" w:rsidP="00193657" w:rsidR="00193657" w:rsidRPr="002B5AAE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6E9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F721CC">
      <w:t>230</w:t>
    </w:r>
    <w:r w:rsidR="00C10D47">
      <w:t>/15-</w:t>
    </w:r>
    <w:r w:rsidR="00121407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30CD8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21407"/>
    <w:rsid w:val="001357C2"/>
    <w:rsid w:val="00147DE6"/>
    <w:rsid w:val="0015425E"/>
    <w:rsid w:val="00157784"/>
    <w:rsid w:val="00171FB9"/>
    <w:rsid w:val="001742EE"/>
    <w:rsid w:val="00193657"/>
    <w:rsid w:val="001A4E75"/>
    <w:rsid w:val="001A6833"/>
    <w:rsid w:val="001A68E8"/>
    <w:rsid w:val="001B47CD"/>
    <w:rsid w:val="001B4D34"/>
    <w:rsid w:val="001C2BC7"/>
    <w:rsid w:val="001C53DB"/>
    <w:rsid w:val="001E5261"/>
    <w:rsid w:val="001E5DED"/>
    <w:rsid w:val="00200A63"/>
    <w:rsid w:val="0021518B"/>
    <w:rsid w:val="00254DBF"/>
    <w:rsid w:val="0026703A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644E"/>
    <w:rsid w:val="00316882"/>
    <w:rsid w:val="00331E00"/>
    <w:rsid w:val="0035343E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D1971"/>
    <w:rsid w:val="005F46A2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53EDD"/>
    <w:rsid w:val="0075628E"/>
    <w:rsid w:val="00785980"/>
    <w:rsid w:val="007C0700"/>
    <w:rsid w:val="007C62EB"/>
    <w:rsid w:val="007C6FBF"/>
    <w:rsid w:val="00803524"/>
    <w:rsid w:val="00821286"/>
    <w:rsid w:val="008455B6"/>
    <w:rsid w:val="008503D7"/>
    <w:rsid w:val="00862CC5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A01095"/>
    <w:rsid w:val="00A13C19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B0DEC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F3D61"/>
    <w:rsid w:val="00C04F94"/>
    <w:rsid w:val="00C10D47"/>
    <w:rsid w:val="00C1289F"/>
    <w:rsid w:val="00C20CD8"/>
    <w:rsid w:val="00C258BC"/>
    <w:rsid w:val="00C2776D"/>
    <w:rsid w:val="00C61524"/>
    <w:rsid w:val="00C758AA"/>
    <w:rsid w:val="00C84E20"/>
    <w:rsid w:val="00CA3E6B"/>
    <w:rsid w:val="00CA6E9D"/>
    <w:rsid w:val="00CB0F6A"/>
    <w:rsid w:val="00D072BF"/>
    <w:rsid w:val="00D10636"/>
    <w:rsid w:val="00D21637"/>
    <w:rsid w:val="00D23BBC"/>
    <w:rsid w:val="00D30751"/>
    <w:rsid w:val="00D3138D"/>
    <w:rsid w:val="00D36588"/>
    <w:rsid w:val="00D50226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34B4B"/>
    <w:rsid w:val="00F35619"/>
    <w:rsid w:val="00F36175"/>
    <w:rsid w:val="00F42AAC"/>
    <w:rsid w:val="00F4631E"/>
    <w:rsid w:val="00F56EE3"/>
    <w:rsid w:val="00F63692"/>
    <w:rsid w:val="00F721CC"/>
    <w:rsid w:val="00F83A54"/>
    <w:rsid w:val="00F87118"/>
    <w:rsid w:val="00FB0EE9"/>
    <w:rsid w:val="00FB2E35"/>
    <w:rsid w:val="00FB6E9F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6E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E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E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E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E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6E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E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E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E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E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9943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St-230/2015</izvorni_sadrzaj>
    <derivirana_varijabla naziv="DomainObject.Predmet.OznakaBroj_1">St-230/2015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MIRTA društvo s ograničenom odgovornošću za trgovinu i poslovne usluge</izvorni_sadrzaj>
    <derivirana_varijabla naziv="DomainObject.Predmet.ProtustrankaFormated_1">  MIRTA društvo s ograničenom odgovornošću za trgovinu i poslovne usluge</derivirana_varijabla>
  </DomainObject.Predmet.ProtustrankaFormated>
  <DomainObject.Predmet.ProtustrankaFormatedOIB>
    <izvorni_sadrzaj>  MIRTA društvo s ograničenom odgovornošću za trgovinu i poslovne usluge, OIB 21398009086</izvorni_sadrzaj>
    <derivirana_varijabla naziv="DomainObject.Predmet.ProtustrankaFormatedOIB_1">  MIRTA društvo s ograničenom odgovornošću za trgovinu i poslovne usluge, OIB 21398009086</derivirana_varijabla>
  </DomainObject.Predmet.ProtustrankaFormatedOIB>
  <DomainObject.Predmet.ProtustrankaFormatedWithAdress>
    <izvorni_sadrzaj> MIRTA društvo s ograničenom odgovornošću za trgovinu i poslovne usluge, Ante Starčevića 8/b, 23000 Zadar</izvorni_sadrzaj>
    <derivirana_varijabla naziv="DomainObject.Predmet.ProtustrankaFormatedWithAdress_1"> MIRTA društvo s ograničenom odgovornošću za trgovinu i poslovne usluge, Ante Starčevića 8/b, 23000 Zadar</derivirana_varijabla>
  </DomainObject.Predmet.ProtustrankaFormatedWithAdress>
  <DomainObject.Predmet.ProtustrankaFormatedWithAdressOIB>
    <izvorni_sadrzaj> MIRTA društvo s ograničenom odgovornošću za trgovinu i poslovne usluge, OIB 21398009086, Ante Starčevića 8/b, 23000 Zadar</izvorni_sadrzaj>
    <derivirana_varijabla naziv="DomainObject.Predmet.ProtustrankaFormatedWithAdressOIB_1"> MIRTA društvo s ograničenom odgovornošću za trgovinu i poslovne usluge, OIB 21398009086, Ante Starčevića 8/b, 23000 Zadar</derivirana_varijabla>
  </DomainObject.Predmet.ProtustrankaFormatedWithAdressOIB>
  <DomainObject.Predmet.ProtustrankaWithAdress>
    <izvorni_sadrzaj>MIRTA društvo s ograničenom odgovornošću za trgovinu i poslovne usluge Ante Starčevića 8/b, 23000 Zadar</izvorni_sadrzaj>
    <derivirana_varijabla naziv="DomainObject.Predmet.ProtustrankaWithAdress_1">MIRTA društvo s ograničenom odgovornošću za trgovinu i poslovne usluge Ante Starčevića 8/b, 23000 Zadar</derivirana_varijabla>
  </DomainObject.Predmet.ProtustrankaWithAdress>
  <DomainObject.Predmet.ProtustrankaWithAdressOIB>
    <izvorni_sadrzaj>MIRTA društvo s ograničenom odgovornošću za trgovinu i poslovne usluge, OIB 21398009086, Ante Starčevića 8/b, 23000 Zadar</izvorni_sadrzaj>
    <derivirana_varijabla naziv="DomainObject.Predmet.ProtustrankaWithAdressOIB_1">MIRTA društvo s ograničenom odgovornošću za trgovinu i poslovne usluge, OIB 21398009086, Ante Starčevića 8/b, 23000 Zadar</derivirana_varijabla>
  </DomainObject.Predmet.ProtustrankaWithAdressOIB>
  <DomainObject.Predmet.ProtustrankaNazivFormated>
    <izvorni_sadrzaj>MIRTA društvo s ograničenom odgovornošću za trgovinu i poslovne usluge</izvorni_sadrzaj>
    <derivirana_varijabla naziv="DomainObject.Predmet.ProtustrankaNazivFormated_1">MIRTA društvo s ograničenom odgovornošću za trgovinu i poslovne usluge</derivirana_varijabla>
  </DomainObject.Predmet.ProtustrankaNazivFormated>
  <DomainObject.Predmet.ProtustrankaNazivFormatedOIB>
    <izvorni_sadrzaj>MIRTA društvo s ograničenom odgovornošću za trgovinu i poslovne usluge, OIB 21398009086</izvorni_sadrzaj>
    <derivirana_varijabla naziv="DomainObject.Predmet.ProtustrankaNazivFormatedOIB_1">MIRTA društvo s ograničenom odgovornošću za trgovinu i poslovne usluge, OIB 21398009086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11595.25</izvorni_sadrzaj>
    <derivirana_varijabla naziv="DomainObject.Predmet.TrenutnaVrijednost_1">11595.25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MIRTA društvo s ograničenom odgovornošću za trgovinu i poslovne usluge</item>
    </izvorni_sadrzaj>
    <derivirana_varijabla naziv="DomainObject.Predmet.ProtuStrankaListFormated_1">
      <item>MIRTA društvo s ograničenom odgovornošću za trgovinu i poslovne usluge</item>
    </derivirana_varijabla>
  </DomainObject.Predmet.ProtuStrankaListFormated>
  <DomainObject.Predmet.ProtuStrankaListFormatedOIB>
    <izvorni_sadrzaj>
      <item>MIRTA društvo s ograničenom odgovornošću za trgovinu i poslovne usluge, OIB 21398009086</item>
    </izvorni_sadrzaj>
    <derivirana_varijabla naziv="DomainObject.Predmet.ProtuStrankaListFormatedOIB_1">
      <item>MIRTA društvo s ograničenom odgovornošću za trgovinu i poslovne usluge, OIB 21398009086</item>
    </derivirana_varijabla>
  </DomainObject.Predmet.ProtuStrankaListFormatedOIB>
  <DomainObject.Predmet.ProtuStrankaListFormatedWithAdress>
    <izvorni_sadrzaj>
      <item>MIRTA društvo s ograničenom odgovornošću za trgovinu i poslovne usluge, Ante Starčevića 8/b, 23000 Zadar</item>
    </izvorni_sadrzaj>
    <derivirana_varijabla naziv="DomainObject.Predmet.ProtuStrankaListFormatedWithAdress_1">
      <item>MIRTA društvo s ograničenom odgovornošću za trgovinu i poslovne usluge, Ante Starčevića 8/b, 23000 Zadar</item>
    </derivirana_varijabla>
  </DomainObject.Predmet.ProtuStrankaListFormatedWithAdress>
  <DomainObject.Predmet.ProtuStrankaListFormatedWithAdressOIB>
    <izvorni_sadrzaj>
      <item>MIRTA društvo s ograničenom odgovornošću za trgovinu i poslovne usluge, OIB 21398009086, Ante Starčevića 8/b, 23000 Zadar</item>
    </izvorni_sadrzaj>
    <derivirana_varijabla naziv="DomainObject.Predmet.ProtuStrankaListFormatedWithAdressOIB_1">
      <item>MIRTA društvo s ograničenom odgovornošću za trgovinu i poslovne usluge, OIB 21398009086, Ante Starčevića 8/b, 23000 Zadar</item>
    </derivirana_varijabla>
  </DomainObject.Predmet.ProtuStrankaListFormatedWithAdressOIB>
  <DomainObject.Predmet.ProtuStrankaListNazivFormated>
    <izvorni_sadrzaj>
      <item>MIRTA društvo s ograničenom odgovornošću za trgovinu i poslovne usluge</item>
    </izvorni_sadrzaj>
    <derivirana_varijabla naziv="DomainObject.Predmet.ProtuStrankaListNazivFormated_1">
      <item>MIRTA društvo s ograničenom odgovornošću za trgovinu i poslovne usluge</item>
    </derivirana_varijabla>
  </DomainObject.Predmet.ProtuStrankaListNazivFormated>
  <DomainObject.Predmet.ProtuStrankaListNazivFormatedOIB>
    <izvorni_sadrzaj>
      <item>MIRTA društvo s ograničenom odgovornošću za trgovinu i poslovne usluge, OIB 21398009086</item>
    </izvorni_sadrzaj>
    <derivirana_varijabla naziv="DomainObject.Predmet.ProtuStrankaListNazivFormatedOIB_1">
      <item>MIRTA društvo s ograničenom odgovornošću za trgovinu i poslovne usluge, OIB 21398009086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MIRTA društvo s ograničenom odgovornošću za trgovinu i poslovne usluge</izvorni_sadrzaj>
    <derivirana_varijabla naziv="DomainObject.Predmet.ProtustrankaIDrugi_1">MIRTA društvo s ograničenom odgovornošću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MIRTA društvo s ograničenom odgovornošću za trgovinu i poslovne usluge, OIB 21398009086, Ante Starčevića 8/b, 23000 Zadar</izvorni_sadrzaj>
    <derivirana_varijabla naziv="DomainObject.Predmet.ProtustrankaIDrugiAdressOIB_1">MIRTA društvo s ograničenom odgovornošću za trgovinu i poslovne usluge, OIB 21398009086, Ante Starčevića 8/b,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MIRTA društvo s ograničenom odgovornošću za trgovinu i poslovne usluge</item>
    </izvorni_sadrzaj>
    <derivirana_varijabla naziv="DomainObject.Predmet.SudioniciListNaziv_1">
      <item>FINA</item>
      <item>MIRTA društvo s ograničenom odgovornošću za trgovinu i poslovne usluge</item>
    </derivirana_varijabla>
  </DomainObject.Predmet.SudioniciListNaziv>
  <DomainObject.Predmet.SudioniciListAdressOIB>
    <izvorni_sadrzaj>
      <item>FINA, OIB 85821130368</item>
      <item>MIRTA društvo s ograničenom odgovornošću za trgovinu i poslovne usluge, OIB 21398009086, Ante Starčevića 8/b,23000 Zadar</item>
    </izvorni_sadrzaj>
    <derivirana_varijabla naziv="DomainObject.Predmet.SudioniciListAdressOIB_1">
      <item>FINA, OIB 85821130368</item>
      <item>MIRTA društvo s ograničenom odgovornošću za trgovinu i poslovne usluge, OIB 21398009086, Ante Starčevića 8/b,23000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21398009086</item>
    </izvorni_sadrzaj>
    <derivirana_varijabla naziv="DomainObject.Predmet.SudioniciListNazivOIB_1">
      <item>, OIB 85821130368</item>
      <item>, OIB 21398009086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873</properties:Words>
  <properties:Characters>4753</properties:Characters>
  <properties:Lines>123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2016-03-15T09:52:00Z</dcterms:created>
  <dc:creator>Administrator</dc:creator>
  <cp:lastModifiedBy>Martina Kalmeta</cp:lastModifiedBy>
  <cp:lastPrinted>2016-03-07T10:14:00Z</cp:lastPrinted>
  <dcterms:modified xmlns:xsi="http://www.w3.org/2001/XMLSchema-instance" xsi:type="dcterms:W3CDTF">2016-03-17T08:05:00Z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