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41f0" w14:paraId="3c341f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A435D">
        <w:t>8312</w:t>
      </w:r>
      <w:r>
        <w:t>/2015</w:t>
      </w:r>
      <w:r w:rsidR="00E266F0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825D08" w:rsidRPr="00825D08">
        <w:t>USLUGE THALAMUS d.o.o., Rimski put bb, Sesvete, OIB: 73553363133</w:t>
      </w:r>
      <w:r>
        <w:t xml:space="preserve">, dana   </w:t>
      </w:r>
      <w:r w:rsidR="00825D08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25D08" w:rsidRPr="00825D08">
        <w:t>USLUGE THALAMUS d.o.o., Rimski put bb, Sesvete, OIB: 73553363133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825D08">
        <w:t>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825D08">
        <w:t xml:space="preserve">jnog upravitelja imenuje se </w:t>
      </w:r>
      <w:r w:rsidR="00825D08" w:rsidRPr="00825D08">
        <w:t>STJEPAN LOVIĆ iz Zagreba, Pre</w:t>
      </w:r>
      <w:r w:rsidR="00825D08">
        <w:t>radovićeva 13, OIB: 25964288839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825D08" w:rsidRPr="00825D08">
        <w:t>USLUGE THALAMUS d.o.o., Rimski put bb, Sesvete, OIB: 73553363133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825D08" w:rsidP="00047C0E" w:rsidR="00047C0E">
      <w:pPr>
        <w:pStyle w:val="Bezproreda"/>
        <w:jc w:val="center"/>
      </w:pPr>
      <w:r>
        <w:t>U Zagrebu, 18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266F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E266F0" w:rsidP="00E266F0" w:rsidR="00E266F0">
      <w:pPr>
        <w:pStyle w:val="Bezproreda"/>
        <w:jc w:val="right"/>
      </w:pPr>
      <w:r>
        <w:t>Za točnost otpravka-ovlašteni službenik:</w:t>
      </w:r>
    </w:p>
    <w:p w:rsidRDefault="00E266F0" w:rsidP="00E266F0" w:rsidR="00E266F0">
      <w:pPr>
        <w:pStyle w:val="Bezproreda"/>
        <w:jc w:val="right"/>
      </w:pPr>
      <w:r>
        <w:t xml:space="preserve">Tanja Štraubert </w:t>
      </w:r>
    </w:p>
    <w:sectPr w:rsidSect="00EF1FD3" w:rsidR="00E266F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35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A435D" w:rsidRPr="004A435D">
          <w:t>8312/2015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12140"/>
    <w:rsid w:val="003A3366"/>
    <w:rsid w:val="00453E80"/>
    <w:rsid w:val="004A435D"/>
    <w:rsid w:val="004E266D"/>
    <w:rsid w:val="0062435E"/>
    <w:rsid w:val="00677951"/>
    <w:rsid w:val="0073100B"/>
    <w:rsid w:val="00825D08"/>
    <w:rsid w:val="00AA7B27"/>
    <w:rsid w:val="00AE11D4"/>
    <w:rsid w:val="00BA2A5A"/>
    <w:rsid w:val="00BC1874"/>
    <w:rsid w:val="00C136F3"/>
    <w:rsid w:val="00DC0AA2"/>
    <w:rsid w:val="00DE059B"/>
    <w:rsid w:val="00DF1FFF"/>
    <w:rsid w:val="00E266F0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26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26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8312</izvorni_sadrzaj>
    <derivirana_varijabla naziv="DomainObject.Predmet.Broj_1">8312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St-8312/2015</izvorni_sadrzaj>
    <derivirana_varijabla naziv="DomainObject.Predmet.OznakaBroj_1">St-8312/2015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THALAMUS d.o.o. zastupanog po punomoćniku Stjepan Grabovac</izvorni_sadrzaj>
    <derivirana_varijabla naziv="DomainObject.Predmet.ProtustrankaFormated_1">  USLUGE THALAMUS d.o.o. zastupanog po punomoćniku Stjepan Grabovac</derivirana_varijabla>
  </DomainObject.Predmet.ProtustrankaFormated>
  <DomainObject.Predmet.ProtustrankaFormatedOIB>
    <izvorni_sadrzaj>  USLUGE THALAMUS d.o.o., OIB 73553363133 zastupanog po punomoćniku Stjepan Grabovac</izvorni_sadrzaj>
    <derivirana_varijabla naziv="DomainObject.Predmet.ProtustrankaFormatedOIB_1">  USLUGE THALAMUS d.o.o., OIB 73553363133 zastupanog po punomoćniku Stjepan Grabovac</derivirana_varijabla>
  </DomainObject.Predmet.ProtustrankaFormatedOIB>
  <DomainObject.Predmet.ProtustrankaFormatedWithAdress>
    <izvorni_sadrzaj> USLUGE THALAMUS d.o.o., Rimski put bb, 10360 Sesvete zastupanog po punomoćniku Stjepan Grabovac</izvorni_sadrzaj>
    <derivirana_varijabla naziv="DomainObject.Predmet.ProtustrankaFormatedWithAdress_1"> USLUGE THALAMUS d.o.o., Rimski put bb, 10360 Sesvete zastupanog po punomoćniku Stjepan Grabovac</derivirana_varijabla>
  </DomainObject.Predmet.ProtustrankaFormatedWithAdress>
  <DomainObject.Predmet.ProtustrankaFormatedWithAdressOIB>
    <izvorni_sadrzaj> USLUGE THALAMUS d.o.o., OIB 73553363133, Rimski put bb, 10360 Sesvete zastupanog po punomoćniku Stjepan Grabovac</izvorni_sadrzaj>
    <derivirana_varijabla naziv="DomainObject.Predmet.ProtustrankaFormatedWithAdressOIB_1"> USLUGE THALAMUS d.o.o., OIB 73553363133, Rimski put bb, 10360 Sesvete zastupanog po punomoćniku Stjepan Grabovac</derivirana_varijabla>
  </DomainObject.Predmet.ProtustrankaFormatedWithAdressOIB>
  <DomainObject.Predmet.ProtustrankaWithAdress>
    <izvorni_sadrzaj>USLUGE THALAMUS d.o.o. Rimski put bb, 10360 Sesvete</izvorni_sadrzaj>
    <derivirana_varijabla naziv="DomainObject.Predmet.ProtustrankaWithAdress_1">USLUGE THALAMUS d.o.o. Rimski put bb, 10360 Sesvete</derivirana_varijabla>
  </DomainObject.Predmet.ProtustrankaWithAdress>
  <DomainObject.Predmet.ProtustrankaWithAdressOIB>
    <izvorni_sadrzaj>USLUGE THALAMUS d.o.o., OIB 73553363133, Rimski put bb, 10360 Sesvete</izvorni_sadrzaj>
    <derivirana_varijabla naziv="DomainObject.Predmet.ProtustrankaWithAdressOIB_1">USLUGE THALAMUS d.o.o., OIB 73553363133, Rimski put bb, 10360 Sesvete</derivirana_varijabla>
  </DomainObject.Predmet.ProtustrankaWithAdressOIB>
  <DomainObject.Predmet.ProtustrankaNazivFormated>
    <izvorni_sadrzaj>USLUGE THALAMUS d.o.o.</izvorni_sadrzaj>
    <derivirana_varijabla naziv="DomainObject.Predmet.ProtustrankaNazivFormated_1">USLUGE THALAMUS d.o.o.</derivirana_varijabla>
  </DomainObject.Predmet.ProtustrankaNazivFormated>
  <DomainObject.Predmet.ProtustrankaNazivFormatedOIB>
    <izvorni_sadrzaj>USLUGE THALAMUS d.o.o., OIB 73553363133</izvorni_sadrzaj>
    <derivirana_varijabla naziv="DomainObject.Predmet.ProtustrankaNazivFormatedOIB_1">USLUGE THALAMUS d.o.o., OIB 73553363133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THALAMUS d.o.o. zastupanog po punomoćniku Stjepan Grabovac</item>
    </izvorni_sadrzaj>
    <derivirana_varijabla naziv="DomainObject.Predmet.ProtuStrankaListFormated_1">
      <item>USLUGE THALAMUS d.o.o. zastupanog po punomoćniku Stjepan Grabovac</item>
    </derivirana_varijabla>
  </DomainObject.Predmet.ProtuStrankaListFormated>
  <DomainObject.Predmet.ProtuStrankaListFormatedOIB>
    <izvorni_sadrzaj>
      <item>USLUGE THALAMUS d.o.o., OIB 73553363133 zastupanog po punomoćniku Stjepan Grabovac</item>
    </izvorni_sadrzaj>
    <derivirana_varijabla naziv="DomainObject.Predmet.ProtuStrankaListFormatedOIB_1">
      <item>USLUGE THALAMUS d.o.o., OIB 73553363133 zastupanog po punomoćniku Stjepan Grabovac</item>
    </derivirana_varijabla>
  </DomainObject.Predmet.ProtuStrankaListFormatedOIB>
  <DomainObject.Predmet.ProtuStrankaListFormatedWithAdress>
    <izvorni_sadrzaj>
      <item>USLUGE THALAMUS d.o.o., Rimski put bb, 10360 Sesvete zastupanog po punomoćniku Stjepan Grabovac</item>
    </izvorni_sadrzaj>
    <derivirana_varijabla naziv="DomainObject.Predmet.ProtuStrankaListFormatedWithAdress_1">
      <item>USLUGE THALAMUS d.o.o., Rimski put bb, 10360 Sesvete zastupanog po punomoćniku Stjepan Grabovac</item>
    </derivirana_varijabla>
  </DomainObject.Predmet.ProtuStrankaListFormatedWithAdress>
  <DomainObject.Predmet.ProtuStrankaListFormatedWithAdressOIB>
    <izvorni_sadrzaj>
      <item>USLUGE THALAMUS d.o.o., OIB 73553363133, Rimski put bb, 10360 Sesvete zastupanog po punomoćniku Stjepan Grabovac</item>
    </izvorni_sadrzaj>
    <derivirana_varijabla naziv="DomainObject.Predmet.ProtuStrankaListFormatedWithAdressOIB_1">
      <item>USLUGE THALAMUS d.o.o., OIB 73553363133, Rimski put bb, 10360 Sesvete zastupanog po punomoćniku Stjepan Grabovac</item>
    </derivirana_varijabla>
  </DomainObject.Predmet.ProtuStrankaListFormatedWithAdressOIB>
  <DomainObject.Predmet.ProtuStrankaListNazivFormated>
    <izvorni_sadrzaj>
      <item>USLUGE THALAMUS d.o.o.</item>
    </izvorni_sadrzaj>
    <derivirana_varijabla naziv="DomainObject.Predmet.ProtuStrankaListNazivFormated_1">
      <item>USLUGE THALAMUS d.o.o.</item>
    </derivirana_varijabla>
  </DomainObject.Predmet.ProtuStrankaListNazivFormated>
  <DomainObject.Predmet.ProtuStrankaListNazivFormatedOIB>
    <izvorni_sadrzaj>
      <item>USLUGE THALAMUS d.o.o., OIB 73553363133</item>
    </izvorni_sadrzaj>
    <derivirana_varijabla naziv="DomainObject.Predmet.ProtuStrankaListNazivFormatedOIB_1">
      <item>USLUGE THALAMUS d.o.o., OIB 73553363133</item>
    </derivirana_varijabla>
  </DomainObject.Predmet.ProtuStrankaListNazivFormatedOIB>
  <DomainObject.Predmet.OstaliListFormated>
    <izvorni_sadrzaj>
      <item>Stjepan Lović</item>
      <item>Stjepan Grabovac punomoćnik sudionika u postupku USLUGE THALAMUS d.o.o.</item>
    </izvorni_sadrzaj>
    <derivirana_varijabla naziv="DomainObject.Predmet.OstaliListFormated_1">
      <item>Stjepan Lović</item>
      <item>Stjepan Grabovac punomoćnik sudionika u postupku USLUGE THALAMUS d.o.o.</item>
    </derivirana_varijabla>
  </DomainObject.Predmet.OstaliListFormated>
  <DomainObject.Predmet.OstaliListFormatedOIB>
    <izvorni_sadrzaj>
      <item>Stjepan Lović, OIB 25964288839</item>
      <item>Stjepan Grabovac, OIB 16521994636 punomoćnik sudionika u postupku USLUGE THALAMUS d.o.o.</item>
    </izvorni_sadrzaj>
    <derivirana_varijabla naziv="DomainObject.Predmet.OstaliListFormatedOIB_1">
      <item>Stjepan Lović, OIB 25964288839</item>
      <item>Stjepan Grabovac, OIB 16521994636 punomoćnik sudionika u postupku USLUGE THALAMUS d.o.o.</item>
    </derivirana_varijabla>
  </DomainObject.Predmet.OstaliListFormatedOIB>
  <DomainObject.Predmet.OstaliListFormatedWithAdress>
    <izvorni_sadrzaj>
      <item>Stjepan Lović, Preradovićeva 13, 10000 Zagreb</item>
      <item>Stjepan Grabovac, Kralja P. Krešimira Iv 126, 21300 Makarska punomoćnik sudionika u postupku USLUGE THALAMUS d.o.o.</item>
    </izvorni_sadrzaj>
    <derivirana_varijabla naziv="DomainObject.Predmet.OstaliListFormatedWithAdress_1">
      <item>Stjepan Lović, Preradovićeva 13, 10000 Zagreb</item>
      <item>Stjepan Grabovac, Kralja P. Krešimira Iv 126, 21300 Makarska punomoćnik sudionika u postupku USLUGE THALAMUS d.o.o.</item>
    </derivirana_varijabla>
  </DomainObject.Predmet.OstaliListFormatedWithAdress>
  <DomainObject.Predmet.OstaliListFormatedWithAdressOIB>
    <izvorni_sadrzaj>
      <item>Stjepan Lović, OIB 25964288839, Preradovićeva 13, 10000 Zagreb</item>
      <item>Stjepan Grabovac, OIB 16521994636, Kralja P. Krešimira Iv 126, 21300 Makarska punomoćnik sudionika u postupku USLUGE THALAMUS d.o.o.</item>
    </izvorni_sadrzaj>
    <derivirana_varijabla naziv="DomainObject.Predmet.OstaliListFormatedWithAdressOIB_1">
      <item>Stjepan Lović, OIB 25964288839, Preradovićeva 13, 10000 Zagreb</item>
      <item>Stjepan Grabovac, OIB 16521994636, Kralja P. Krešimira Iv 126, 21300 Makarska punomoćnik sudionika u postupku USLUGE THALAMUS d.o.o.</item>
    </derivirana_varijabla>
  </DomainObject.Predmet.OstaliListFormatedWithAdressOIB>
  <DomainObject.Predmet.OstaliListNazivFormated>
    <izvorni_sadrzaj>
      <item>Stjepan Lović</item>
      <item>Stjepan Grabovac</item>
    </izvorni_sadrzaj>
    <derivirana_varijabla naziv="DomainObject.Predmet.OstaliListNazivFormated_1">
      <item>Stjepan Lović</item>
      <item>Stjepan Grabovac</item>
    </derivirana_varijabla>
  </DomainObject.Predmet.OstaliListNazivFormated>
  <DomainObject.Predmet.OstaliListNazivFormatedOIB>
    <izvorni_sadrzaj>
      <item>Stjepan Lović, OIB 25964288839</item>
      <item>Stjepan Grabovac, OIB 16521994636</item>
    </izvorni_sadrzaj>
    <derivirana_varijabla naziv="DomainObject.Predmet.OstaliListNazivFormatedOIB_1">
      <item>Stjepan Lović, OIB 25964288839</item>
      <item>Stjepan Grabovac, OIB 16521994636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THALAMUS d.o.o.</izvorni_sadrzaj>
    <derivirana_varijabla naziv="DomainObject.Predmet.ProtustrankaIDrugi_1">USLUGE THALAMUS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THALAMUS d.o.o., OIB 73553363133, Rimski put bb, 10360 Sesvete</izvorni_sadrzaj>
    <derivirana_varijabla naziv="DomainObject.Predmet.ProtustrankaIDrugiAdressOIB_1">USLUGE THALAMUS d.o.o., OIB 73553363133, Rimski put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USLUGE THALAMUS d.o.o.</item>
      <item>FINA Regionalni centar Zagreb</item>
      <item>Stjepan Lović</item>
      <item>Stjepan Grabovac</item>
    </izvorni_sadrzaj>
    <derivirana_varijabla naziv="DomainObject.Predmet.SudioniciListNaziv_1">
      <item>USLUGE THALAMUS d.o.o.</item>
      <item>FINA Regionalni centar Zagreb</item>
      <item>Stjepan Lović</item>
      <item>Stjepan Grabovac</item>
    </derivirana_varijabla>
  </DomainObject.Predmet.SudioniciListNaziv>
  <DomainObject.Predmet.SudioniciListAdressOIB>
    <izvorni_sadrzaj>
      <item>USLUGE THALAMUS d.o.o., OIB 73553363133, Rimski put bb,10360 Sesvete</item>
      <item>FINA Regionalni centar Zagreb, OIB 85821130368, Trg svibanjskih žrtava 1995. 1,10000 Zagreb</item>
      <item>Stjepan Lović, OIB 25964288839, Preradovićeva 13,10000 Zagreb</item>
      <item>Stjepan Grabovac, OIB 16521994636, Kralja P. Krešimira Iv 126,21300 Makarska</item>
    </izvorni_sadrzaj>
    <derivirana_varijabla naziv="DomainObject.Predmet.SudioniciListAdressOIB_1">
      <item>USLUGE THALAMUS d.o.o., OIB 73553363133, Rimski put bb,10360 Sesvete</item>
      <item>FINA Regionalni centar Zagreb, OIB 85821130368, Trg svibanjskih žrtava 1995. 1,10000 Zagreb</item>
      <item>Stjepan Lović, OIB 25964288839, Preradovićeva 13,10000 Zagreb</item>
      <item>Stjepan Grabovac, OIB 16521994636, Kralja P. Krešimira Iv 126,21300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73553363133</item>
      <item>, OIB 85821130368</item>
      <item>, OIB 25964288839</item>
      <item>, OIB 16521994636</item>
    </izvorni_sadrzaj>
    <derivirana_varijabla naziv="DomainObject.Predmet.SudioniciListNazivOIB_1">
      <item>, OIB 73553363133</item>
      <item>, OIB 85821130368</item>
      <item>, OIB 25964288839</item>
      <item>, OIB 16521994636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1992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2016-05-18T09:31:00Z</dcterms:created>
  <dc:creator>Sandra Rotar Vogrin</dc:creator>
  <cp:lastModifiedBy>Tanja Štraubert</cp:lastModifiedBy>
  <cp:lastPrinted>2016-05-18T11:18:00Z</cp:lastPrinted>
  <dcterms:modified xmlns:xsi="http://www.w3.org/2001/XMLSchema-instance" xsi:type="dcterms:W3CDTF">2016-05-18T11:18:00Z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