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65b5" w14:paraId="89265b5" w:rsidRDefault="002F39F0" w:rsidR="00A55B36" w:rsidRPr="004C6CC3">
      <w:pPr>
        <w15:collapsed w:val="false"/>
        <w:rPr>
          <w:sz w:val="28"/>
          <w:szCs w:val="28"/>
          <w:lang w:val="hr-HR"/>
        </w:rPr>
      </w:pPr>
      <w:bookmarkStart w:name="_GoBack" w:id="0"/>
      <w:bookmarkEnd w:id="0"/>
      <w:r w:rsidRPr="004C6CC3">
        <w:rPr>
          <w:sz w:val="28"/>
          <w:szCs w:val="28"/>
          <w:lang w:val="hr-HR"/>
        </w:rPr>
        <w:t>IVA PINJUH STJEPOVIĆ</w:t>
      </w:r>
    </w:p>
    <w:p w:rsidRDefault="002F39F0" w:rsidR="002F39F0" w:rsidRPr="004C6CC3">
      <w:pPr>
        <w:rPr>
          <w:sz w:val="28"/>
          <w:szCs w:val="28"/>
          <w:lang w:val="hr-HR"/>
        </w:rPr>
      </w:pPr>
      <w:r w:rsidRPr="004C6CC3">
        <w:rPr>
          <w:sz w:val="28"/>
          <w:szCs w:val="28"/>
          <w:lang w:val="hr-HR"/>
        </w:rPr>
        <w:t>Draškovićeva 4a, 10 000 Zagreb</w:t>
      </w:r>
    </w:p>
    <w:p w:rsidRDefault="00A55B36" w:rsidR="00A55B36" w:rsidRPr="004C6CC3">
      <w:pPr>
        <w:rPr>
          <w:sz w:val="28"/>
          <w:szCs w:val="28"/>
          <w:lang w:val="hr-HR"/>
        </w:rPr>
      </w:pPr>
      <w:r w:rsidRPr="004C6CC3">
        <w:rPr>
          <w:sz w:val="28"/>
          <w:szCs w:val="28"/>
          <w:lang w:val="hr-HR"/>
        </w:rPr>
        <w:t>privremeni stečajni upravitelj</w:t>
      </w:r>
      <w:r w:rsidR="005C4FB9" w:rsidRPr="004C6CC3">
        <w:rPr>
          <w:sz w:val="28"/>
          <w:szCs w:val="28"/>
          <w:lang w:val="hr-HR"/>
        </w:rPr>
        <w:t xml:space="preserve"> za</w:t>
      </w:r>
    </w:p>
    <w:p w:rsidRDefault="00126755" w:rsidR="00C02F8A">
      <w:pPr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AURORA USLUGE d.o.o.</w:t>
      </w:r>
    </w:p>
    <w:p w:rsidRDefault="00126755" w:rsidR="00126755">
      <w:pPr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Bledska 12, 10000 Zagreb</w:t>
      </w:r>
    </w:p>
    <w:p w:rsidRDefault="00126755" w:rsidR="00126755" w:rsidRPr="004C6CC3">
      <w:pPr>
        <w:rPr>
          <w:sz w:val="28"/>
          <w:szCs w:val="28"/>
          <w:lang w:val="hr-HR"/>
        </w:rPr>
      </w:pPr>
      <w:r>
        <w:rPr>
          <w:color w:val="222222"/>
          <w:sz w:val="28"/>
          <w:szCs w:val="28"/>
        </w:rPr>
        <w:t>OIB:89524389186</w:t>
      </w:r>
    </w:p>
    <w:p w:rsidRDefault="009F0862" w:rsidP="004800A1" w:rsidR="009F0862">
      <w:pPr>
        <w:jc w:val="right"/>
        <w:rPr>
          <w:b/>
          <w:sz w:val="28"/>
          <w:szCs w:val="28"/>
          <w:lang w:val="hr-HR"/>
        </w:rPr>
      </w:pPr>
    </w:p>
    <w:p w:rsidRDefault="0010406C" w:rsidP="004800A1" w:rsidR="00A55B36" w:rsidRPr="004C6CC3">
      <w:pPr>
        <w:jc w:val="right"/>
        <w:rPr>
          <w:b/>
          <w:sz w:val="28"/>
          <w:szCs w:val="28"/>
          <w:lang w:val="hr-HR"/>
        </w:rPr>
      </w:pPr>
      <w:r w:rsidRPr="004C6CC3">
        <w:rPr>
          <w:b/>
          <w:sz w:val="28"/>
          <w:szCs w:val="28"/>
          <w:lang w:val="hr-HR"/>
        </w:rPr>
        <w:t>TRGOVAČKI SUD U ZAGREBU</w:t>
      </w:r>
    </w:p>
    <w:p w:rsidRDefault="002F39F0" w:rsidR="00A55B36" w:rsidRPr="004C6CC3">
      <w:pPr>
        <w:jc w:val="right"/>
        <w:rPr>
          <w:b/>
          <w:sz w:val="28"/>
          <w:szCs w:val="28"/>
          <w:lang w:val="hr-HR"/>
        </w:rPr>
      </w:pPr>
      <w:r w:rsidRPr="004C6CC3">
        <w:rPr>
          <w:b/>
          <w:sz w:val="28"/>
          <w:szCs w:val="28"/>
          <w:lang w:val="hr-HR"/>
        </w:rPr>
        <w:t>Na p</w:t>
      </w:r>
      <w:r w:rsidR="004A185C" w:rsidRPr="004C6CC3">
        <w:rPr>
          <w:b/>
          <w:sz w:val="28"/>
          <w:szCs w:val="28"/>
          <w:lang w:val="hr-HR"/>
        </w:rPr>
        <w:t xml:space="preserve">osl.br. </w:t>
      </w:r>
      <w:r w:rsidR="004C363C" w:rsidRPr="004C6CC3">
        <w:rPr>
          <w:b/>
          <w:sz w:val="28"/>
          <w:szCs w:val="28"/>
        </w:rPr>
        <w:t>St-</w:t>
      </w:r>
      <w:r w:rsidR="00126755">
        <w:rPr>
          <w:b/>
          <w:sz w:val="28"/>
          <w:szCs w:val="28"/>
        </w:rPr>
        <w:t>3792/2016</w:t>
      </w:r>
    </w:p>
    <w:p w:rsidRDefault="009F0862" w:rsidP="004735C5" w:rsidR="009F0862">
      <w:pPr>
        <w:tabs>
          <w:tab w:pos="1080" w:val="left"/>
        </w:tabs>
        <w:rPr>
          <w:lang w:val="hr-HR"/>
        </w:rPr>
      </w:pPr>
    </w:p>
    <w:p w:rsidRDefault="009F0862" w:rsidP="004735C5" w:rsidR="009F0862">
      <w:pPr>
        <w:tabs>
          <w:tab w:pos="1080" w:val="left"/>
        </w:tabs>
        <w:rPr>
          <w:lang w:val="hr-HR"/>
        </w:rPr>
      </w:pPr>
    </w:p>
    <w:p w:rsidRDefault="00BA67C9" w:rsidP="004735C5" w:rsidR="001E2A0F">
      <w:pPr>
        <w:tabs>
          <w:tab w:pos="1080" w:val="left"/>
        </w:tabs>
        <w:rPr>
          <w:lang w:val="hr-HR"/>
        </w:rPr>
      </w:pPr>
      <w:r>
        <w:rPr>
          <w:lang w:val="hr-HR"/>
        </w:rPr>
        <w:t>U Zagrebu, 2</w:t>
      </w:r>
      <w:r w:rsidR="00AE4664">
        <w:rPr>
          <w:lang w:val="hr-HR"/>
        </w:rPr>
        <w:t>6</w:t>
      </w:r>
      <w:r>
        <w:rPr>
          <w:lang w:val="hr-HR"/>
        </w:rPr>
        <w:t>. o</w:t>
      </w:r>
      <w:r w:rsidR="009839AC">
        <w:rPr>
          <w:lang w:val="hr-HR"/>
        </w:rPr>
        <w:t>žujka 2019.g.</w:t>
      </w:r>
    </w:p>
    <w:p w:rsidRDefault="004735C5" w:rsidP="004735C5" w:rsidR="004735C5">
      <w:pPr>
        <w:tabs>
          <w:tab w:pos="1080" w:val="left"/>
        </w:tabs>
        <w:rPr>
          <w:lang w:val="hr-HR"/>
        </w:rPr>
      </w:pPr>
    </w:p>
    <w:p w:rsidRDefault="00363138" w:rsidR="00363138" w:rsidRPr="00B536EC">
      <w:pPr>
        <w:rPr>
          <w:lang w:val="hr-HR"/>
        </w:rPr>
      </w:pPr>
    </w:p>
    <w:p w:rsidRDefault="00763D25" w:rsidR="00A55B36" w:rsidRPr="00AE3864">
      <w:pPr>
        <w:pStyle w:val="Naslov2"/>
        <w:rPr>
          <w:sz w:val="32"/>
          <w:szCs w:val="32"/>
        </w:rPr>
      </w:pPr>
      <w:r w:rsidRPr="00AE3864">
        <w:rPr>
          <w:sz w:val="32"/>
          <w:szCs w:val="32"/>
        </w:rPr>
        <w:t>IZVJEŠĆE PRIVREMENOG STEČAJNOG UPRAVITELJA</w:t>
      </w:r>
    </w:p>
    <w:p w:rsidRDefault="00AC747C" w:rsidP="00CB0802" w:rsidR="00AC747C" w:rsidRPr="00B536EC">
      <w:pPr>
        <w:rPr>
          <w:lang w:val="hr-HR"/>
        </w:rPr>
      </w:pPr>
    </w:p>
    <w:p w:rsidRDefault="008B5850" w:rsidP="00CB0802" w:rsidR="00CB0802" w:rsidRPr="00B536EC">
      <w:pPr>
        <w:rPr>
          <w:b/>
          <w:bCs/>
          <w:sz w:val="28"/>
          <w:szCs w:val="28"/>
          <w:lang w:val="hr-HR"/>
        </w:rPr>
      </w:pPr>
      <w:r w:rsidRPr="00B536EC">
        <w:rPr>
          <w:b/>
          <w:bCs/>
          <w:sz w:val="28"/>
          <w:szCs w:val="28"/>
          <w:lang w:val="hr-HR"/>
        </w:rPr>
        <w:t>UVOD</w:t>
      </w:r>
    </w:p>
    <w:p w:rsidRDefault="00A55B36" w:rsidR="00A55B36" w:rsidRPr="001A3589">
      <w:pPr>
        <w:rPr>
          <w:lang w:val="hr-HR"/>
        </w:rPr>
      </w:pPr>
    </w:p>
    <w:p w:rsidRDefault="002F39F0" w:rsidP="002F39F0" w:rsidR="00A03FC5" w:rsidRPr="001A3589">
      <w:pPr>
        <w:jc w:val="both"/>
        <w:rPr>
          <w:color w:val="222222"/>
          <w:lang w:val="hr-HR"/>
        </w:rPr>
      </w:pPr>
      <w:r w:rsidRPr="001A3589">
        <w:rPr>
          <w:lang w:val="hr-HR"/>
        </w:rPr>
        <w:t xml:space="preserve">Rješenjem Trgovačkog suda u </w:t>
      </w:r>
      <w:r w:rsidR="00BF375B" w:rsidRPr="001A3589">
        <w:rPr>
          <w:lang w:val="hr-HR"/>
        </w:rPr>
        <w:t>Zagrebu</w:t>
      </w:r>
      <w:r w:rsidRPr="001A3589">
        <w:rPr>
          <w:lang w:val="hr-HR"/>
        </w:rPr>
        <w:t xml:space="preserve"> od </w:t>
      </w:r>
      <w:r w:rsidR="00D21882">
        <w:rPr>
          <w:lang w:val="hr-HR"/>
        </w:rPr>
        <w:t>27</w:t>
      </w:r>
      <w:r w:rsidR="005D071B" w:rsidRPr="001A3589">
        <w:rPr>
          <w:lang w:val="hr-HR"/>
        </w:rPr>
        <w:t xml:space="preserve">. veljače 2019. </w:t>
      </w:r>
      <w:r w:rsidRPr="001A3589">
        <w:rPr>
          <w:lang w:val="hr-HR"/>
        </w:rPr>
        <w:t>godine pod poslovnim brojem St-</w:t>
      </w:r>
      <w:r w:rsidR="00D21882">
        <w:rPr>
          <w:lang w:val="hr-HR"/>
        </w:rPr>
        <w:t>3792/2016</w:t>
      </w:r>
      <w:r w:rsidR="005D071B" w:rsidRPr="001A3589">
        <w:rPr>
          <w:lang w:val="hr-HR"/>
        </w:rPr>
        <w:t xml:space="preserve"> </w:t>
      </w:r>
      <w:r w:rsidRPr="001A3589">
        <w:rPr>
          <w:color w:val="222222"/>
          <w:lang w:val="hr-HR"/>
        </w:rPr>
        <w:t>imenovana sam za privremenu stečajnu uprav</w:t>
      </w:r>
      <w:r w:rsidR="005D071B" w:rsidRPr="001A3589">
        <w:rPr>
          <w:color w:val="222222"/>
          <w:lang w:val="hr-HR"/>
        </w:rPr>
        <w:t xml:space="preserve">iteljicu nad dužnikom </w:t>
      </w:r>
      <w:r w:rsidR="00D21882">
        <w:rPr>
          <w:color w:val="222222"/>
          <w:lang w:val="hr-HR"/>
        </w:rPr>
        <w:t>AURORA USLUGE d.o.o. iz Zagreba, OIB:89524389186.</w:t>
      </w:r>
    </w:p>
    <w:p w:rsidRDefault="00A55B36" w:rsidR="00A55B36" w:rsidRPr="001A3589">
      <w:pPr>
        <w:jc w:val="both"/>
        <w:rPr>
          <w:lang w:val="hr-HR"/>
        </w:rPr>
      </w:pPr>
    </w:p>
    <w:p w:rsidRDefault="00CD56C7" w:rsidP="00CD56C7" w:rsidR="00CD56C7" w:rsidRPr="00F40888">
      <w:pPr>
        <w:jc w:val="both"/>
      </w:pPr>
      <w:r>
        <w:t xml:space="preserve">Posebno želim naglasiti da se kod dužnika </w:t>
      </w:r>
      <w:r w:rsidRPr="00F40888">
        <w:t>poslovne knjig</w:t>
      </w:r>
      <w:r>
        <w:t>e ne vode još od 2015.</w:t>
      </w:r>
      <w:r w:rsidRPr="00F40888">
        <w:t xml:space="preserve">g., a jedina </w:t>
      </w:r>
      <w:r w:rsidR="00BA67C9">
        <w:t>poslovna</w:t>
      </w:r>
      <w:r>
        <w:t xml:space="preserve"> isprava do koje sam uspjela</w:t>
      </w:r>
      <w:r w:rsidRPr="00F40888">
        <w:t xml:space="preserve"> doći </w:t>
      </w:r>
      <w:r>
        <w:t xml:space="preserve">je bruto </w:t>
      </w:r>
      <w:r w:rsidRPr="00F40888">
        <w:t>bilan</w:t>
      </w:r>
      <w:r>
        <w:t>ca na dan 31.12.2014.</w:t>
      </w:r>
      <w:r w:rsidRPr="00F40888">
        <w:t xml:space="preserve">g. </w:t>
      </w:r>
      <w:r>
        <w:t xml:space="preserve">koju sam </w:t>
      </w:r>
      <w:r w:rsidR="00564A51">
        <w:t>dobila</w:t>
      </w:r>
      <w:r>
        <w:t xml:space="preserve"> od Porezne uprave. </w:t>
      </w:r>
      <w:r w:rsidR="003E1FBB">
        <w:t>Također, nisam uspjela stupiti u kontakt s ranijom  zakonskom zas</w:t>
      </w:r>
      <w:r w:rsidR="00977782">
        <w:t>tupnicom gđom Ksenijom Debeljak kojoj sam uputila i pisa</w:t>
      </w:r>
      <w:r w:rsidR="000D65E3">
        <w:t xml:space="preserve">ni dopis no </w:t>
      </w:r>
      <w:r w:rsidR="000D65E3" w:rsidRPr="002E1660">
        <w:t xml:space="preserve">pošiljka </w:t>
      </w:r>
      <w:r w:rsidR="002E1660">
        <w:t>mi je vraćena.</w:t>
      </w:r>
    </w:p>
    <w:p w:rsidRDefault="004A185C" w:rsidP="002F39F0" w:rsidR="004A185C" w:rsidRPr="001A3589">
      <w:pPr>
        <w:rPr>
          <w:lang w:val="hr-HR"/>
        </w:rPr>
      </w:pPr>
    </w:p>
    <w:p w:rsidRDefault="008B5850" w:rsidP="00623CE9" w:rsidR="00A55B36" w:rsidRPr="001A3589">
      <w:pPr>
        <w:pStyle w:val="Naslov1"/>
        <w:jc w:val="both"/>
      </w:pPr>
      <w:r w:rsidRPr="001A3589">
        <w:t>POSLOVANJE</w:t>
      </w:r>
    </w:p>
    <w:p w:rsidRDefault="00623CE9" w:rsidP="00623CE9" w:rsidR="00623CE9" w:rsidRPr="001A3589">
      <w:pPr>
        <w:rPr>
          <w:lang w:val="hr-HR"/>
        </w:rPr>
      </w:pPr>
    </w:p>
    <w:p w:rsidRDefault="00CA69C9" w:rsidP="00A141A4" w:rsidR="00CB0802" w:rsidRPr="001A3589">
      <w:pPr>
        <w:numPr>
          <w:ilvl w:val="0"/>
          <w:numId w:val="29"/>
        </w:numPr>
        <w:jc w:val="both"/>
        <w:rPr>
          <w:lang w:val="hr-HR"/>
        </w:rPr>
      </w:pPr>
      <w:r w:rsidRPr="001A3589">
        <w:rPr>
          <w:lang w:val="hr-HR"/>
        </w:rPr>
        <w:t>na današnji dan</w:t>
      </w:r>
      <w:r w:rsidR="00F9522E" w:rsidRPr="001A3589">
        <w:rPr>
          <w:lang w:val="hr-HR"/>
        </w:rPr>
        <w:t xml:space="preserve"> </w:t>
      </w:r>
      <w:r w:rsidRPr="001A3589">
        <w:rPr>
          <w:lang w:val="hr-HR"/>
        </w:rPr>
        <w:t>duž</w:t>
      </w:r>
      <w:r w:rsidR="00AC180D" w:rsidRPr="001A3589">
        <w:rPr>
          <w:lang w:val="hr-HR"/>
        </w:rPr>
        <w:t xml:space="preserve">nik </w:t>
      </w:r>
      <w:r w:rsidR="00AD255F" w:rsidRPr="001A3589">
        <w:rPr>
          <w:lang w:val="hr-HR"/>
        </w:rPr>
        <w:t xml:space="preserve">u radnom odnosu </w:t>
      </w:r>
      <w:r w:rsidR="0085795F" w:rsidRPr="001A3589">
        <w:rPr>
          <w:lang w:val="hr-HR"/>
        </w:rPr>
        <w:t>nema zaposleni</w:t>
      </w:r>
      <w:r w:rsidR="001A3589">
        <w:rPr>
          <w:lang w:val="hr-HR"/>
        </w:rPr>
        <w:t>ka</w:t>
      </w:r>
      <w:r w:rsidR="00FE6917">
        <w:rPr>
          <w:lang w:val="hr-HR"/>
        </w:rPr>
        <w:t xml:space="preserve"> - zadnji zaposlenik odjavljen </w:t>
      </w:r>
      <w:r w:rsidR="00977782">
        <w:rPr>
          <w:lang w:val="hr-HR"/>
        </w:rPr>
        <w:t xml:space="preserve">je </w:t>
      </w:r>
      <w:r w:rsidR="00FE6917">
        <w:rPr>
          <w:lang w:val="hr-HR"/>
        </w:rPr>
        <w:t>2015.g.</w:t>
      </w:r>
    </w:p>
    <w:p w:rsidRDefault="009001AE" w:rsidP="00A141A4" w:rsidR="00204F7C" w:rsidRPr="001A3589">
      <w:pPr>
        <w:numPr>
          <w:ilvl w:val="0"/>
          <w:numId w:val="29"/>
        </w:numPr>
        <w:jc w:val="both"/>
        <w:rPr>
          <w:lang w:val="hr-HR"/>
        </w:rPr>
      </w:pPr>
      <w:r w:rsidRPr="001A3589">
        <w:rPr>
          <w:lang w:val="hr-HR"/>
        </w:rPr>
        <w:t xml:space="preserve">osnovna </w:t>
      </w:r>
      <w:r w:rsidR="00204F7C" w:rsidRPr="001A3589">
        <w:rPr>
          <w:lang w:val="hr-HR"/>
        </w:rPr>
        <w:t>dje</w:t>
      </w:r>
      <w:r w:rsidR="007C083E" w:rsidRPr="001A3589">
        <w:rPr>
          <w:lang w:val="hr-HR"/>
        </w:rPr>
        <w:t>latnost</w:t>
      </w:r>
      <w:r w:rsidR="00204F7C" w:rsidRPr="001A3589">
        <w:rPr>
          <w:lang w:val="hr-HR"/>
        </w:rPr>
        <w:t xml:space="preserve"> </w:t>
      </w:r>
      <w:r w:rsidR="00363138" w:rsidRPr="001A3589">
        <w:rPr>
          <w:lang w:val="hr-HR"/>
        </w:rPr>
        <w:t>društva</w:t>
      </w:r>
      <w:r w:rsidR="00A141A4" w:rsidRPr="001A3589">
        <w:rPr>
          <w:lang w:val="hr-HR"/>
        </w:rPr>
        <w:t xml:space="preserve"> </w:t>
      </w:r>
      <w:r w:rsidR="0085795F" w:rsidRPr="001A3589">
        <w:rPr>
          <w:lang w:val="hr-HR"/>
        </w:rPr>
        <w:t xml:space="preserve">bila je </w:t>
      </w:r>
      <w:r w:rsidR="00266742">
        <w:rPr>
          <w:lang w:val="hr-HR"/>
        </w:rPr>
        <w:t>frizerski saloni i saloni za uljepšavanje</w:t>
      </w:r>
    </w:p>
    <w:p w:rsidRDefault="00266742" w:rsidP="007B1411" w:rsidR="007B1411" w:rsidRPr="001A3589">
      <w:pPr>
        <w:numPr>
          <w:ilvl w:val="0"/>
          <w:numId w:val="29"/>
        </w:numPr>
        <w:jc w:val="both"/>
        <w:rPr>
          <w:lang w:val="hr-HR"/>
        </w:rPr>
      </w:pPr>
      <w:r>
        <w:rPr>
          <w:lang w:val="hr-HR"/>
        </w:rPr>
        <w:t>poslovnu godinu 2014</w:t>
      </w:r>
      <w:r w:rsidR="002F4AE2" w:rsidRPr="001A3589">
        <w:rPr>
          <w:lang w:val="hr-HR"/>
        </w:rPr>
        <w:t xml:space="preserve">. </w:t>
      </w:r>
      <w:r w:rsidR="00F9522E" w:rsidRPr="001A3589">
        <w:rPr>
          <w:lang w:val="hr-HR"/>
        </w:rPr>
        <w:t xml:space="preserve">društvo je </w:t>
      </w:r>
      <w:r w:rsidR="002F4AE2" w:rsidRPr="001A3589">
        <w:rPr>
          <w:lang w:val="hr-HR"/>
        </w:rPr>
        <w:t>završi</w:t>
      </w:r>
      <w:r w:rsidR="00FB57FC" w:rsidRPr="001A3589">
        <w:rPr>
          <w:lang w:val="hr-HR"/>
        </w:rPr>
        <w:t>l</w:t>
      </w:r>
      <w:r w:rsidR="002F4AE2" w:rsidRPr="001A3589">
        <w:rPr>
          <w:lang w:val="hr-HR"/>
        </w:rPr>
        <w:t>o</w:t>
      </w:r>
      <w:r w:rsidR="004140B3" w:rsidRPr="001A3589">
        <w:rPr>
          <w:lang w:val="hr-HR"/>
        </w:rPr>
        <w:t xml:space="preserve"> s</w:t>
      </w:r>
      <w:r w:rsidR="00204F7C" w:rsidRPr="001A3589">
        <w:rPr>
          <w:lang w:val="hr-HR"/>
        </w:rPr>
        <w:t xml:space="preserve"> finan</w:t>
      </w:r>
      <w:r w:rsidR="00F53CCD" w:rsidRPr="001A3589">
        <w:rPr>
          <w:lang w:val="hr-HR"/>
        </w:rPr>
        <w:t>cijskim gubitkom</w:t>
      </w:r>
      <w:r w:rsidR="00CD76B5" w:rsidRPr="001A3589">
        <w:rPr>
          <w:lang w:val="hr-HR"/>
        </w:rPr>
        <w:t xml:space="preserve"> u iznosu</w:t>
      </w:r>
      <w:r w:rsidR="0031248F">
        <w:rPr>
          <w:lang w:val="hr-HR"/>
        </w:rPr>
        <w:t xml:space="preserve"> od 33.558,00 kn</w:t>
      </w:r>
    </w:p>
    <w:p w:rsidRDefault="00984373" w:rsidR="00984373" w:rsidRPr="001A3589">
      <w:pPr>
        <w:jc w:val="both"/>
        <w:rPr>
          <w:lang w:val="hr-HR"/>
        </w:rPr>
      </w:pPr>
    </w:p>
    <w:p w:rsidRDefault="00D94E82" w:rsidP="00D94E82" w:rsidR="00D94E82" w:rsidRPr="001A3589">
      <w:pPr>
        <w:pStyle w:val="Naslov1"/>
        <w:jc w:val="both"/>
      </w:pPr>
      <w:r w:rsidRPr="001A3589">
        <w:t>IMOVINA</w:t>
      </w:r>
    </w:p>
    <w:p w:rsidRDefault="00D94E82" w:rsidP="00D94E82" w:rsidR="00D94E82" w:rsidRPr="001A3589">
      <w:pPr>
        <w:pStyle w:val="Podnoje"/>
        <w:tabs>
          <w:tab w:pos="4320" w:val="clear"/>
          <w:tab w:pos="8640" w:val="clear"/>
        </w:tabs>
        <w:jc w:val="both"/>
        <w:rPr>
          <w:lang w:val="hr-HR"/>
        </w:rPr>
      </w:pPr>
    </w:p>
    <w:p w:rsidRDefault="00984373" w:rsidP="00984373" w:rsidR="00984373" w:rsidRPr="001A3589">
      <w:pPr>
        <w:pStyle w:val="Tijeloteksta"/>
      </w:pPr>
      <w:r w:rsidRPr="001A3589">
        <w:t xml:space="preserve">U nastavku donosim pregled imovine dužnika evidentirane </w:t>
      </w:r>
      <w:r w:rsidR="00FE6917">
        <w:t>prema bruto bilanci na dan</w:t>
      </w:r>
      <w:r w:rsidRPr="001A3589">
        <w:t xml:space="preserve"> </w:t>
      </w:r>
      <w:r w:rsidR="0031248F">
        <w:t>31.12.2014</w:t>
      </w:r>
      <w:r w:rsidR="00AE296D" w:rsidRPr="001A3589">
        <w:t>.</w:t>
      </w:r>
      <w:r w:rsidRPr="001A3589">
        <w:t xml:space="preserve">g. te imovine evidentirane kod nadležnih upisnika u RH.  </w:t>
      </w:r>
    </w:p>
    <w:p w:rsidRDefault="00EF7D2A" w:rsidP="00BD504C" w:rsidR="00EF7D2A" w:rsidRPr="001A3589">
      <w:pPr>
        <w:pStyle w:val="Tijeloteksta"/>
      </w:pPr>
    </w:p>
    <w:p w:rsidRDefault="00EF7D2A" w:rsidP="00EF7D2A" w:rsidR="00EF7D2A" w:rsidRPr="001A3589">
      <w:pPr>
        <w:pStyle w:val="Tijeloteksta"/>
        <w:rPr>
          <w:b/>
          <w:u w:val="single"/>
        </w:rPr>
      </w:pPr>
      <w:r w:rsidRPr="001A3589">
        <w:rPr>
          <w:b/>
          <w:u w:val="single"/>
        </w:rPr>
        <w:t>Nekretnine</w:t>
      </w:r>
    </w:p>
    <w:p w:rsidRDefault="004E5CC9" w:rsidP="00EF7D2A" w:rsidR="004E5CC9" w:rsidRPr="001A3589">
      <w:pPr>
        <w:pStyle w:val="Tijeloteksta"/>
        <w:rPr>
          <w:b/>
          <w:u w:val="single"/>
        </w:rPr>
      </w:pPr>
    </w:p>
    <w:p w:rsidRDefault="00AE296D" w:rsidP="00AE296D" w:rsidR="00AE296D" w:rsidRPr="001A3589">
      <w:pPr>
        <w:pStyle w:val="Tijeloteksta"/>
      </w:pPr>
      <w:r w:rsidRPr="001A3589">
        <w:t xml:space="preserve">Dužnik u svom vlasništvu nema nekretnina. </w:t>
      </w:r>
    </w:p>
    <w:p w:rsidRDefault="00EF7D2A" w:rsidP="00EF7D2A" w:rsidR="00EF7D2A" w:rsidRPr="001A3589">
      <w:pPr>
        <w:pStyle w:val="Tijeloteksta"/>
      </w:pPr>
    </w:p>
    <w:p w:rsidRDefault="00EF7D2A" w:rsidP="00EF7D2A" w:rsidR="00EF7D2A" w:rsidRPr="001A3589">
      <w:pPr>
        <w:pStyle w:val="Podnoje"/>
        <w:tabs>
          <w:tab w:pos="4320" w:val="clear"/>
          <w:tab w:pos="8640" w:val="clear"/>
        </w:tabs>
        <w:jc w:val="both"/>
        <w:rPr>
          <w:b/>
          <w:u w:val="single"/>
          <w:lang w:val="hr-HR"/>
        </w:rPr>
      </w:pPr>
      <w:r w:rsidRPr="001A3589">
        <w:rPr>
          <w:b/>
          <w:u w:val="single"/>
          <w:lang w:val="hr-HR"/>
        </w:rPr>
        <w:t>Pokretnine i ostala imovina</w:t>
      </w:r>
    </w:p>
    <w:p w:rsidRDefault="004E5CC9" w:rsidP="00EF7D2A" w:rsidR="004E5CC9" w:rsidRPr="001A3589">
      <w:pPr>
        <w:pStyle w:val="Podnoje"/>
        <w:tabs>
          <w:tab w:pos="4320" w:val="clear"/>
          <w:tab w:pos="8640" w:val="clear"/>
        </w:tabs>
        <w:jc w:val="both"/>
        <w:rPr>
          <w:b/>
          <w:u w:val="single"/>
          <w:lang w:val="hr-HR"/>
        </w:rPr>
      </w:pPr>
    </w:p>
    <w:p w:rsidRDefault="00277047" w:rsidP="00277047" w:rsidR="00FE6917">
      <w:pPr>
        <w:jc w:val="both"/>
        <w:rPr>
          <w:lang w:val="hr-HR"/>
        </w:rPr>
      </w:pPr>
      <w:r>
        <w:rPr>
          <w:lang w:val="hr-HR"/>
        </w:rPr>
        <w:t>Prema bilanci na dan 31.12.2014.g. dužnik je u svom vlasništvu imao uredsku opremu i opremu trgovine ukupne knjigovodstvene vrijednosti 32.781,25 kn</w:t>
      </w:r>
      <w:r w:rsidR="000E4989">
        <w:rPr>
          <w:lang w:val="hr-HR"/>
        </w:rPr>
        <w:t xml:space="preserve"> te zalihe knjigovodstvene vrijednosti 41.246,00 kn</w:t>
      </w:r>
      <w:r w:rsidR="00FE6917">
        <w:rPr>
          <w:lang w:val="hr-HR"/>
        </w:rPr>
        <w:t xml:space="preserve">. </w:t>
      </w:r>
      <w:r w:rsidR="008B2C76">
        <w:rPr>
          <w:lang w:val="hr-HR"/>
        </w:rPr>
        <w:t xml:space="preserve">Obzirom da nisam uspjela stupiti u kontakt s ranijom zakonskom zastupnicom niti raspolažem poslovnom dokumentacijom dužnika osim bruto bilance iz 2014.g. nemam informaciju o </w:t>
      </w:r>
      <w:r w:rsidR="008B2C76">
        <w:rPr>
          <w:lang w:val="hr-HR"/>
        </w:rPr>
        <w:lastRenderedPageBreak/>
        <w:t>kojoj se točno opremi i zalihama radi no o</w:t>
      </w:r>
      <w:r w:rsidR="00FE6917">
        <w:rPr>
          <w:lang w:val="hr-HR"/>
        </w:rPr>
        <w:t xml:space="preserve">bzirom na protok vremena predmnijevam da </w:t>
      </w:r>
      <w:r w:rsidR="008B2C76">
        <w:rPr>
          <w:lang w:val="hr-HR"/>
        </w:rPr>
        <w:t>predmetne zalihe i oprema fizički ne postoje.</w:t>
      </w:r>
    </w:p>
    <w:p w:rsidRDefault="00FE6917" w:rsidP="00277047" w:rsidR="00FE6917" w:rsidRPr="00277047">
      <w:pPr>
        <w:jc w:val="both"/>
        <w:rPr>
          <w:lang w:val="hr-HR"/>
        </w:rPr>
      </w:pPr>
    </w:p>
    <w:p w:rsidRDefault="00EF7D2A" w:rsidP="00EF7D2A" w:rsidR="00E73C87">
      <w:pPr>
        <w:pStyle w:val="Podnoje"/>
        <w:tabs>
          <w:tab w:pos="4320" w:val="clear"/>
          <w:tab w:pos="8640" w:val="clear"/>
        </w:tabs>
        <w:jc w:val="both"/>
        <w:rPr>
          <w:b/>
          <w:u w:val="single"/>
          <w:lang w:val="hr-HR"/>
        </w:rPr>
      </w:pPr>
      <w:r w:rsidRPr="001A3589">
        <w:rPr>
          <w:b/>
          <w:u w:val="single"/>
          <w:lang w:val="hr-HR"/>
        </w:rPr>
        <w:t>Financijska imovina (udjeli u drugim društvima</w:t>
      </w:r>
      <w:r w:rsidR="00277047">
        <w:rPr>
          <w:b/>
          <w:u w:val="single"/>
          <w:lang w:val="hr-HR"/>
        </w:rPr>
        <w:t>)</w:t>
      </w:r>
    </w:p>
    <w:p w:rsidRDefault="00277047" w:rsidP="00EF7D2A" w:rsidR="00277047" w:rsidRPr="00522B3A">
      <w:pPr>
        <w:pStyle w:val="Podnoje"/>
        <w:tabs>
          <w:tab w:pos="4320" w:val="clear"/>
          <w:tab w:pos="8640" w:val="clear"/>
        </w:tabs>
        <w:jc w:val="both"/>
        <w:rPr>
          <w:b/>
          <w:u w:val="single"/>
          <w:lang w:val="hr-HR"/>
        </w:rPr>
      </w:pPr>
    </w:p>
    <w:p w:rsidRDefault="00277047" w:rsidP="00277047" w:rsidR="00277047">
      <w:pPr>
        <w:jc w:val="both"/>
      </w:pPr>
      <w:r>
        <w:t>D</w:t>
      </w:r>
      <w:r w:rsidR="000E4989">
        <w:t>u</w:t>
      </w:r>
      <w:r>
        <w:t>žnik</w:t>
      </w:r>
      <w:r w:rsidRPr="00F40888">
        <w:t xml:space="preserve"> nije vlasnik udjela u drugim društvima, niti dionica.</w:t>
      </w:r>
    </w:p>
    <w:p w:rsidRDefault="00231393" w:rsidP="00277047" w:rsidR="00231393">
      <w:pPr>
        <w:jc w:val="both"/>
      </w:pPr>
    </w:p>
    <w:p w:rsidRDefault="00231393" w:rsidP="00277047" w:rsidR="00231393">
      <w:pPr>
        <w:jc w:val="both"/>
        <w:rPr>
          <w:b/>
          <w:sz w:val="28"/>
          <w:szCs w:val="28"/>
        </w:rPr>
      </w:pPr>
      <w:r w:rsidRPr="00231393">
        <w:rPr>
          <w:b/>
          <w:sz w:val="28"/>
          <w:szCs w:val="28"/>
        </w:rPr>
        <w:t>OBVEZE</w:t>
      </w:r>
    </w:p>
    <w:p w:rsidRDefault="00231393" w:rsidP="00277047" w:rsidR="00231393">
      <w:pPr>
        <w:jc w:val="both"/>
        <w:rPr>
          <w:sz w:val="2"/>
          <w:szCs w:val="2"/>
        </w:rPr>
      </w:pPr>
    </w:p>
    <w:p w:rsidRDefault="00231393" w:rsidP="00277047" w:rsidR="00231393">
      <w:pPr>
        <w:jc w:val="both"/>
        <w:rPr>
          <w:sz w:val="2"/>
          <w:szCs w:val="2"/>
        </w:rPr>
      </w:pPr>
    </w:p>
    <w:p w:rsidRDefault="00231393" w:rsidP="00277047" w:rsidR="00231393">
      <w:pPr>
        <w:jc w:val="both"/>
        <w:rPr>
          <w:sz w:val="2"/>
          <w:szCs w:val="2"/>
        </w:rPr>
      </w:pPr>
    </w:p>
    <w:p w:rsidRDefault="00231393" w:rsidP="00277047" w:rsidR="00231393">
      <w:pPr>
        <w:jc w:val="both"/>
        <w:rPr>
          <w:sz w:val="2"/>
          <w:szCs w:val="2"/>
        </w:rPr>
      </w:pPr>
    </w:p>
    <w:p w:rsidRDefault="00231393" w:rsidP="00277047" w:rsidR="00231393" w:rsidRPr="00231393">
      <w:pPr>
        <w:jc w:val="both"/>
        <w:rPr>
          <w:sz w:val="2"/>
          <w:szCs w:val="2"/>
        </w:rPr>
      </w:pPr>
    </w:p>
    <w:p w:rsidRDefault="00231393" w:rsidP="00444DF2" w:rsidR="00231393">
      <w:pPr>
        <w:jc w:val="both"/>
      </w:pPr>
    </w:p>
    <w:p w:rsidRDefault="00231393" w:rsidP="00444DF2" w:rsidR="00A5504E">
      <w:pPr>
        <w:jc w:val="both"/>
      </w:pPr>
      <w:r>
        <w:t>Na dan 31.12.2014.g. obveze dužnika iznosile su ukupno 83.701,56 kn i to;</w:t>
      </w:r>
    </w:p>
    <w:p w:rsidRDefault="00231393" w:rsidP="00444DF2" w:rsidR="00231393">
      <w:pPr>
        <w:jc w:val="both"/>
      </w:pPr>
    </w:p>
    <w:p w:rsidRDefault="00231393" w:rsidP="00231393" w:rsidR="00231393">
      <w:pPr>
        <w:numPr>
          <w:ilvl w:val="0"/>
          <w:numId w:val="29"/>
        </w:numPr>
        <w:jc w:val="both"/>
      </w:pPr>
      <w:r>
        <w:t>obveze prema dobavljačima u iznosu od 336,55 kn</w:t>
      </w:r>
    </w:p>
    <w:p w:rsidRDefault="00231393" w:rsidP="00231393" w:rsidR="00231393">
      <w:pPr>
        <w:numPr>
          <w:ilvl w:val="0"/>
          <w:numId w:val="29"/>
        </w:numPr>
        <w:jc w:val="both"/>
      </w:pPr>
      <w:r>
        <w:t>obveze za neto plaću u iznosu od 19.792,88 kn</w:t>
      </w:r>
    </w:p>
    <w:p w:rsidRDefault="00231393" w:rsidP="00231393" w:rsidR="00231393">
      <w:pPr>
        <w:numPr>
          <w:ilvl w:val="0"/>
          <w:numId w:val="29"/>
        </w:numPr>
        <w:jc w:val="both"/>
      </w:pPr>
      <w:r>
        <w:t>obveze za doprinose na plaću i iz plaće  u iznosu od 52.297,13 kn</w:t>
      </w:r>
    </w:p>
    <w:p w:rsidRDefault="00231393" w:rsidP="00231393" w:rsidR="00231393">
      <w:pPr>
        <w:numPr>
          <w:ilvl w:val="0"/>
          <w:numId w:val="29"/>
        </w:numPr>
        <w:jc w:val="both"/>
      </w:pPr>
      <w:r>
        <w:t>obveze za porez na dobit u iznosu od 4.073,15 kn</w:t>
      </w:r>
    </w:p>
    <w:p w:rsidRDefault="00231393" w:rsidP="00231393" w:rsidR="00231393">
      <w:pPr>
        <w:numPr>
          <w:ilvl w:val="0"/>
          <w:numId w:val="29"/>
        </w:numPr>
        <w:jc w:val="both"/>
      </w:pPr>
      <w:r>
        <w:t xml:space="preserve">obveze za turističku članarinu, spomeničku rentu </w:t>
      </w:r>
      <w:r w:rsidR="00A80856">
        <w:t xml:space="preserve">i </w:t>
      </w:r>
      <w:r>
        <w:t>članarinu HGK</w:t>
      </w:r>
      <w:r w:rsidR="00A80856">
        <w:t xml:space="preserve"> </w:t>
      </w:r>
      <w:r>
        <w:t>u iznosu od 7.201,85 kn</w:t>
      </w:r>
    </w:p>
    <w:p w:rsidRDefault="00231393" w:rsidP="00444DF2" w:rsidR="00231393" w:rsidRPr="001A3589">
      <w:pPr>
        <w:jc w:val="both"/>
        <w:rPr>
          <w:b/>
          <w:sz w:val="28"/>
          <w:szCs w:val="28"/>
          <w:lang w:val="hr-HR"/>
        </w:rPr>
      </w:pPr>
    </w:p>
    <w:p w:rsidRDefault="00444DF2" w:rsidP="00444DF2" w:rsidR="00444DF2" w:rsidRPr="001A3589">
      <w:pPr>
        <w:jc w:val="both"/>
        <w:rPr>
          <w:b/>
          <w:sz w:val="28"/>
          <w:szCs w:val="28"/>
          <w:lang w:val="hr-HR"/>
        </w:rPr>
      </w:pPr>
      <w:r w:rsidRPr="001A3589">
        <w:rPr>
          <w:b/>
          <w:sz w:val="28"/>
          <w:szCs w:val="28"/>
          <w:lang w:val="hr-HR"/>
        </w:rPr>
        <w:t>Sudski postupci</w:t>
      </w:r>
    </w:p>
    <w:p w:rsidRDefault="00A5504E" w:rsidP="00A5504E" w:rsidR="00A5504E" w:rsidRPr="001A3589">
      <w:pPr>
        <w:jc w:val="both"/>
        <w:rPr>
          <w:lang w:val="hr-HR"/>
        </w:rPr>
      </w:pPr>
    </w:p>
    <w:p w:rsidRDefault="00A5504E" w:rsidP="00A5504E" w:rsidR="00A5504E" w:rsidRPr="001A3589">
      <w:pPr>
        <w:jc w:val="both"/>
        <w:rPr>
          <w:lang w:val="hr-HR"/>
        </w:rPr>
      </w:pPr>
      <w:r w:rsidRPr="001A3589">
        <w:rPr>
          <w:lang w:val="hr-HR"/>
        </w:rPr>
        <w:t xml:space="preserve">Prema </w:t>
      </w:r>
      <w:r w:rsidR="00EB024A">
        <w:rPr>
          <w:lang w:val="hr-HR"/>
        </w:rPr>
        <w:t xml:space="preserve">do sada </w:t>
      </w:r>
      <w:r w:rsidRPr="001A3589">
        <w:rPr>
          <w:lang w:val="hr-HR"/>
        </w:rPr>
        <w:t xml:space="preserve">dostupnim informacijama, dužnik ne vodi nikakve parnice niti druge sudske ili upravne postupke radi imovine koja </w:t>
      </w:r>
      <w:r w:rsidR="00EB024A">
        <w:rPr>
          <w:lang w:val="hr-HR"/>
        </w:rPr>
        <w:t>ulazi</w:t>
      </w:r>
      <w:r w:rsidRPr="001A3589">
        <w:rPr>
          <w:lang w:val="hr-HR"/>
        </w:rPr>
        <w:t xml:space="preserve"> u stečajnu masu.</w:t>
      </w:r>
    </w:p>
    <w:p w:rsidRDefault="003C7A6E" w:rsidP="00F20578" w:rsidR="003C7A6E" w:rsidRPr="001A3589">
      <w:pPr>
        <w:pStyle w:val="Podnoje"/>
        <w:tabs>
          <w:tab w:pos="4320" w:val="clear"/>
          <w:tab w:pos="8640" w:val="clear"/>
        </w:tabs>
        <w:jc w:val="both"/>
        <w:rPr>
          <w:b/>
          <w:sz w:val="28"/>
          <w:szCs w:val="28"/>
          <w:lang w:val="hr-HR"/>
        </w:rPr>
      </w:pPr>
    </w:p>
    <w:p w:rsidRDefault="00F20578" w:rsidP="00F20578" w:rsidR="00F20578" w:rsidRPr="001A3589">
      <w:pPr>
        <w:pStyle w:val="Podnoje"/>
        <w:tabs>
          <w:tab w:pos="4320" w:val="clear"/>
          <w:tab w:pos="8640" w:val="clear"/>
        </w:tabs>
        <w:jc w:val="both"/>
        <w:rPr>
          <w:b/>
          <w:sz w:val="28"/>
          <w:szCs w:val="28"/>
          <w:lang w:val="hr-HR"/>
        </w:rPr>
      </w:pPr>
      <w:r w:rsidRPr="001A3589">
        <w:rPr>
          <w:b/>
          <w:sz w:val="28"/>
          <w:szCs w:val="28"/>
          <w:lang w:val="hr-HR"/>
        </w:rPr>
        <w:t>POSLOV</w:t>
      </w:r>
      <w:r w:rsidR="004820ED" w:rsidRPr="001A3589">
        <w:rPr>
          <w:b/>
          <w:sz w:val="28"/>
          <w:szCs w:val="28"/>
          <w:lang w:val="hr-HR"/>
        </w:rPr>
        <w:t>N</w:t>
      </w:r>
      <w:r w:rsidRPr="001A3589">
        <w:rPr>
          <w:b/>
          <w:sz w:val="28"/>
          <w:szCs w:val="28"/>
          <w:lang w:val="hr-HR"/>
        </w:rPr>
        <w:t>I RAČUN</w:t>
      </w:r>
      <w:r w:rsidR="00AB75A8" w:rsidRPr="001A3589">
        <w:rPr>
          <w:b/>
          <w:sz w:val="28"/>
          <w:szCs w:val="28"/>
          <w:lang w:val="hr-HR"/>
        </w:rPr>
        <w:t>I</w:t>
      </w:r>
    </w:p>
    <w:p w:rsidRDefault="00AB75A8" w:rsidP="00F20578" w:rsidR="00AB75A8" w:rsidRPr="001A3589">
      <w:pPr>
        <w:pStyle w:val="Podnoje"/>
        <w:tabs>
          <w:tab w:pos="4320" w:val="clear"/>
          <w:tab w:pos="8640" w:val="clear"/>
        </w:tabs>
        <w:jc w:val="both"/>
        <w:rPr>
          <w:b/>
          <w:lang w:val="hr-HR"/>
        </w:rPr>
      </w:pPr>
    </w:p>
    <w:p w:rsidRDefault="00EB024A" w:rsidP="00AB75A8" w:rsidR="00AB75A8" w:rsidRPr="001A3589">
      <w:pPr>
        <w:pStyle w:val="Podnoje"/>
        <w:tabs>
          <w:tab w:pos="4320" w:val="clear"/>
          <w:tab w:pos="8640" w:val="clear"/>
        </w:tabs>
        <w:jc w:val="both"/>
        <w:rPr>
          <w:lang w:val="hr-HR"/>
        </w:rPr>
      </w:pPr>
      <w:r>
        <w:rPr>
          <w:lang w:val="hr-HR"/>
        </w:rPr>
        <w:t>N</w:t>
      </w:r>
      <w:r w:rsidR="00435C34" w:rsidRPr="001A3589">
        <w:rPr>
          <w:lang w:val="hr-HR"/>
        </w:rPr>
        <w:t xml:space="preserve">a dan </w:t>
      </w:r>
      <w:r w:rsidR="00D72507">
        <w:rPr>
          <w:lang w:val="hr-HR"/>
        </w:rPr>
        <w:t>25.03.2019</w:t>
      </w:r>
      <w:r w:rsidR="00A5504E" w:rsidRPr="001A3589">
        <w:rPr>
          <w:lang w:val="hr-HR"/>
        </w:rPr>
        <w:t xml:space="preserve">.g. </w:t>
      </w:r>
      <w:r>
        <w:rPr>
          <w:lang w:val="hr-HR"/>
        </w:rPr>
        <w:t xml:space="preserve">dužnik </w:t>
      </w:r>
      <w:r w:rsidR="00D72507">
        <w:rPr>
          <w:lang w:val="hr-HR"/>
        </w:rPr>
        <w:t xml:space="preserve">ima otvoren poslovni račun broj </w:t>
      </w:r>
      <w:r w:rsidR="00D72507" w:rsidRPr="00D72507">
        <w:t>HR2924840081103425267</w:t>
      </w:r>
      <w:r w:rsidR="00D72507">
        <w:t xml:space="preserve"> u </w:t>
      </w:r>
      <w:r w:rsidR="00D72507" w:rsidRPr="00D72507">
        <w:t>Raiffeisenbank Austria d.d.</w:t>
      </w:r>
    </w:p>
    <w:p w:rsidRDefault="00AB1E69" w:rsidP="00BD6795" w:rsidR="00AB1E69" w:rsidRPr="001A3589">
      <w:pPr>
        <w:rPr>
          <w:rFonts w:cs="Tahoma" w:hAnsi="Tahoma" w:ascii="Tahoma"/>
          <w:color w:val="FFFFFF"/>
          <w:sz w:val="16"/>
          <w:szCs w:val="16"/>
          <w:shd w:fill="2258B4" w:color="auto" w:val="clear"/>
          <w:lang w:val="hr-HR"/>
        </w:rPr>
      </w:pPr>
    </w:p>
    <w:p w:rsidRDefault="00AB1E69" w:rsidP="00AB1E69" w:rsidR="00AE4E5C" w:rsidRPr="001A3589">
      <w:pPr>
        <w:ind w:left="360"/>
        <w:rPr>
          <w:lang w:val="hr-HR"/>
        </w:rPr>
      </w:pPr>
      <w:r w:rsidRPr="001A3589">
        <w:rPr>
          <w:lang w:val="hr-HR"/>
        </w:rPr>
        <w:t xml:space="preserve"> </w:t>
      </w:r>
    </w:p>
    <w:p w:rsidRDefault="00D94E82" w:rsidP="00D94E82" w:rsidR="00D94E82" w:rsidRPr="001A3589">
      <w:pPr>
        <w:pStyle w:val="Naslov1"/>
        <w:jc w:val="both"/>
      </w:pPr>
      <w:r w:rsidRPr="001A3589">
        <w:t>STEČAJNI RAZLOZI</w:t>
      </w:r>
    </w:p>
    <w:p w:rsidRDefault="00D94E82" w:rsidP="00D94E82" w:rsidR="00D94E82" w:rsidRPr="001A3589">
      <w:pPr>
        <w:jc w:val="both"/>
        <w:rPr>
          <w:lang w:val="hr-HR"/>
        </w:rPr>
      </w:pPr>
    </w:p>
    <w:p w:rsidRDefault="00D94E82" w:rsidP="00D94E82" w:rsidR="00D94E82" w:rsidRPr="001A3589">
      <w:pPr>
        <w:jc w:val="both"/>
        <w:rPr>
          <w:lang w:val="hr-HR"/>
        </w:rPr>
      </w:pPr>
      <w:r w:rsidRPr="001A3589">
        <w:rPr>
          <w:lang w:val="hr-HR"/>
        </w:rPr>
        <w:t>Iz potvrde o blokadi računa FINA-e Zagreb od</w:t>
      </w:r>
      <w:r w:rsidR="00BA67C9">
        <w:rPr>
          <w:lang w:val="hr-HR"/>
        </w:rPr>
        <w:t xml:space="preserve"> 25.03.</w:t>
      </w:r>
      <w:r w:rsidR="00BB7C58">
        <w:rPr>
          <w:lang w:val="hr-HR"/>
        </w:rPr>
        <w:t>2019</w:t>
      </w:r>
      <w:r w:rsidR="00544A47" w:rsidRPr="001A3589">
        <w:rPr>
          <w:lang w:val="hr-HR"/>
        </w:rPr>
        <w:t>.</w:t>
      </w:r>
      <w:r w:rsidRPr="001A3589">
        <w:rPr>
          <w:lang w:val="hr-HR"/>
        </w:rPr>
        <w:t>g. proizlazi da dužnik na dan</w:t>
      </w:r>
      <w:r w:rsidR="00227BF4" w:rsidRPr="001A3589">
        <w:rPr>
          <w:lang w:val="hr-HR"/>
        </w:rPr>
        <w:t xml:space="preserve"> </w:t>
      </w:r>
      <w:r w:rsidR="00BA67C9">
        <w:rPr>
          <w:lang w:val="hr-HR"/>
        </w:rPr>
        <w:t>25.03.</w:t>
      </w:r>
      <w:r w:rsidR="00BB7C58">
        <w:rPr>
          <w:lang w:val="hr-HR"/>
        </w:rPr>
        <w:t>2019.</w:t>
      </w:r>
      <w:r w:rsidRPr="001A3589">
        <w:rPr>
          <w:lang w:val="hr-HR"/>
        </w:rPr>
        <w:t>g. ima evidentirane neizvršene osnove za plaćan</w:t>
      </w:r>
      <w:r w:rsidR="00BA67C9">
        <w:rPr>
          <w:lang w:val="hr-HR"/>
        </w:rPr>
        <w:t>.</w:t>
      </w:r>
      <w:r w:rsidRPr="001A3589">
        <w:rPr>
          <w:lang w:val="hr-HR"/>
        </w:rPr>
        <w:t xml:space="preserve">je u iznosu </w:t>
      </w:r>
      <w:r w:rsidR="00437A8A" w:rsidRPr="001A3589">
        <w:rPr>
          <w:lang w:val="hr-HR"/>
        </w:rPr>
        <w:t xml:space="preserve">od </w:t>
      </w:r>
      <w:r w:rsidR="00BA67C9">
        <w:rPr>
          <w:lang w:val="hr-HR"/>
        </w:rPr>
        <w:t>183.576,28</w:t>
      </w:r>
      <w:r w:rsidR="00437A8A" w:rsidRPr="001A3589">
        <w:rPr>
          <w:lang w:val="hr-HR"/>
        </w:rPr>
        <w:t xml:space="preserve"> </w:t>
      </w:r>
      <w:r w:rsidRPr="001A3589">
        <w:rPr>
          <w:lang w:val="hr-HR"/>
        </w:rPr>
        <w:t>kn, a račun mu je u neprekidnoj blokadi</w:t>
      </w:r>
      <w:r w:rsidR="00BA67C9">
        <w:rPr>
          <w:lang w:val="hr-HR"/>
        </w:rPr>
        <w:t xml:space="preserve"> 2008 </w:t>
      </w:r>
      <w:r w:rsidR="00544A47" w:rsidRPr="001A3589">
        <w:rPr>
          <w:lang w:val="hr-HR"/>
        </w:rPr>
        <w:t>dan</w:t>
      </w:r>
      <w:r w:rsidR="00BA67C9">
        <w:rPr>
          <w:lang w:val="hr-HR"/>
        </w:rPr>
        <w:t>a</w:t>
      </w:r>
      <w:r w:rsidRPr="001A3589">
        <w:rPr>
          <w:lang w:val="hr-HR"/>
        </w:rPr>
        <w:t>.</w:t>
      </w:r>
    </w:p>
    <w:p w:rsidRDefault="00D94E82" w:rsidP="00D94E82" w:rsidR="00D94E82" w:rsidRPr="001A3589">
      <w:pPr>
        <w:jc w:val="both"/>
        <w:rPr>
          <w:lang w:val="hr-HR"/>
        </w:rPr>
      </w:pPr>
    </w:p>
    <w:p w:rsidRDefault="00444219" w:rsidP="00D94E82" w:rsidR="00D94E82" w:rsidRPr="001A3589">
      <w:pPr>
        <w:jc w:val="both"/>
        <w:rPr>
          <w:lang w:val="hr-HR"/>
        </w:rPr>
      </w:pPr>
      <w:r w:rsidRPr="001A3589">
        <w:rPr>
          <w:lang w:val="hr-HR"/>
        </w:rPr>
        <w:t xml:space="preserve">Sukladno članku 6. </w:t>
      </w:r>
      <w:r w:rsidR="00D94E82" w:rsidRPr="001A3589">
        <w:rPr>
          <w:lang w:val="hr-HR"/>
        </w:rPr>
        <w:t xml:space="preserve">Stečajnog zakona, </w:t>
      </w:r>
      <w:r w:rsidR="00D94E82" w:rsidRPr="001A3589">
        <w:rPr>
          <w:b/>
          <w:bCs/>
          <w:lang w:val="hr-HR"/>
        </w:rPr>
        <w:t>dužnik je nesposoban za plaćanje.</w:t>
      </w:r>
      <w:r w:rsidR="00D94E82" w:rsidRPr="001A3589">
        <w:rPr>
          <w:lang w:val="hr-HR"/>
        </w:rPr>
        <w:t xml:space="preserve"> </w:t>
      </w:r>
    </w:p>
    <w:p w:rsidRDefault="00F70B1C" w:rsidP="00D94E82" w:rsidR="00F70B1C" w:rsidRPr="001A3589">
      <w:pPr>
        <w:jc w:val="both"/>
        <w:rPr>
          <w:lang w:val="hr-HR"/>
        </w:rPr>
      </w:pPr>
    </w:p>
    <w:p w:rsidRDefault="00F70B1C" w:rsidP="00D94E82" w:rsidR="00F70B1C" w:rsidRPr="001A3589">
      <w:pPr>
        <w:jc w:val="both"/>
        <w:rPr>
          <w:b/>
          <w:sz w:val="28"/>
          <w:szCs w:val="28"/>
          <w:lang w:val="hr-HR"/>
        </w:rPr>
      </w:pPr>
      <w:r w:rsidRPr="001A3589">
        <w:rPr>
          <w:b/>
          <w:sz w:val="28"/>
          <w:szCs w:val="28"/>
          <w:lang w:val="hr-HR"/>
        </w:rPr>
        <w:t>TROŠKOVI STEČAJNOG POSTUPKA</w:t>
      </w:r>
    </w:p>
    <w:p w:rsidRDefault="00D94E82" w:rsidP="00D94E82" w:rsidR="00D94E82" w:rsidRPr="001A3589">
      <w:pPr>
        <w:tabs>
          <w:tab w:pos="1080" w:val="left"/>
        </w:tabs>
        <w:jc w:val="both"/>
        <w:rPr>
          <w:b/>
          <w:sz w:val="28"/>
          <w:szCs w:val="28"/>
          <w:lang w:val="hr-HR"/>
        </w:rPr>
      </w:pPr>
    </w:p>
    <w:p w:rsidRDefault="00EB024A" w:rsidP="00444DF2" w:rsidR="00182B1A" w:rsidRPr="001A3589">
      <w:pPr>
        <w:jc w:val="both"/>
        <w:rPr>
          <w:lang w:val="hr-HR"/>
        </w:rPr>
      </w:pPr>
      <w:r>
        <w:rPr>
          <w:lang w:val="hr-HR"/>
        </w:rPr>
        <w:t>Ukoliko se stečajni postupak otvori, t</w:t>
      </w:r>
      <w:r w:rsidR="00182B1A" w:rsidRPr="001A3589">
        <w:rPr>
          <w:lang w:val="hr-HR"/>
        </w:rPr>
        <w:t>roškovi stečajnog postupka iznosili bi ukupno</w:t>
      </w:r>
      <w:r w:rsidR="00A5504E" w:rsidRPr="001A3589">
        <w:rPr>
          <w:b/>
          <w:lang w:val="hr-HR"/>
        </w:rPr>
        <w:t xml:space="preserve"> </w:t>
      </w:r>
      <w:r w:rsidR="003F719E">
        <w:rPr>
          <w:b/>
          <w:lang w:val="hr-HR"/>
        </w:rPr>
        <w:t>20</w:t>
      </w:r>
      <w:r w:rsidR="00FE6917">
        <w:rPr>
          <w:b/>
          <w:lang w:val="hr-HR"/>
        </w:rPr>
        <w:t>.000,00</w:t>
      </w:r>
      <w:r w:rsidR="00A5504E" w:rsidRPr="001A3589">
        <w:rPr>
          <w:b/>
          <w:lang w:val="hr-HR"/>
        </w:rPr>
        <w:t xml:space="preserve"> </w:t>
      </w:r>
      <w:r w:rsidR="00182B1A" w:rsidRPr="001A3589">
        <w:rPr>
          <w:b/>
          <w:lang w:val="hr-HR"/>
        </w:rPr>
        <w:t>kn</w:t>
      </w:r>
      <w:r w:rsidR="00182B1A" w:rsidRPr="001A3589">
        <w:rPr>
          <w:lang w:val="hr-HR"/>
        </w:rPr>
        <w:t xml:space="preserve"> i to</w:t>
      </w:r>
      <w:r w:rsidR="00444DF2" w:rsidRPr="001A3589">
        <w:rPr>
          <w:lang w:val="hr-HR"/>
        </w:rPr>
        <w:t xml:space="preserve"> kako slijedi</w:t>
      </w:r>
      <w:r w:rsidR="00182B1A" w:rsidRPr="001A3589">
        <w:rPr>
          <w:lang w:val="hr-HR"/>
        </w:rPr>
        <w:t xml:space="preserve">; </w:t>
      </w:r>
    </w:p>
    <w:p w:rsidRDefault="00EB024A" w:rsidP="00FE6917" w:rsidR="00F40F06" w:rsidRPr="001A3589">
      <w:pPr>
        <w:numPr>
          <w:ilvl w:val="0"/>
          <w:numId w:val="29"/>
        </w:numPr>
        <w:jc w:val="both"/>
        <w:rPr>
          <w:lang w:val="hr-HR"/>
        </w:rPr>
      </w:pPr>
      <w:r>
        <w:rPr>
          <w:lang w:val="hr-HR"/>
        </w:rPr>
        <w:t xml:space="preserve">po osnovi </w:t>
      </w:r>
      <w:r w:rsidR="00F40F06" w:rsidRPr="001A3589">
        <w:rPr>
          <w:lang w:val="hr-HR"/>
        </w:rPr>
        <w:t>nagrad</w:t>
      </w:r>
      <w:r>
        <w:rPr>
          <w:lang w:val="hr-HR"/>
        </w:rPr>
        <w:t>e</w:t>
      </w:r>
      <w:r w:rsidR="00F40F06" w:rsidRPr="001A3589">
        <w:rPr>
          <w:lang w:val="hr-HR"/>
        </w:rPr>
        <w:t xml:space="preserve"> </w:t>
      </w:r>
      <w:r w:rsidR="00444DF2" w:rsidRPr="001A3589">
        <w:rPr>
          <w:lang w:val="hr-HR"/>
        </w:rPr>
        <w:t xml:space="preserve">privremenom </w:t>
      </w:r>
      <w:r w:rsidR="00F40F06" w:rsidRPr="001A3589">
        <w:rPr>
          <w:lang w:val="hr-HR"/>
        </w:rPr>
        <w:t xml:space="preserve">stečajnom upravitelju iznos od </w:t>
      </w:r>
      <w:r w:rsidR="000206B7">
        <w:rPr>
          <w:b/>
          <w:lang w:val="hr-HR"/>
        </w:rPr>
        <w:t>5</w:t>
      </w:r>
      <w:r w:rsidR="00F40F06" w:rsidRPr="001A3589">
        <w:rPr>
          <w:b/>
          <w:lang w:val="hr-HR"/>
        </w:rPr>
        <w:t>.000,00 kn</w:t>
      </w:r>
    </w:p>
    <w:p w:rsidRDefault="00EB024A" w:rsidP="00444DF2" w:rsidR="00444DF2" w:rsidRPr="00FE6917">
      <w:pPr>
        <w:numPr>
          <w:ilvl w:val="0"/>
          <w:numId w:val="29"/>
        </w:numPr>
        <w:jc w:val="both"/>
        <w:rPr>
          <w:lang w:val="hr-HR"/>
        </w:rPr>
      </w:pPr>
      <w:r>
        <w:rPr>
          <w:lang w:val="hr-HR"/>
        </w:rPr>
        <w:t xml:space="preserve">po osnovi </w:t>
      </w:r>
      <w:r w:rsidR="00444DF2" w:rsidRPr="001A3589">
        <w:rPr>
          <w:lang w:val="hr-HR"/>
        </w:rPr>
        <w:t>nagrad</w:t>
      </w:r>
      <w:r>
        <w:rPr>
          <w:lang w:val="hr-HR"/>
        </w:rPr>
        <w:t>e</w:t>
      </w:r>
      <w:r w:rsidR="00444DF2" w:rsidRPr="001A3589">
        <w:rPr>
          <w:lang w:val="hr-HR"/>
        </w:rPr>
        <w:t xml:space="preserve"> stečajnom upravitelju</w:t>
      </w:r>
      <w:r>
        <w:rPr>
          <w:lang w:val="hr-HR"/>
        </w:rPr>
        <w:t xml:space="preserve"> za vođenje stečajnog postupka</w:t>
      </w:r>
      <w:r w:rsidR="00444DF2" w:rsidRPr="001A3589">
        <w:rPr>
          <w:lang w:val="hr-HR"/>
        </w:rPr>
        <w:t xml:space="preserve"> iznos od </w:t>
      </w:r>
      <w:r w:rsidR="000206B7">
        <w:rPr>
          <w:b/>
          <w:lang w:val="hr-HR"/>
        </w:rPr>
        <w:t>10</w:t>
      </w:r>
      <w:r w:rsidR="00444DF2" w:rsidRPr="001A3589">
        <w:rPr>
          <w:b/>
          <w:lang w:val="hr-HR"/>
        </w:rPr>
        <w:t>.000,00 kn</w:t>
      </w:r>
    </w:p>
    <w:p w:rsidRDefault="00FE6917" w:rsidP="00444DF2" w:rsidR="00FE6917" w:rsidRPr="001A3589">
      <w:pPr>
        <w:numPr>
          <w:ilvl w:val="0"/>
          <w:numId w:val="29"/>
        </w:numPr>
        <w:jc w:val="both"/>
        <w:rPr>
          <w:lang w:val="hr-HR"/>
        </w:rPr>
      </w:pPr>
      <w:r w:rsidRPr="00FE6917">
        <w:rPr>
          <w:lang w:val="hr-HR"/>
        </w:rPr>
        <w:t>po osnovi izdataka stečajnog upravitelja iznos od</w:t>
      </w:r>
      <w:r w:rsidR="003F719E">
        <w:rPr>
          <w:b/>
          <w:lang w:val="hr-HR"/>
        </w:rPr>
        <w:t xml:space="preserve"> 5</w:t>
      </w:r>
      <w:r>
        <w:rPr>
          <w:b/>
          <w:lang w:val="hr-HR"/>
        </w:rPr>
        <w:t xml:space="preserve">.000,00 kn </w:t>
      </w:r>
      <w:r w:rsidRPr="00FE6917">
        <w:rPr>
          <w:lang w:val="hr-HR"/>
        </w:rPr>
        <w:t>(</w:t>
      </w:r>
      <w:r>
        <w:rPr>
          <w:lang w:val="hr-HR"/>
        </w:rPr>
        <w:t>izrada pečata, poštarina</w:t>
      </w:r>
      <w:r w:rsidR="003F719E">
        <w:rPr>
          <w:lang w:val="hr-HR"/>
        </w:rPr>
        <w:t>, izrada dva završna računa, vođenje poslovnih knjiga</w:t>
      </w:r>
      <w:r>
        <w:rPr>
          <w:lang w:val="hr-HR"/>
        </w:rPr>
        <w:t xml:space="preserve"> i sl.)</w:t>
      </w:r>
    </w:p>
    <w:p w:rsidRDefault="002478CF" w:rsidP="00D94E82" w:rsidR="002478CF">
      <w:pPr>
        <w:tabs>
          <w:tab w:pos="1080" w:val="left"/>
        </w:tabs>
        <w:rPr>
          <w:b/>
          <w:sz w:val="28"/>
          <w:szCs w:val="28"/>
          <w:lang w:val="hr-HR"/>
        </w:rPr>
      </w:pPr>
    </w:p>
    <w:p w:rsidRDefault="009F0862" w:rsidP="00D94E82" w:rsidR="009F0862">
      <w:pPr>
        <w:tabs>
          <w:tab w:pos="1080" w:val="left"/>
        </w:tabs>
        <w:rPr>
          <w:b/>
          <w:sz w:val="28"/>
          <w:szCs w:val="28"/>
          <w:lang w:val="hr-HR"/>
        </w:rPr>
      </w:pPr>
    </w:p>
    <w:p w:rsidRDefault="009F0862" w:rsidP="00D94E82" w:rsidR="009F0862">
      <w:pPr>
        <w:tabs>
          <w:tab w:pos="1080" w:val="left"/>
        </w:tabs>
        <w:rPr>
          <w:b/>
          <w:sz w:val="28"/>
          <w:szCs w:val="28"/>
          <w:lang w:val="hr-HR"/>
        </w:rPr>
      </w:pPr>
    </w:p>
    <w:p w:rsidRDefault="009F0862" w:rsidP="00D94E82" w:rsidR="009F0862">
      <w:pPr>
        <w:tabs>
          <w:tab w:pos="1080" w:val="left"/>
        </w:tabs>
        <w:rPr>
          <w:b/>
          <w:sz w:val="28"/>
          <w:szCs w:val="28"/>
          <w:lang w:val="hr-HR"/>
        </w:rPr>
      </w:pPr>
    </w:p>
    <w:p w:rsidRDefault="009F0862" w:rsidP="00D94E82" w:rsidR="009F0862">
      <w:pPr>
        <w:tabs>
          <w:tab w:pos="1080" w:val="left"/>
        </w:tabs>
        <w:rPr>
          <w:b/>
          <w:sz w:val="28"/>
          <w:szCs w:val="28"/>
          <w:lang w:val="hr-HR"/>
        </w:rPr>
      </w:pPr>
    </w:p>
    <w:p w:rsidRDefault="00D94E82" w:rsidP="00D94E82" w:rsidR="00D94E82" w:rsidRPr="001A3589">
      <w:pPr>
        <w:tabs>
          <w:tab w:pos="1080" w:val="left"/>
        </w:tabs>
        <w:rPr>
          <w:b/>
          <w:sz w:val="28"/>
          <w:szCs w:val="28"/>
          <w:lang w:val="hr-HR"/>
        </w:rPr>
      </w:pPr>
      <w:r w:rsidRPr="001A3589">
        <w:rPr>
          <w:b/>
          <w:sz w:val="28"/>
          <w:szCs w:val="28"/>
          <w:lang w:val="hr-HR"/>
        </w:rPr>
        <w:lastRenderedPageBreak/>
        <w:t>ZAKLJUČAK</w:t>
      </w:r>
    </w:p>
    <w:p w:rsidRDefault="00D83CF7" w:rsidP="00D94E82" w:rsidR="00D83CF7" w:rsidRPr="001A3589">
      <w:pPr>
        <w:tabs>
          <w:tab w:pos="1080" w:val="left"/>
        </w:tabs>
        <w:rPr>
          <w:b/>
          <w:lang w:val="hr-HR"/>
        </w:rPr>
      </w:pPr>
    </w:p>
    <w:p w:rsidRDefault="003F719E" w:rsidP="00572476" w:rsidR="00572476">
      <w:pPr>
        <w:jc w:val="both"/>
      </w:pPr>
      <w:r>
        <w:t>Slijedom svega iznesenog, konstatiram da imovina dužnika nije dostatna za pokriče troškova stečajnog postupka.</w:t>
      </w:r>
    </w:p>
    <w:p w:rsidRDefault="00EB024A" w:rsidP="00D9096B" w:rsidR="00EB024A">
      <w:pPr>
        <w:jc w:val="both"/>
        <w:rPr>
          <w:lang w:val="hr-HR"/>
        </w:rPr>
      </w:pPr>
    </w:p>
    <w:p w:rsidRDefault="00CD60FE" w:rsidP="00D9096B" w:rsidR="00D9096B" w:rsidRPr="001A3589">
      <w:pPr>
        <w:jc w:val="both"/>
        <w:rPr>
          <w:lang w:val="hr-HR"/>
        </w:rPr>
      </w:pPr>
      <w:r>
        <w:rPr>
          <w:lang w:val="hr-HR"/>
        </w:rPr>
        <w:t>T</w:t>
      </w:r>
      <w:r w:rsidR="00D9096B" w:rsidRPr="001A3589">
        <w:rPr>
          <w:lang w:val="hr-HR"/>
        </w:rPr>
        <w:t>akođer, konstatiram da ne postoje uvjeti za nastavak poslovanja dužnika.</w:t>
      </w:r>
    </w:p>
    <w:p w:rsidRDefault="00D9096B" w:rsidP="00B60BE4" w:rsidR="00D9096B" w:rsidRPr="001A3589">
      <w:pPr>
        <w:jc w:val="both"/>
        <w:rPr>
          <w:lang w:val="hr-HR"/>
        </w:rPr>
      </w:pPr>
    </w:p>
    <w:p w:rsidRDefault="00D9096B" w:rsidP="00F41AB0" w:rsidR="00D9096B" w:rsidRPr="001A3589">
      <w:pPr>
        <w:jc w:val="both"/>
        <w:rPr>
          <w:color w:val="FF0000"/>
          <w:lang w:val="hr-HR"/>
        </w:rPr>
      </w:pPr>
    </w:p>
    <w:p w:rsidRDefault="00E1272C" w:rsidP="00B60BE4" w:rsidR="00E1272C" w:rsidRPr="001A3589">
      <w:pPr>
        <w:jc w:val="both"/>
        <w:rPr>
          <w:color w:val="FF0000"/>
          <w:lang w:val="hr-HR"/>
        </w:rPr>
      </w:pPr>
    </w:p>
    <w:p w:rsidRDefault="00D95BF3" w:rsidP="002E54EE" w:rsidR="005E4051" w:rsidRPr="001A3589">
      <w:pPr>
        <w:rPr>
          <w:lang w:val="hr-HR"/>
        </w:rPr>
      </w:pPr>
      <w:r w:rsidRPr="001A3589">
        <w:rPr>
          <w:lang w:val="hr-HR"/>
        </w:rPr>
        <w:t>S</w:t>
      </w:r>
      <w:r w:rsidR="002A1E61" w:rsidRPr="001A3589">
        <w:rPr>
          <w:lang w:val="hr-HR"/>
        </w:rPr>
        <w:t xml:space="preserve"> poštovanjem,</w:t>
      </w:r>
    </w:p>
    <w:p w:rsidRDefault="00D95BF3" w:rsidP="00811E65" w:rsidR="00D95BF3" w:rsidRPr="001A3589">
      <w:pPr>
        <w:tabs>
          <w:tab w:pos="1080" w:val="left"/>
        </w:tabs>
        <w:rPr>
          <w:lang w:val="hr-HR"/>
        </w:rPr>
      </w:pPr>
    </w:p>
    <w:p w:rsidRDefault="00A55B36" w:rsidP="00044D42" w:rsidR="004735C5" w:rsidRPr="001A3589">
      <w:pPr>
        <w:tabs>
          <w:tab w:pos="1080" w:val="left"/>
        </w:tabs>
        <w:rPr>
          <w:lang w:val="hr-HR"/>
        </w:rPr>
      </w:pPr>
      <w:r w:rsidRPr="001A3589">
        <w:rPr>
          <w:lang w:val="hr-HR"/>
        </w:rPr>
        <w:t>privremeni stečajni upravitelj</w:t>
      </w:r>
    </w:p>
    <w:p w:rsidRDefault="00C33C66" w:rsidP="00044D42" w:rsidR="00963222" w:rsidRPr="001A3589">
      <w:pPr>
        <w:tabs>
          <w:tab w:pos="1080" w:val="left"/>
        </w:tabs>
        <w:rPr>
          <w:lang w:val="hr-HR"/>
        </w:rPr>
      </w:pPr>
      <w:r w:rsidRPr="001A3589">
        <w:rPr>
          <w:lang w:val="hr-HR"/>
        </w:rPr>
        <w:t>Iva Pinjuh Stjepović</w:t>
      </w:r>
    </w:p>
    <w:p w:rsidRDefault="006B2170" w:rsidP="00044D42" w:rsidR="006B2170" w:rsidRPr="001A3589">
      <w:pPr>
        <w:tabs>
          <w:tab w:pos="1080" w:val="left"/>
        </w:tabs>
        <w:rPr>
          <w:b/>
          <w:lang w:val="hr-HR"/>
        </w:rPr>
      </w:pPr>
    </w:p>
    <w:p w:rsidRDefault="00E30029" w:rsidP="00044D42" w:rsidR="00E30029" w:rsidRPr="001A3589">
      <w:pPr>
        <w:tabs>
          <w:tab w:pos="1080" w:val="left"/>
        </w:tabs>
        <w:rPr>
          <w:b/>
          <w:lang w:val="hr-HR"/>
        </w:rPr>
      </w:pPr>
    </w:p>
    <w:p w:rsidRDefault="00E30029" w:rsidP="00044D42" w:rsidR="00E30029" w:rsidRPr="001A3589">
      <w:pPr>
        <w:tabs>
          <w:tab w:pos="1080" w:val="left"/>
        </w:tabs>
        <w:rPr>
          <w:b/>
          <w:lang w:val="hr-HR"/>
        </w:rPr>
      </w:pPr>
    </w:p>
    <w:p w:rsidRDefault="00D12EE6" w:rsidP="00044D42" w:rsidR="00D12EE6" w:rsidRPr="001A3589">
      <w:pPr>
        <w:tabs>
          <w:tab w:pos="1080" w:val="left"/>
        </w:tabs>
        <w:rPr>
          <w:b/>
          <w:lang w:val="hr-HR"/>
        </w:rPr>
      </w:pPr>
    </w:p>
    <w:p w:rsidRDefault="006740A1" w:rsidP="00044D42" w:rsidR="006740A1" w:rsidRPr="001A3589">
      <w:pPr>
        <w:tabs>
          <w:tab w:pos="1080" w:val="left"/>
        </w:tabs>
        <w:rPr>
          <w:b/>
          <w:lang w:val="hr-HR"/>
        </w:rPr>
      </w:pPr>
    </w:p>
    <w:p w:rsidRDefault="003A7DFE" w:rsidP="00044D42" w:rsidR="003A7DFE" w:rsidRPr="001A3589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AD596F" w:rsidP="00044D42" w:rsidR="00AD596F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425FF2" w:rsidP="00044D42" w:rsidR="00425FF2">
      <w:pPr>
        <w:tabs>
          <w:tab w:pos="1080" w:val="left"/>
        </w:tabs>
        <w:rPr>
          <w:b/>
          <w:lang w:val="hr-HR"/>
        </w:rPr>
      </w:pPr>
    </w:p>
    <w:p w:rsidRDefault="00906831" w:rsidP="00044D42" w:rsidR="007B590D" w:rsidRPr="002478CF">
      <w:pPr>
        <w:tabs>
          <w:tab w:pos="1080" w:val="left"/>
        </w:tabs>
        <w:rPr>
          <w:b/>
          <w:color w:val="FF0000"/>
          <w:lang w:val="hr-HR"/>
        </w:rPr>
      </w:pPr>
      <w:r w:rsidRPr="001A3589">
        <w:rPr>
          <w:b/>
          <w:lang w:val="hr-HR"/>
        </w:rPr>
        <w:t xml:space="preserve">Prilog: </w:t>
      </w:r>
      <w:r w:rsidR="00A55B36" w:rsidRPr="001A3589">
        <w:rPr>
          <w:b/>
          <w:lang w:val="hr-HR"/>
        </w:rPr>
        <w:t xml:space="preserve"> </w:t>
      </w:r>
    </w:p>
    <w:p w:rsidRDefault="002F48F7" w:rsidP="002F48F7" w:rsidR="001C61BC" w:rsidRPr="0083551B">
      <w:pPr>
        <w:numPr>
          <w:ilvl w:val="0"/>
          <w:numId w:val="3"/>
        </w:numPr>
        <w:tabs>
          <w:tab w:pos="1080" w:val="left"/>
        </w:tabs>
        <w:jc w:val="both"/>
        <w:rPr>
          <w:lang w:val="hr-HR"/>
        </w:rPr>
      </w:pPr>
      <w:r w:rsidRPr="0083551B">
        <w:rPr>
          <w:lang w:val="hr-HR"/>
        </w:rPr>
        <w:t xml:space="preserve">uvjerenje Državne geodetske uprave, Sektor za infrastrukturu prostornih podataka, Služba prostornih podataka, servisa i arhiva, Odjel prostornih podataka i </w:t>
      </w:r>
      <w:r w:rsidR="00BE5FE3" w:rsidRPr="0083551B">
        <w:rPr>
          <w:lang w:val="hr-HR"/>
        </w:rPr>
        <w:t>servisa, KLASA:</w:t>
      </w:r>
      <w:r w:rsidR="006740A1" w:rsidRPr="0083551B">
        <w:rPr>
          <w:lang w:val="hr-HR"/>
        </w:rPr>
        <w:t>932-</w:t>
      </w:r>
      <w:r w:rsidR="0083551B" w:rsidRPr="0083551B">
        <w:rPr>
          <w:lang w:val="hr-HR"/>
        </w:rPr>
        <w:t>01/19-02/3482</w:t>
      </w:r>
      <w:r w:rsidR="006740A1" w:rsidRPr="0083551B">
        <w:rPr>
          <w:lang w:val="hr-HR"/>
        </w:rPr>
        <w:t>,</w:t>
      </w:r>
      <w:r w:rsidR="00BE5FE3" w:rsidRPr="0083551B">
        <w:rPr>
          <w:lang w:val="hr-HR"/>
        </w:rPr>
        <w:t xml:space="preserve"> URBROJ: </w:t>
      </w:r>
      <w:r w:rsidR="0083551B" w:rsidRPr="0083551B">
        <w:rPr>
          <w:lang w:val="hr-HR"/>
        </w:rPr>
        <w:t xml:space="preserve">541-05-02-01/2-19-2 </w:t>
      </w:r>
      <w:r w:rsidRPr="0083551B">
        <w:rPr>
          <w:lang w:val="hr-HR"/>
        </w:rPr>
        <w:t xml:space="preserve">od </w:t>
      </w:r>
      <w:r w:rsidR="0083551B" w:rsidRPr="0083551B">
        <w:rPr>
          <w:lang w:val="hr-HR"/>
        </w:rPr>
        <w:t>11.03</w:t>
      </w:r>
      <w:r w:rsidR="006740A1" w:rsidRPr="0083551B">
        <w:rPr>
          <w:lang w:val="hr-HR"/>
        </w:rPr>
        <w:t>.2019</w:t>
      </w:r>
      <w:r w:rsidRPr="0083551B">
        <w:rPr>
          <w:lang w:val="hr-HR"/>
        </w:rPr>
        <w:t>.g.</w:t>
      </w:r>
    </w:p>
    <w:p w:rsidRDefault="005C1BC1" w:rsidP="005C1BC1" w:rsidR="005C1BC1" w:rsidRPr="0007757A">
      <w:pPr>
        <w:numPr>
          <w:ilvl w:val="0"/>
          <w:numId w:val="3"/>
        </w:numPr>
        <w:tabs>
          <w:tab w:pos="1080" w:val="left"/>
        </w:tabs>
        <w:jc w:val="both"/>
        <w:rPr>
          <w:lang w:val="hr-HR"/>
        </w:rPr>
      </w:pPr>
      <w:r w:rsidRPr="0007757A">
        <w:rPr>
          <w:lang w:val="hr-HR"/>
        </w:rPr>
        <w:t xml:space="preserve">uvjerenje </w:t>
      </w:r>
      <w:r w:rsidR="006740A1" w:rsidRPr="0007757A">
        <w:rPr>
          <w:lang w:val="hr-HR"/>
        </w:rPr>
        <w:t>Centra za vozila Hrvatske d.d.</w:t>
      </w:r>
      <w:r w:rsidR="00AB3624" w:rsidRPr="0007757A">
        <w:rPr>
          <w:lang w:val="hr-HR"/>
        </w:rPr>
        <w:t xml:space="preserve"> od </w:t>
      </w:r>
      <w:r w:rsidR="0007757A" w:rsidRPr="0007757A">
        <w:rPr>
          <w:lang w:val="hr-HR"/>
        </w:rPr>
        <w:t>11.03</w:t>
      </w:r>
      <w:r w:rsidR="00AB3624" w:rsidRPr="0007757A">
        <w:rPr>
          <w:lang w:val="hr-HR"/>
        </w:rPr>
        <w:t>.2019.g., broj:H152-U-</w:t>
      </w:r>
      <w:r w:rsidR="0007757A" w:rsidRPr="0007757A">
        <w:rPr>
          <w:lang w:val="hr-HR"/>
        </w:rPr>
        <w:t>01403-19</w:t>
      </w:r>
    </w:p>
    <w:p w:rsidRDefault="003B69A3" w:rsidP="002F48F7" w:rsidR="003B69A3" w:rsidRPr="00B34B74">
      <w:pPr>
        <w:numPr>
          <w:ilvl w:val="0"/>
          <w:numId w:val="3"/>
        </w:numPr>
        <w:tabs>
          <w:tab w:pos="1080" w:val="left"/>
        </w:tabs>
        <w:jc w:val="both"/>
        <w:rPr>
          <w:lang w:val="hr-HR"/>
        </w:rPr>
      </w:pPr>
      <w:r w:rsidRPr="0007757A">
        <w:rPr>
          <w:lang w:val="hr-HR"/>
        </w:rPr>
        <w:t xml:space="preserve">potvrda Hrvatskog zavoda za mirovinsko osiguranje o prijavljenim osiguranicima od </w:t>
      </w:r>
      <w:r w:rsidR="0007757A" w:rsidRPr="0007757A">
        <w:rPr>
          <w:lang w:val="hr-HR"/>
        </w:rPr>
        <w:t>11.</w:t>
      </w:r>
      <w:r w:rsidR="0007757A" w:rsidRPr="00B34B74">
        <w:rPr>
          <w:lang w:val="hr-HR"/>
        </w:rPr>
        <w:t>03.</w:t>
      </w:r>
      <w:r w:rsidR="00D87A14" w:rsidRPr="00B34B74">
        <w:rPr>
          <w:lang w:val="hr-HR"/>
        </w:rPr>
        <w:t>2019</w:t>
      </w:r>
      <w:r w:rsidR="00A42D56" w:rsidRPr="00B34B74">
        <w:rPr>
          <w:lang w:val="hr-HR"/>
        </w:rPr>
        <w:t>.g.</w:t>
      </w:r>
      <w:r w:rsidR="00D87A14" w:rsidRPr="00B34B74">
        <w:rPr>
          <w:lang w:val="hr-HR"/>
        </w:rPr>
        <w:t>, KLASA:035-06/19-03/</w:t>
      </w:r>
      <w:r w:rsidR="0007757A" w:rsidRPr="00B34B74">
        <w:rPr>
          <w:lang w:val="hr-HR"/>
        </w:rPr>
        <w:t>1, UR.BROJ:341-25-11/6-19-418</w:t>
      </w:r>
    </w:p>
    <w:p w:rsidRDefault="00A13B89" w:rsidP="00A13B89" w:rsidR="00A13B89">
      <w:pPr>
        <w:numPr>
          <w:ilvl w:val="0"/>
          <w:numId w:val="3"/>
        </w:numPr>
        <w:tabs>
          <w:tab w:pos="1080" w:val="left"/>
        </w:tabs>
        <w:jc w:val="both"/>
        <w:rPr>
          <w:lang w:val="hr-HR"/>
        </w:rPr>
      </w:pPr>
      <w:r w:rsidRPr="00B34B74">
        <w:rPr>
          <w:lang w:val="hr-HR"/>
        </w:rPr>
        <w:t xml:space="preserve">potvrda FINANCIJSKE AGENCIJE o blokadi računa od </w:t>
      </w:r>
      <w:r w:rsidR="00B34B74" w:rsidRPr="00B34B74">
        <w:rPr>
          <w:lang w:val="hr-HR"/>
        </w:rPr>
        <w:t>25.03</w:t>
      </w:r>
      <w:r w:rsidR="00D5022E" w:rsidRPr="00B34B74">
        <w:rPr>
          <w:lang w:val="hr-HR"/>
        </w:rPr>
        <w:t>.2019.g.</w:t>
      </w:r>
    </w:p>
    <w:p w:rsidRDefault="00AE4664" w:rsidP="00A13B89" w:rsidR="00AE4664">
      <w:pPr>
        <w:numPr>
          <w:ilvl w:val="0"/>
          <w:numId w:val="3"/>
        </w:numPr>
        <w:tabs>
          <w:tab w:pos="1080" w:val="left"/>
        </w:tabs>
        <w:jc w:val="both"/>
        <w:rPr>
          <w:lang w:val="hr-HR"/>
        </w:rPr>
      </w:pPr>
      <w:r>
        <w:rPr>
          <w:lang w:val="hr-HR"/>
        </w:rPr>
        <w:t>potvrda Trgovačkog suda u Zagrebu od 14.03.2019.g. pod brojem R3-3204/19</w:t>
      </w:r>
    </w:p>
    <w:p w:rsidRDefault="00D12EE6" w:rsidP="003F719E" w:rsidR="00D12EE6" w:rsidRPr="001A3589">
      <w:pPr>
        <w:tabs>
          <w:tab w:pos="1080" w:val="left"/>
        </w:tabs>
        <w:jc w:val="both"/>
        <w:rPr>
          <w:color w:val="FF0000"/>
          <w:lang w:val="hr-HR"/>
        </w:rPr>
      </w:pPr>
    </w:p>
    <w:sectPr w:rsidSect="001A3589" w:rsidR="00D12EE6" w:rsidRPr="001A3589">
      <w:footerReference w:type="even" r:id="rId10"/>
      <w:footerReference w:type="default" r:id="rId11"/>
      <w:pgSz w:h="15840" w:w="12240"/>
      <w:pgMar w:gutter="0" w:footer="709" w:header="709" w:left="1134" w:bottom="851" w:right="1134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701" w:rsidR="00597701">
      <w:r>
        <w:separator/>
      </w:r>
    </w:p>
  </w:endnote>
  <w:endnote w:id="0" w:type="continuationSeparator">
    <w:p w:rsidRDefault="00597701" w:rsidR="00597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421" w:rsidR="004854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5421" w:rsidR="004854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421" w:rsidR="004854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4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5421" w:rsidR="004854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701" w:rsidR="00597701">
      <w:r>
        <w:separator/>
      </w:r>
    </w:p>
  </w:footnote>
  <w:footnote w:id="0" w:type="continuationSeparator">
    <w:p w:rsidRDefault="00597701" w:rsidR="0059770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E2ED6"/>
    <w:multiLevelType w:val="hybridMultilevel"/>
    <w:tmpl w:val="F3A6A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410300"/>
    <w:multiLevelType w:val="hybridMultilevel"/>
    <w:tmpl w:val="7B3ABFA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BB04B5"/>
    <w:multiLevelType w:val="hybridMultilevel"/>
    <w:tmpl w:val="6D142066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AF60C5"/>
    <w:multiLevelType w:val="hybridMultilevel"/>
    <w:tmpl w:val="53626F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BFC69AB"/>
    <w:multiLevelType w:val="hybridMultilevel"/>
    <w:tmpl w:val="A0EC3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3C1CF6"/>
    <w:multiLevelType w:val="hybridMultilevel"/>
    <w:tmpl w:val="68F026C0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7B39B2"/>
    <w:multiLevelType w:val="hybridMultilevel"/>
    <w:tmpl w:val="260C0BBE"/>
    <w:lvl w:tplc="1534B8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D6F6EEB"/>
    <w:multiLevelType w:val="hybridMultilevel"/>
    <w:tmpl w:val="E4EE00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BB3A8A"/>
    <w:multiLevelType w:val="hybridMultilevel"/>
    <w:tmpl w:val="FC18C9C0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F351CC"/>
    <w:multiLevelType w:val="hybridMultilevel"/>
    <w:tmpl w:val="F2C2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F506C7"/>
    <w:multiLevelType w:val="hybridMultilevel"/>
    <w:tmpl w:val="579C923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39EC4B21"/>
    <w:multiLevelType w:val="hybridMultilevel"/>
    <w:tmpl w:val="FD8C859E"/>
    <w:lvl w:tplc="DF92A33E" w:ilvl="0"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3">
    <w:nsid w:val="3A1736B3"/>
    <w:multiLevelType w:val="hybridMultilevel"/>
    <w:tmpl w:val="85CC888E"/>
    <w:lvl w:tplc="2BFCCA38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1C6C99"/>
    <w:multiLevelType w:val="hybridMultilevel"/>
    <w:tmpl w:val="B240E4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BB4650"/>
    <w:multiLevelType w:val="hybridMultilevel"/>
    <w:tmpl w:val="3B72117C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4F078E"/>
    <w:multiLevelType w:val="hybridMultilevel"/>
    <w:tmpl w:val="FBE88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0CF0ED1"/>
    <w:multiLevelType w:val="hybridMultilevel"/>
    <w:tmpl w:val="2534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3D87DFD"/>
    <w:multiLevelType w:val="hybridMultilevel"/>
    <w:tmpl w:val="6D7E19BC"/>
    <w:lvl w:tplc="041A0001" w:ilvl="0">
      <w:start w:val="2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B56A11"/>
    <w:multiLevelType w:val="hybridMultilevel"/>
    <w:tmpl w:val="D9B2283A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C0516E"/>
    <w:multiLevelType w:val="hybridMultilevel"/>
    <w:tmpl w:val="4B3EFFE4"/>
    <w:lvl w:tplc="DF92A33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1">
    <w:nsid w:val="4BDC7D20"/>
    <w:multiLevelType w:val="hybridMultilevel"/>
    <w:tmpl w:val="C4489496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15A22FA"/>
    <w:multiLevelType w:val="hybridMultilevel"/>
    <w:tmpl w:val="8530FFEA"/>
    <w:lvl w:tplc="4E1CDC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4F52E8"/>
    <w:multiLevelType w:val="multilevel"/>
    <w:tmpl w:val="BD38A35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4">
    <w:nsid w:val="61846140"/>
    <w:multiLevelType w:val="hybridMultilevel"/>
    <w:tmpl w:val="3976B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5">
    <w:nsid w:val="657A4A52"/>
    <w:multiLevelType w:val="hybridMultilevel"/>
    <w:tmpl w:val="520AC712"/>
    <w:lvl w:tplc="D51AD09A" w:ilvl="0">
      <w:start w:val="5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CE907FC"/>
    <w:multiLevelType w:val="hybridMultilevel"/>
    <w:tmpl w:val="FD3ED462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845E40"/>
    <w:multiLevelType w:val="hybridMultilevel"/>
    <w:tmpl w:val="089CC7EC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7237708D"/>
    <w:multiLevelType w:val="hybridMultilevel"/>
    <w:tmpl w:val="2B5CD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36C532E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96361"/>
    <w:multiLevelType w:val="hybridMultilevel"/>
    <w:tmpl w:val="9980457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6"/>
  </w:num>
  <w:num w:numId="3">
    <w:abstractNumId w:val="21"/>
  </w:num>
  <w:num w:numId="4">
    <w:abstractNumId w:val="11"/>
  </w:num>
  <w:num w:numId="5">
    <w:abstractNumId w:val="9"/>
  </w:num>
  <w:num w:numId="6">
    <w:abstractNumId w:val="17"/>
  </w:num>
  <w:num w:numId="7">
    <w:abstractNumId w:val="20"/>
  </w:num>
  <w:num w:numId="8">
    <w:abstractNumId w:val="16"/>
  </w:num>
  <w:num w:numId="9">
    <w:abstractNumId w:val="1"/>
  </w:num>
  <w:num w:numId="10">
    <w:abstractNumId w:val="5"/>
  </w:num>
  <w:num w:numId="11">
    <w:abstractNumId w:val="3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23"/>
  </w:num>
  <w:num w:numId="17">
    <w:abstractNumId w:val="27"/>
  </w:num>
  <w:num w:numId="18">
    <w:abstractNumId w:val="10"/>
  </w:num>
  <w:num w:numId="19">
    <w:abstractNumId w:val="28"/>
  </w:num>
  <w:num w:numId="20">
    <w:abstractNumId w:val="14"/>
  </w:num>
  <w:num w:numId="21">
    <w:abstractNumId w:val="18"/>
  </w:num>
  <w:num w:numId="22">
    <w:abstractNumId w:val="12"/>
  </w:num>
  <w:num w:numId="23">
    <w:abstractNumId w:val="13"/>
  </w:num>
  <w:num w:numId="24">
    <w:abstractNumId w:val="2"/>
  </w:num>
  <w:num w:numId="25">
    <w:abstractNumId w:val="25"/>
  </w:num>
  <w:num w:numId="26">
    <w:abstractNumId w:val="4"/>
  </w:num>
  <w:num w:numId="27">
    <w:abstractNumId w:val="26"/>
  </w:num>
  <w:num w:numId="28">
    <w:abstractNumId w:val="22"/>
  </w:num>
  <w:num w:numId="29">
    <w:abstractNumId w:val="8"/>
  </w:num>
  <w:num w:numId="30">
    <w:abstractNumId w:val="29"/>
  </w:num>
  <w:num w:numId="3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257"/>
    <w:rsid w:val="0000065B"/>
    <w:rsid w:val="0000728A"/>
    <w:rsid w:val="0000748C"/>
    <w:rsid w:val="0001079E"/>
    <w:rsid w:val="00013D06"/>
    <w:rsid w:val="00015F83"/>
    <w:rsid w:val="000206B7"/>
    <w:rsid w:val="0002506E"/>
    <w:rsid w:val="0004003A"/>
    <w:rsid w:val="00040F37"/>
    <w:rsid w:val="00044D42"/>
    <w:rsid w:val="000456B0"/>
    <w:rsid w:val="00051DBD"/>
    <w:rsid w:val="00061CB0"/>
    <w:rsid w:val="000622EF"/>
    <w:rsid w:val="00063F86"/>
    <w:rsid w:val="00066427"/>
    <w:rsid w:val="00073404"/>
    <w:rsid w:val="00075601"/>
    <w:rsid w:val="0007757A"/>
    <w:rsid w:val="0008361F"/>
    <w:rsid w:val="00092CCE"/>
    <w:rsid w:val="00092E0B"/>
    <w:rsid w:val="000A19D0"/>
    <w:rsid w:val="000A3F54"/>
    <w:rsid w:val="000B2C16"/>
    <w:rsid w:val="000B4E29"/>
    <w:rsid w:val="000C02B4"/>
    <w:rsid w:val="000C1628"/>
    <w:rsid w:val="000C5EF1"/>
    <w:rsid w:val="000D0081"/>
    <w:rsid w:val="000D0C10"/>
    <w:rsid w:val="000D65E3"/>
    <w:rsid w:val="000E4989"/>
    <w:rsid w:val="000E49C4"/>
    <w:rsid w:val="000E5CB5"/>
    <w:rsid w:val="000F0224"/>
    <w:rsid w:val="000F0350"/>
    <w:rsid w:val="000F5332"/>
    <w:rsid w:val="0010406C"/>
    <w:rsid w:val="001065A5"/>
    <w:rsid w:val="00113C69"/>
    <w:rsid w:val="00125572"/>
    <w:rsid w:val="00126755"/>
    <w:rsid w:val="00127A09"/>
    <w:rsid w:val="00132150"/>
    <w:rsid w:val="00144772"/>
    <w:rsid w:val="00151089"/>
    <w:rsid w:val="0017217C"/>
    <w:rsid w:val="001746C3"/>
    <w:rsid w:val="00175165"/>
    <w:rsid w:val="00177F09"/>
    <w:rsid w:val="0018277F"/>
    <w:rsid w:val="0018298F"/>
    <w:rsid w:val="00182B1A"/>
    <w:rsid w:val="0018385B"/>
    <w:rsid w:val="001848EC"/>
    <w:rsid w:val="00185958"/>
    <w:rsid w:val="00186DF0"/>
    <w:rsid w:val="00196E62"/>
    <w:rsid w:val="001A1DCA"/>
    <w:rsid w:val="001A2CCA"/>
    <w:rsid w:val="001A3589"/>
    <w:rsid w:val="001A3672"/>
    <w:rsid w:val="001A6EF8"/>
    <w:rsid w:val="001B0B8D"/>
    <w:rsid w:val="001B22A0"/>
    <w:rsid w:val="001B760C"/>
    <w:rsid w:val="001B7D42"/>
    <w:rsid w:val="001C04CA"/>
    <w:rsid w:val="001C390C"/>
    <w:rsid w:val="001C44E3"/>
    <w:rsid w:val="001C5D55"/>
    <w:rsid w:val="001C61BC"/>
    <w:rsid w:val="001D1424"/>
    <w:rsid w:val="001D52BF"/>
    <w:rsid w:val="001D5FFA"/>
    <w:rsid w:val="001D7F2C"/>
    <w:rsid w:val="001E227A"/>
    <w:rsid w:val="001E2A0F"/>
    <w:rsid w:val="001F2364"/>
    <w:rsid w:val="001F4D2D"/>
    <w:rsid w:val="001F580B"/>
    <w:rsid w:val="002019C0"/>
    <w:rsid w:val="00201A8C"/>
    <w:rsid w:val="00201CFD"/>
    <w:rsid w:val="00204F7C"/>
    <w:rsid w:val="00207E06"/>
    <w:rsid w:val="00211460"/>
    <w:rsid w:val="0021223D"/>
    <w:rsid w:val="00212828"/>
    <w:rsid w:val="00215F84"/>
    <w:rsid w:val="00217A3C"/>
    <w:rsid w:val="002229EE"/>
    <w:rsid w:val="002233C5"/>
    <w:rsid w:val="00227BF4"/>
    <w:rsid w:val="00231393"/>
    <w:rsid w:val="00236A2F"/>
    <w:rsid w:val="0023768C"/>
    <w:rsid w:val="002478CF"/>
    <w:rsid w:val="00251553"/>
    <w:rsid w:val="00255FB8"/>
    <w:rsid w:val="0026048F"/>
    <w:rsid w:val="00262CBB"/>
    <w:rsid w:val="00266742"/>
    <w:rsid w:val="00267C35"/>
    <w:rsid w:val="00267FA7"/>
    <w:rsid w:val="0027416A"/>
    <w:rsid w:val="00277047"/>
    <w:rsid w:val="00282A45"/>
    <w:rsid w:val="0029082B"/>
    <w:rsid w:val="00293EC1"/>
    <w:rsid w:val="002A1CC3"/>
    <w:rsid w:val="002A1E61"/>
    <w:rsid w:val="002A4DC4"/>
    <w:rsid w:val="002A5FBD"/>
    <w:rsid w:val="002A74CA"/>
    <w:rsid w:val="002C5321"/>
    <w:rsid w:val="002C5BED"/>
    <w:rsid w:val="002C7A13"/>
    <w:rsid w:val="002E1660"/>
    <w:rsid w:val="002E368C"/>
    <w:rsid w:val="002E54EE"/>
    <w:rsid w:val="002E622D"/>
    <w:rsid w:val="002F29CA"/>
    <w:rsid w:val="002F39F0"/>
    <w:rsid w:val="002F400E"/>
    <w:rsid w:val="002F48F7"/>
    <w:rsid w:val="002F4AE2"/>
    <w:rsid w:val="003004AC"/>
    <w:rsid w:val="0030157E"/>
    <w:rsid w:val="003035A8"/>
    <w:rsid w:val="0031248F"/>
    <w:rsid w:val="003129AB"/>
    <w:rsid w:val="00313637"/>
    <w:rsid w:val="00314DED"/>
    <w:rsid w:val="00314E2D"/>
    <w:rsid w:val="00316805"/>
    <w:rsid w:val="00320CED"/>
    <w:rsid w:val="00331E30"/>
    <w:rsid w:val="00334549"/>
    <w:rsid w:val="00335085"/>
    <w:rsid w:val="00340388"/>
    <w:rsid w:val="00340E4E"/>
    <w:rsid w:val="00345DDF"/>
    <w:rsid w:val="00351085"/>
    <w:rsid w:val="003575DC"/>
    <w:rsid w:val="00357D60"/>
    <w:rsid w:val="00363138"/>
    <w:rsid w:val="0036427B"/>
    <w:rsid w:val="003670AE"/>
    <w:rsid w:val="003750C8"/>
    <w:rsid w:val="00375ED7"/>
    <w:rsid w:val="003836AD"/>
    <w:rsid w:val="00383A40"/>
    <w:rsid w:val="00385649"/>
    <w:rsid w:val="003925C1"/>
    <w:rsid w:val="003935CD"/>
    <w:rsid w:val="003A4B2E"/>
    <w:rsid w:val="003A7DFE"/>
    <w:rsid w:val="003B11ED"/>
    <w:rsid w:val="003B29D5"/>
    <w:rsid w:val="003B503D"/>
    <w:rsid w:val="003B617A"/>
    <w:rsid w:val="003B69A3"/>
    <w:rsid w:val="003C2EB0"/>
    <w:rsid w:val="003C3F45"/>
    <w:rsid w:val="003C7A6E"/>
    <w:rsid w:val="003D01E0"/>
    <w:rsid w:val="003D66AD"/>
    <w:rsid w:val="003D6886"/>
    <w:rsid w:val="003D6990"/>
    <w:rsid w:val="003D7247"/>
    <w:rsid w:val="003E1FBB"/>
    <w:rsid w:val="003E216E"/>
    <w:rsid w:val="003E75CE"/>
    <w:rsid w:val="003F1955"/>
    <w:rsid w:val="003F34A6"/>
    <w:rsid w:val="003F375A"/>
    <w:rsid w:val="003F56C6"/>
    <w:rsid w:val="003F6CC2"/>
    <w:rsid w:val="003F7061"/>
    <w:rsid w:val="003F719E"/>
    <w:rsid w:val="00401E6E"/>
    <w:rsid w:val="00405528"/>
    <w:rsid w:val="004140B3"/>
    <w:rsid w:val="004144F7"/>
    <w:rsid w:val="00414AE2"/>
    <w:rsid w:val="00421599"/>
    <w:rsid w:val="00425464"/>
    <w:rsid w:val="004254DC"/>
    <w:rsid w:val="00425FF2"/>
    <w:rsid w:val="004267B9"/>
    <w:rsid w:val="0043142D"/>
    <w:rsid w:val="004349CB"/>
    <w:rsid w:val="00435C34"/>
    <w:rsid w:val="00436745"/>
    <w:rsid w:val="004369FE"/>
    <w:rsid w:val="0043743F"/>
    <w:rsid w:val="00437A8A"/>
    <w:rsid w:val="00444219"/>
    <w:rsid w:val="00444DF2"/>
    <w:rsid w:val="00446D1F"/>
    <w:rsid w:val="00461258"/>
    <w:rsid w:val="004735C5"/>
    <w:rsid w:val="00473FC7"/>
    <w:rsid w:val="004771DD"/>
    <w:rsid w:val="004800A1"/>
    <w:rsid w:val="004820ED"/>
    <w:rsid w:val="00485421"/>
    <w:rsid w:val="00490B82"/>
    <w:rsid w:val="00490EC3"/>
    <w:rsid w:val="0049122A"/>
    <w:rsid w:val="00496E04"/>
    <w:rsid w:val="004A185C"/>
    <w:rsid w:val="004A3EF8"/>
    <w:rsid w:val="004B0791"/>
    <w:rsid w:val="004B4708"/>
    <w:rsid w:val="004B71D3"/>
    <w:rsid w:val="004C1A58"/>
    <w:rsid w:val="004C363C"/>
    <w:rsid w:val="004C42F9"/>
    <w:rsid w:val="004C5873"/>
    <w:rsid w:val="004C6CC3"/>
    <w:rsid w:val="004C7501"/>
    <w:rsid w:val="004D0464"/>
    <w:rsid w:val="004D1165"/>
    <w:rsid w:val="004D2EB4"/>
    <w:rsid w:val="004D6668"/>
    <w:rsid w:val="004D7C29"/>
    <w:rsid w:val="004E4DCB"/>
    <w:rsid w:val="004E5CC9"/>
    <w:rsid w:val="004E61CF"/>
    <w:rsid w:val="004F08EB"/>
    <w:rsid w:val="004F304D"/>
    <w:rsid w:val="00501B7B"/>
    <w:rsid w:val="00506548"/>
    <w:rsid w:val="00507703"/>
    <w:rsid w:val="00513B9D"/>
    <w:rsid w:val="005165F6"/>
    <w:rsid w:val="00517199"/>
    <w:rsid w:val="00522B3A"/>
    <w:rsid w:val="0052313D"/>
    <w:rsid w:val="005238E0"/>
    <w:rsid w:val="00524463"/>
    <w:rsid w:val="00525B62"/>
    <w:rsid w:val="00527C7D"/>
    <w:rsid w:val="00531EE9"/>
    <w:rsid w:val="00532F00"/>
    <w:rsid w:val="005342E1"/>
    <w:rsid w:val="00542871"/>
    <w:rsid w:val="00544A47"/>
    <w:rsid w:val="005463A8"/>
    <w:rsid w:val="00546670"/>
    <w:rsid w:val="00546F88"/>
    <w:rsid w:val="00547CE1"/>
    <w:rsid w:val="00556FBD"/>
    <w:rsid w:val="00563CBA"/>
    <w:rsid w:val="00564A51"/>
    <w:rsid w:val="00567C0E"/>
    <w:rsid w:val="00572476"/>
    <w:rsid w:val="00572E1E"/>
    <w:rsid w:val="00573160"/>
    <w:rsid w:val="00573F25"/>
    <w:rsid w:val="00591554"/>
    <w:rsid w:val="00597701"/>
    <w:rsid w:val="005A1ECC"/>
    <w:rsid w:val="005A30E5"/>
    <w:rsid w:val="005A6CD2"/>
    <w:rsid w:val="005B210E"/>
    <w:rsid w:val="005B2433"/>
    <w:rsid w:val="005C0FEC"/>
    <w:rsid w:val="005C1BC1"/>
    <w:rsid w:val="005C3CAE"/>
    <w:rsid w:val="005C4FB9"/>
    <w:rsid w:val="005C5DE1"/>
    <w:rsid w:val="005C5E77"/>
    <w:rsid w:val="005C66A5"/>
    <w:rsid w:val="005D071B"/>
    <w:rsid w:val="005D2A5A"/>
    <w:rsid w:val="005D5CF4"/>
    <w:rsid w:val="005E380F"/>
    <w:rsid w:val="005E4051"/>
    <w:rsid w:val="005F16DA"/>
    <w:rsid w:val="00602337"/>
    <w:rsid w:val="00603ABB"/>
    <w:rsid w:val="00610A5E"/>
    <w:rsid w:val="00610FA1"/>
    <w:rsid w:val="00614343"/>
    <w:rsid w:val="0061590F"/>
    <w:rsid w:val="00621402"/>
    <w:rsid w:val="00623330"/>
    <w:rsid w:val="00623CE9"/>
    <w:rsid w:val="00626875"/>
    <w:rsid w:val="00632597"/>
    <w:rsid w:val="00640DC2"/>
    <w:rsid w:val="00643159"/>
    <w:rsid w:val="00643396"/>
    <w:rsid w:val="00643F20"/>
    <w:rsid w:val="00650D0B"/>
    <w:rsid w:val="00655B68"/>
    <w:rsid w:val="006623DF"/>
    <w:rsid w:val="00662BDF"/>
    <w:rsid w:val="006632E6"/>
    <w:rsid w:val="00664175"/>
    <w:rsid w:val="006740A1"/>
    <w:rsid w:val="00675453"/>
    <w:rsid w:val="006824BD"/>
    <w:rsid w:val="00686B24"/>
    <w:rsid w:val="00694473"/>
    <w:rsid w:val="00694C80"/>
    <w:rsid w:val="00697B48"/>
    <w:rsid w:val="006A7A95"/>
    <w:rsid w:val="006B2170"/>
    <w:rsid w:val="006B31D0"/>
    <w:rsid w:val="006B37B8"/>
    <w:rsid w:val="006B3FD9"/>
    <w:rsid w:val="006C34A4"/>
    <w:rsid w:val="006C5AF3"/>
    <w:rsid w:val="006D2B0F"/>
    <w:rsid w:val="006D46ED"/>
    <w:rsid w:val="006E0D5A"/>
    <w:rsid w:val="006E2650"/>
    <w:rsid w:val="006E7087"/>
    <w:rsid w:val="006F0711"/>
    <w:rsid w:val="006F0C8D"/>
    <w:rsid w:val="006F6863"/>
    <w:rsid w:val="006F7C4E"/>
    <w:rsid w:val="00700681"/>
    <w:rsid w:val="00704FC0"/>
    <w:rsid w:val="00711109"/>
    <w:rsid w:val="00713880"/>
    <w:rsid w:val="00721EB2"/>
    <w:rsid w:val="00725162"/>
    <w:rsid w:val="007333A7"/>
    <w:rsid w:val="00733DC3"/>
    <w:rsid w:val="00740996"/>
    <w:rsid w:val="00741AD4"/>
    <w:rsid w:val="00745442"/>
    <w:rsid w:val="00746255"/>
    <w:rsid w:val="00751516"/>
    <w:rsid w:val="00751BED"/>
    <w:rsid w:val="007568B4"/>
    <w:rsid w:val="00760975"/>
    <w:rsid w:val="00763D25"/>
    <w:rsid w:val="00767D43"/>
    <w:rsid w:val="00771EE3"/>
    <w:rsid w:val="00771EFC"/>
    <w:rsid w:val="00783E92"/>
    <w:rsid w:val="007854DB"/>
    <w:rsid w:val="00793C42"/>
    <w:rsid w:val="007A3959"/>
    <w:rsid w:val="007A4EE3"/>
    <w:rsid w:val="007A62F8"/>
    <w:rsid w:val="007A76CE"/>
    <w:rsid w:val="007B1411"/>
    <w:rsid w:val="007B590D"/>
    <w:rsid w:val="007B7633"/>
    <w:rsid w:val="007C083E"/>
    <w:rsid w:val="007C178B"/>
    <w:rsid w:val="007C36A6"/>
    <w:rsid w:val="007C377F"/>
    <w:rsid w:val="007D39D2"/>
    <w:rsid w:val="007E0887"/>
    <w:rsid w:val="007F18C5"/>
    <w:rsid w:val="007F3224"/>
    <w:rsid w:val="007F64B1"/>
    <w:rsid w:val="007F74F0"/>
    <w:rsid w:val="00800563"/>
    <w:rsid w:val="00804F0A"/>
    <w:rsid w:val="008056B1"/>
    <w:rsid w:val="00806756"/>
    <w:rsid w:val="00811E65"/>
    <w:rsid w:val="00812CA7"/>
    <w:rsid w:val="00835185"/>
    <w:rsid w:val="0083551B"/>
    <w:rsid w:val="0084189E"/>
    <w:rsid w:val="00844393"/>
    <w:rsid w:val="00854510"/>
    <w:rsid w:val="0085461D"/>
    <w:rsid w:val="0085795F"/>
    <w:rsid w:val="00857BB9"/>
    <w:rsid w:val="0086128B"/>
    <w:rsid w:val="00865AE8"/>
    <w:rsid w:val="008719AC"/>
    <w:rsid w:val="00873B51"/>
    <w:rsid w:val="00874C9D"/>
    <w:rsid w:val="0088010D"/>
    <w:rsid w:val="00880D7D"/>
    <w:rsid w:val="00885269"/>
    <w:rsid w:val="00885F5F"/>
    <w:rsid w:val="0089146A"/>
    <w:rsid w:val="00891D23"/>
    <w:rsid w:val="00893719"/>
    <w:rsid w:val="008A317C"/>
    <w:rsid w:val="008A32A4"/>
    <w:rsid w:val="008A5DF7"/>
    <w:rsid w:val="008B2C76"/>
    <w:rsid w:val="008B5850"/>
    <w:rsid w:val="008B7949"/>
    <w:rsid w:val="008B79F9"/>
    <w:rsid w:val="008C35E8"/>
    <w:rsid w:val="008C406B"/>
    <w:rsid w:val="008C6D2D"/>
    <w:rsid w:val="008D2970"/>
    <w:rsid w:val="008D346C"/>
    <w:rsid w:val="008D5BB5"/>
    <w:rsid w:val="008E0C96"/>
    <w:rsid w:val="008E1426"/>
    <w:rsid w:val="008E1B99"/>
    <w:rsid w:val="008E560E"/>
    <w:rsid w:val="008F15C8"/>
    <w:rsid w:val="008F5C07"/>
    <w:rsid w:val="008F6C9D"/>
    <w:rsid w:val="009001AE"/>
    <w:rsid w:val="00901CBB"/>
    <w:rsid w:val="00905AEE"/>
    <w:rsid w:val="00905DFF"/>
    <w:rsid w:val="0090633D"/>
    <w:rsid w:val="00906831"/>
    <w:rsid w:val="0091369E"/>
    <w:rsid w:val="0091575B"/>
    <w:rsid w:val="00916131"/>
    <w:rsid w:val="00921082"/>
    <w:rsid w:val="00924446"/>
    <w:rsid w:val="00927903"/>
    <w:rsid w:val="00930FF6"/>
    <w:rsid w:val="00931A0F"/>
    <w:rsid w:val="00934112"/>
    <w:rsid w:val="009345A4"/>
    <w:rsid w:val="00935F38"/>
    <w:rsid w:val="009406B8"/>
    <w:rsid w:val="009500FE"/>
    <w:rsid w:val="00955E2A"/>
    <w:rsid w:val="00963222"/>
    <w:rsid w:val="00963762"/>
    <w:rsid w:val="00970410"/>
    <w:rsid w:val="009770B5"/>
    <w:rsid w:val="00977782"/>
    <w:rsid w:val="0098202D"/>
    <w:rsid w:val="009839AC"/>
    <w:rsid w:val="00983D3E"/>
    <w:rsid w:val="00984373"/>
    <w:rsid w:val="0098438C"/>
    <w:rsid w:val="00984528"/>
    <w:rsid w:val="00984A02"/>
    <w:rsid w:val="00996784"/>
    <w:rsid w:val="009B13BA"/>
    <w:rsid w:val="009B25FF"/>
    <w:rsid w:val="009B321F"/>
    <w:rsid w:val="009B5EA9"/>
    <w:rsid w:val="009C1223"/>
    <w:rsid w:val="009C1BBD"/>
    <w:rsid w:val="009C7EA9"/>
    <w:rsid w:val="009D050D"/>
    <w:rsid w:val="009D10D3"/>
    <w:rsid w:val="009D31C6"/>
    <w:rsid w:val="009E157B"/>
    <w:rsid w:val="009E30D6"/>
    <w:rsid w:val="009E4933"/>
    <w:rsid w:val="009E5547"/>
    <w:rsid w:val="009F0862"/>
    <w:rsid w:val="009F36B2"/>
    <w:rsid w:val="00A023BC"/>
    <w:rsid w:val="00A03FC5"/>
    <w:rsid w:val="00A106AD"/>
    <w:rsid w:val="00A10F7F"/>
    <w:rsid w:val="00A13B89"/>
    <w:rsid w:val="00A141A4"/>
    <w:rsid w:val="00A22BDB"/>
    <w:rsid w:val="00A27884"/>
    <w:rsid w:val="00A42D56"/>
    <w:rsid w:val="00A44768"/>
    <w:rsid w:val="00A44C0B"/>
    <w:rsid w:val="00A459D4"/>
    <w:rsid w:val="00A461B8"/>
    <w:rsid w:val="00A52EEA"/>
    <w:rsid w:val="00A54B36"/>
    <w:rsid w:val="00A5504E"/>
    <w:rsid w:val="00A55B36"/>
    <w:rsid w:val="00A61552"/>
    <w:rsid w:val="00A666D2"/>
    <w:rsid w:val="00A70232"/>
    <w:rsid w:val="00A70DE3"/>
    <w:rsid w:val="00A70E3D"/>
    <w:rsid w:val="00A77FB3"/>
    <w:rsid w:val="00A80856"/>
    <w:rsid w:val="00A80BAA"/>
    <w:rsid w:val="00A81BA1"/>
    <w:rsid w:val="00A8719C"/>
    <w:rsid w:val="00A90C2F"/>
    <w:rsid w:val="00A923D5"/>
    <w:rsid w:val="00A92945"/>
    <w:rsid w:val="00A96235"/>
    <w:rsid w:val="00AA3464"/>
    <w:rsid w:val="00AA4856"/>
    <w:rsid w:val="00AB1E69"/>
    <w:rsid w:val="00AB27EC"/>
    <w:rsid w:val="00AB3624"/>
    <w:rsid w:val="00AB3B3A"/>
    <w:rsid w:val="00AB75A8"/>
    <w:rsid w:val="00AC180D"/>
    <w:rsid w:val="00AC1E7A"/>
    <w:rsid w:val="00AC491C"/>
    <w:rsid w:val="00AC69D5"/>
    <w:rsid w:val="00AC747C"/>
    <w:rsid w:val="00AD12B6"/>
    <w:rsid w:val="00AD255F"/>
    <w:rsid w:val="00AD596F"/>
    <w:rsid w:val="00AD67F9"/>
    <w:rsid w:val="00AD6CD3"/>
    <w:rsid w:val="00AE0AA1"/>
    <w:rsid w:val="00AE296D"/>
    <w:rsid w:val="00AE334D"/>
    <w:rsid w:val="00AE3864"/>
    <w:rsid w:val="00AE43CA"/>
    <w:rsid w:val="00AE4664"/>
    <w:rsid w:val="00AE4E12"/>
    <w:rsid w:val="00AE4E5C"/>
    <w:rsid w:val="00AF059C"/>
    <w:rsid w:val="00AF3C21"/>
    <w:rsid w:val="00B00066"/>
    <w:rsid w:val="00B037F0"/>
    <w:rsid w:val="00B078E7"/>
    <w:rsid w:val="00B07E40"/>
    <w:rsid w:val="00B14FC0"/>
    <w:rsid w:val="00B15216"/>
    <w:rsid w:val="00B21478"/>
    <w:rsid w:val="00B22007"/>
    <w:rsid w:val="00B261A3"/>
    <w:rsid w:val="00B3076C"/>
    <w:rsid w:val="00B34798"/>
    <w:rsid w:val="00B34B74"/>
    <w:rsid w:val="00B44631"/>
    <w:rsid w:val="00B44C89"/>
    <w:rsid w:val="00B45C10"/>
    <w:rsid w:val="00B51D00"/>
    <w:rsid w:val="00B52E1B"/>
    <w:rsid w:val="00B536EC"/>
    <w:rsid w:val="00B53E13"/>
    <w:rsid w:val="00B5785E"/>
    <w:rsid w:val="00B60BE4"/>
    <w:rsid w:val="00B60F16"/>
    <w:rsid w:val="00B6743D"/>
    <w:rsid w:val="00B70529"/>
    <w:rsid w:val="00B70D9F"/>
    <w:rsid w:val="00B72257"/>
    <w:rsid w:val="00B74198"/>
    <w:rsid w:val="00B76C43"/>
    <w:rsid w:val="00B836DB"/>
    <w:rsid w:val="00B96D04"/>
    <w:rsid w:val="00B97DB0"/>
    <w:rsid w:val="00BA3C2C"/>
    <w:rsid w:val="00BA48EA"/>
    <w:rsid w:val="00BA55FA"/>
    <w:rsid w:val="00BA67C9"/>
    <w:rsid w:val="00BB0721"/>
    <w:rsid w:val="00BB3393"/>
    <w:rsid w:val="00BB40C4"/>
    <w:rsid w:val="00BB7400"/>
    <w:rsid w:val="00BB7C58"/>
    <w:rsid w:val="00BC5BDC"/>
    <w:rsid w:val="00BD028C"/>
    <w:rsid w:val="00BD2B68"/>
    <w:rsid w:val="00BD504C"/>
    <w:rsid w:val="00BD6795"/>
    <w:rsid w:val="00BE507C"/>
    <w:rsid w:val="00BE5FE3"/>
    <w:rsid w:val="00BE7E46"/>
    <w:rsid w:val="00BF30CF"/>
    <w:rsid w:val="00BF375B"/>
    <w:rsid w:val="00BF6E45"/>
    <w:rsid w:val="00C002C8"/>
    <w:rsid w:val="00C026E0"/>
    <w:rsid w:val="00C02F8A"/>
    <w:rsid w:val="00C050AF"/>
    <w:rsid w:val="00C056C2"/>
    <w:rsid w:val="00C07063"/>
    <w:rsid w:val="00C07450"/>
    <w:rsid w:val="00C20B21"/>
    <w:rsid w:val="00C212D3"/>
    <w:rsid w:val="00C22D41"/>
    <w:rsid w:val="00C3316F"/>
    <w:rsid w:val="00C33C66"/>
    <w:rsid w:val="00C340C5"/>
    <w:rsid w:val="00C35A70"/>
    <w:rsid w:val="00C40B50"/>
    <w:rsid w:val="00C42DCD"/>
    <w:rsid w:val="00C4437C"/>
    <w:rsid w:val="00C456EE"/>
    <w:rsid w:val="00C46CDA"/>
    <w:rsid w:val="00C47CEB"/>
    <w:rsid w:val="00C52EBE"/>
    <w:rsid w:val="00C552F8"/>
    <w:rsid w:val="00C558EC"/>
    <w:rsid w:val="00C561A5"/>
    <w:rsid w:val="00C6737B"/>
    <w:rsid w:val="00C700F5"/>
    <w:rsid w:val="00C71BF6"/>
    <w:rsid w:val="00C76661"/>
    <w:rsid w:val="00C80178"/>
    <w:rsid w:val="00C83DC0"/>
    <w:rsid w:val="00C854C0"/>
    <w:rsid w:val="00C8679D"/>
    <w:rsid w:val="00C90F45"/>
    <w:rsid w:val="00C92D12"/>
    <w:rsid w:val="00C96217"/>
    <w:rsid w:val="00CA3D50"/>
    <w:rsid w:val="00CA63C4"/>
    <w:rsid w:val="00CA69C9"/>
    <w:rsid w:val="00CB0802"/>
    <w:rsid w:val="00CC1CF0"/>
    <w:rsid w:val="00CC7FA4"/>
    <w:rsid w:val="00CD56C7"/>
    <w:rsid w:val="00CD60FE"/>
    <w:rsid w:val="00CD63DC"/>
    <w:rsid w:val="00CD76B5"/>
    <w:rsid w:val="00CE0073"/>
    <w:rsid w:val="00CE3EC0"/>
    <w:rsid w:val="00CF1FAD"/>
    <w:rsid w:val="00CF58F6"/>
    <w:rsid w:val="00CF6CAA"/>
    <w:rsid w:val="00D013C8"/>
    <w:rsid w:val="00D037C9"/>
    <w:rsid w:val="00D04526"/>
    <w:rsid w:val="00D058B7"/>
    <w:rsid w:val="00D05FF6"/>
    <w:rsid w:val="00D06521"/>
    <w:rsid w:val="00D11EDB"/>
    <w:rsid w:val="00D12387"/>
    <w:rsid w:val="00D12EE6"/>
    <w:rsid w:val="00D13508"/>
    <w:rsid w:val="00D142E0"/>
    <w:rsid w:val="00D17AD8"/>
    <w:rsid w:val="00D17AE5"/>
    <w:rsid w:val="00D21882"/>
    <w:rsid w:val="00D22FAD"/>
    <w:rsid w:val="00D4652A"/>
    <w:rsid w:val="00D46FCB"/>
    <w:rsid w:val="00D5022E"/>
    <w:rsid w:val="00D50706"/>
    <w:rsid w:val="00D5294B"/>
    <w:rsid w:val="00D60B29"/>
    <w:rsid w:val="00D658C5"/>
    <w:rsid w:val="00D72507"/>
    <w:rsid w:val="00D75D0A"/>
    <w:rsid w:val="00D76266"/>
    <w:rsid w:val="00D83CF7"/>
    <w:rsid w:val="00D85EF2"/>
    <w:rsid w:val="00D86986"/>
    <w:rsid w:val="00D86DFB"/>
    <w:rsid w:val="00D87A14"/>
    <w:rsid w:val="00D9096B"/>
    <w:rsid w:val="00D926B6"/>
    <w:rsid w:val="00D927C2"/>
    <w:rsid w:val="00D92ACA"/>
    <w:rsid w:val="00D92FC3"/>
    <w:rsid w:val="00D94E82"/>
    <w:rsid w:val="00D95BF3"/>
    <w:rsid w:val="00D97A97"/>
    <w:rsid w:val="00DA0471"/>
    <w:rsid w:val="00DA2C30"/>
    <w:rsid w:val="00DA70FE"/>
    <w:rsid w:val="00DA7AC3"/>
    <w:rsid w:val="00DB53CF"/>
    <w:rsid w:val="00DC03E4"/>
    <w:rsid w:val="00DD4A9F"/>
    <w:rsid w:val="00DD5272"/>
    <w:rsid w:val="00DD5752"/>
    <w:rsid w:val="00DE1B06"/>
    <w:rsid w:val="00DF0DE7"/>
    <w:rsid w:val="00E07975"/>
    <w:rsid w:val="00E1272C"/>
    <w:rsid w:val="00E129F8"/>
    <w:rsid w:val="00E12ECE"/>
    <w:rsid w:val="00E14170"/>
    <w:rsid w:val="00E14884"/>
    <w:rsid w:val="00E1553E"/>
    <w:rsid w:val="00E15941"/>
    <w:rsid w:val="00E168D4"/>
    <w:rsid w:val="00E17903"/>
    <w:rsid w:val="00E24030"/>
    <w:rsid w:val="00E27A52"/>
    <w:rsid w:val="00E30029"/>
    <w:rsid w:val="00E538EF"/>
    <w:rsid w:val="00E53DD3"/>
    <w:rsid w:val="00E568B7"/>
    <w:rsid w:val="00E60DB2"/>
    <w:rsid w:val="00E649F1"/>
    <w:rsid w:val="00E67B5E"/>
    <w:rsid w:val="00E73C87"/>
    <w:rsid w:val="00E748F2"/>
    <w:rsid w:val="00E9679C"/>
    <w:rsid w:val="00EA02D0"/>
    <w:rsid w:val="00EA0D51"/>
    <w:rsid w:val="00EA13A2"/>
    <w:rsid w:val="00EA2CC7"/>
    <w:rsid w:val="00EA5230"/>
    <w:rsid w:val="00EA5504"/>
    <w:rsid w:val="00EB024A"/>
    <w:rsid w:val="00EC16E9"/>
    <w:rsid w:val="00EC5614"/>
    <w:rsid w:val="00ED09C3"/>
    <w:rsid w:val="00ED65FF"/>
    <w:rsid w:val="00EE1EAA"/>
    <w:rsid w:val="00EE3D2A"/>
    <w:rsid w:val="00EE7706"/>
    <w:rsid w:val="00EF5C85"/>
    <w:rsid w:val="00EF7D2A"/>
    <w:rsid w:val="00F05CA2"/>
    <w:rsid w:val="00F06372"/>
    <w:rsid w:val="00F107C2"/>
    <w:rsid w:val="00F10A9D"/>
    <w:rsid w:val="00F11029"/>
    <w:rsid w:val="00F17479"/>
    <w:rsid w:val="00F20578"/>
    <w:rsid w:val="00F335DA"/>
    <w:rsid w:val="00F34A5C"/>
    <w:rsid w:val="00F40F06"/>
    <w:rsid w:val="00F41AB0"/>
    <w:rsid w:val="00F43DB2"/>
    <w:rsid w:val="00F45E5B"/>
    <w:rsid w:val="00F53CCD"/>
    <w:rsid w:val="00F54301"/>
    <w:rsid w:val="00F57031"/>
    <w:rsid w:val="00F5718D"/>
    <w:rsid w:val="00F6426E"/>
    <w:rsid w:val="00F647C8"/>
    <w:rsid w:val="00F70B1C"/>
    <w:rsid w:val="00F814C8"/>
    <w:rsid w:val="00F920CD"/>
    <w:rsid w:val="00F9522E"/>
    <w:rsid w:val="00F9625C"/>
    <w:rsid w:val="00FA08A3"/>
    <w:rsid w:val="00FB15DD"/>
    <w:rsid w:val="00FB3AFC"/>
    <w:rsid w:val="00FB57FC"/>
    <w:rsid w:val="00FC18BD"/>
    <w:rsid w:val="00FC76E4"/>
    <w:rsid w:val="00FC7C31"/>
    <w:rsid w:val="00FD1E8F"/>
    <w:rsid w:val="00FD5B13"/>
    <w:rsid w:val="00FE0EB0"/>
    <w:rsid w:val="00FE39CE"/>
    <w:rsid w:val="00FE5213"/>
    <w:rsid w:val="00FE6917"/>
    <w:rsid w:val="00FF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D2B0F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7C377F"/>
    <w:rPr>
      <w:sz w:val="24"/>
      <w:szCs w:val="24"/>
      <w:lang w:eastAsia="en-US" w:val="en-US"/>
    </w:rPr>
  </w:style>
  <w:style w:styleId="StandardWeb" w:type="paragraph">
    <w:name w:val="Normal (Web)"/>
    <w:basedOn w:val="Normal"/>
    <w:uiPriority w:val="99"/>
    <w:unhideWhenUsed/>
    <w:rsid w:val="00CF1FAD"/>
    <w:pPr>
      <w:spacing w:afterAutospacing="true" w:after="100" w:beforeAutospacing="true" w:before="100"/>
    </w:pPr>
    <w:rPr>
      <w:lang w:eastAsia="hr-HR" w:val="hr-HR"/>
    </w:rPr>
  </w:style>
  <w:style w:styleId="Bezproreda" w:type="paragraph">
    <w:name w:val="No Spacing"/>
    <w:qFormat/>
    <w:rsid w:val="001B760C"/>
    <w:pPr>
      <w:suppressAutoHyphens/>
    </w:pPr>
    <w:rPr>
      <w:lang w:eastAsia="zh-CN" w:val="en-AU"/>
    </w:rPr>
  </w:style>
  <w:style w:styleId="Odlomakpopisa" w:type="paragraph">
    <w:name w:val="List Paragraph"/>
    <w:basedOn w:val="Normal"/>
    <w:uiPriority w:val="34"/>
    <w:qFormat/>
    <w:rsid w:val="007F74F0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007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8C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8C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8C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8C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D2B0F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7C377F"/>
    <w:rPr>
      <w:sz w:val="24"/>
      <w:szCs w:val="24"/>
      <w:lang w:eastAsia="en-US" w:val="en-US"/>
    </w:rPr>
  </w:style>
  <w:style w:styleId="StandardWeb" w:type="paragraph">
    <w:name w:val="Normal (Web)"/>
    <w:basedOn w:val="Normal"/>
    <w:uiPriority w:val="99"/>
    <w:unhideWhenUsed/>
    <w:rsid w:val="00CF1FAD"/>
    <w:pPr>
      <w:spacing w:after="100" w:afterAutospacing="1" w:before="100" w:beforeAutospacing="1"/>
    </w:pPr>
    <w:rPr>
      <w:lang w:eastAsia="hr-HR" w:val="hr-HR"/>
    </w:rPr>
  </w:style>
  <w:style w:styleId="Bezproreda" w:type="paragraph">
    <w:name w:val="No Spacing"/>
    <w:qFormat/>
    <w:rsid w:val="001B760C"/>
    <w:pPr>
      <w:suppressAutoHyphens/>
    </w:pPr>
    <w:rPr>
      <w:lang w:eastAsia="zh-CN" w:val="en-AU"/>
    </w:rPr>
  </w:style>
  <w:style w:styleId="Odlomakpopisa" w:type="paragraph">
    <w:name w:val="List Paragraph"/>
    <w:basedOn w:val="Normal"/>
    <w:uiPriority w:val="34"/>
    <w:qFormat/>
    <w:rsid w:val="007F74F0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007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8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8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8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8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9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76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72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3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46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7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3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841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07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69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96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6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633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6E4FC-7CF4-4896-8792-A3180B5D8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stjepovic i dr. j.t.d.</properties:Company>
  <properties:Pages>3</properties:Pages>
  <properties:Words>619</properties:Words>
  <properties:Characters>3696</properties:Characters>
  <properties:Lines>148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MAROJE STJEPOVIĆ</vt:lpstr>
      <vt:lpstr>MAROJE STJEPOVIĆ</vt:lpstr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2019-04-09T07:21:00Z</dcterms:created>
  <dc:creator>maroje stjepovic</dc:creator>
  <cp:lastModifiedBy>Valentina Delač</cp:lastModifiedBy>
  <cp:lastPrinted>2019-04-09T07:20:00Z</cp:lastPrinted>
  <dcterms:modified xmlns:xsi="http://www.w3.org/2001/XMLSchema-instance" xsi:type="dcterms:W3CDTF">2019-04-09T07:22:00Z</dcterms:modified>
  <cp:revision>3</cp:revision>
  <dc:title>MAROJE STJEPOVIĆ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St-3792/2016-11 / Podnesak - Izvješće stečajnog upravitelja (Izvjesce privremenog stečajnog upravitelja AURORA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