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5a69" w14:paraId="5895a69" w:rsidRDefault="00837B8C" w:rsidP="00837B8C" w:rsidR="00837B8C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837B8C" w:rsidP="00837B8C" w:rsidR="00837B8C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837B8C" w:rsidP="00837B8C" w:rsidR="00837B8C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837B8C" w:rsidP="00837B8C" w:rsidR="00837B8C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</w:t>
      </w:r>
      <w:r w:rsidRPr="00837B8C">
        <w:rPr>
          <w:sz w:val="23"/>
          <w:szCs w:val="23"/>
        </w:rPr>
        <w:t>Posl.br.: 2 St-975/15-12</w:t>
      </w:r>
    </w:p>
    <w:p w:rsidRDefault="00837B8C" w:rsidP="00837B8C" w:rsidR="00837B8C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837B8C" w:rsidP="00837B8C" w:rsidR="00837B8C" w:rsidRPr="000A3A0F">
      <w:pPr>
        <w:jc w:val="both"/>
        <w:rPr>
          <w:sz w:val="23"/>
          <w:szCs w:val="23"/>
        </w:rPr>
      </w:pPr>
    </w:p>
    <w:p w:rsidRDefault="00837B8C" w:rsidP="00837B8C" w:rsidR="00837B8C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837B8C" w:rsidP="00837B8C" w:rsidR="00837B8C" w:rsidRPr="000A3A0F">
      <w:pPr>
        <w:rPr>
          <w:sz w:val="23"/>
          <w:szCs w:val="23"/>
        </w:rPr>
      </w:pPr>
    </w:p>
    <w:p w:rsidRDefault="00837B8C" w:rsidP="00837B8C" w:rsidR="00837B8C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837B8C" w:rsidP="00837B8C" w:rsidR="00837B8C" w:rsidRPr="000A3A0F">
      <w:pPr>
        <w:rPr>
          <w:sz w:val="23"/>
          <w:szCs w:val="23"/>
        </w:rPr>
      </w:pPr>
    </w:p>
    <w:p w:rsidRDefault="00837B8C" w:rsidP="00837B8C" w:rsidR="00837B8C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Trgovački sud u Pazinu, po sucu Adrijani Labinjan Skok, u postupku radi otvaranja stečajnog postupka nad </w:t>
      </w:r>
      <w:r w:rsidRPr="00837B8C">
        <w:rPr>
          <w:sz w:val="23"/>
          <w:szCs w:val="23"/>
        </w:rPr>
        <w:t xml:space="preserve">dužnikom IW EKSPORT IMPORT PODRUŽNICA BARBARIGA, Barbariga, Marana 3, </w:t>
      </w:r>
      <w:r w:rsidR="0039458C">
        <w:rPr>
          <w:sz w:val="23"/>
          <w:szCs w:val="23"/>
        </w:rPr>
        <w:t>OIB: 35745962530, 27</w:t>
      </w:r>
      <w:r w:rsidRPr="00837B8C">
        <w:rPr>
          <w:sz w:val="23"/>
          <w:szCs w:val="23"/>
        </w:rPr>
        <w:t>. siječnja 2016.</w:t>
      </w:r>
      <w:r w:rsidRPr="000A3A0F">
        <w:rPr>
          <w:sz w:val="23"/>
          <w:szCs w:val="23"/>
        </w:rPr>
        <w:t xml:space="preserve"> </w:t>
      </w:r>
    </w:p>
    <w:p w:rsidRDefault="0039458C" w:rsidP="00837B8C" w:rsidR="0039458C" w:rsidRPr="000A3A0F">
      <w:pPr>
        <w:jc w:val="both"/>
        <w:rPr>
          <w:sz w:val="23"/>
          <w:szCs w:val="23"/>
        </w:rPr>
      </w:pPr>
    </w:p>
    <w:p w:rsidRDefault="00837B8C" w:rsidP="00837B8C" w:rsidR="00837B8C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837B8C" w:rsidP="00837B8C" w:rsidR="00837B8C" w:rsidRPr="000A3A0F">
      <w:pPr>
        <w:jc w:val="both"/>
        <w:rPr>
          <w:sz w:val="23"/>
          <w:szCs w:val="23"/>
        </w:rPr>
      </w:pPr>
    </w:p>
    <w:p w:rsidRDefault="00837B8C" w:rsidP="00837B8C" w:rsidR="00837B8C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837B8C">
        <w:rPr>
          <w:sz w:val="23"/>
          <w:szCs w:val="23"/>
        </w:rPr>
        <w:t>IW EKSPORT IMPORT PODRUŽNICA BARBARIGA, Barbariga, Marana 3, OIB: 35745962530</w:t>
      </w:r>
      <w:r w:rsidRPr="000A3A0F">
        <w:rPr>
          <w:sz w:val="23"/>
          <w:szCs w:val="23"/>
        </w:rPr>
        <w:t xml:space="preserve">, da u roku od 15 dana uplate predujam </w:t>
      </w:r>
      <w:r w:rsidR="0039458C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39458C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975-15</w:t>
      </w:r>
      <w:r w:rsidRPr="000A3A0F">
        <w:rPr>
          <w:bCs w:val="false"/>
          <w:sz w:val="23"/>
          <w:szCs w:val="23"/>
        </w:rPr>
        <w:t xml:space="preserve">.  </w:t>
      </w:r>
    </w:p>
    <w:p w:rsidRDefault="00837B8C" w:rsidP="00837B8C" w:rsidR="00837B8C" w:rsidRPr="000A3A0F">
      <w:pPr>
        <w:jc w:val="both"/>
        <w:rPr>
          <w:sz w:val="23"/>
          <w:szCs w:val="23"/>
        </w:rPr>
      </w:pPr>
    </w:p>
    <w:p w:rsidRDefault="00837B8C" w:rsidP="00837B8C" w:rsidR="00837B8C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837B8C" w:rsidP="00837B8C" w:rsidR="00837B8C" w:rsidRPr="000A3A0F">
      <w:pPr>
        <w:jc w:val="both"/>
        <w:rPr>
          <w:bCs w:val="false"/>
          <w:sz w:val="23"/>
          <w:szCs w:val="23"/>
        </w:rPr>
      </w:pPr>
    </w:p>
    <w:p w:rsidRDefault="00837B8C" w:rsidP="00837B8C" w:rsidR="00837B8C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837B8C" w:rsidP="00837B8C" w:rsidR="00837B8C" w:rsidRPr="000A3A0F">
      <w:pPr>
        <w:jc w:val="both"/>
        <w:rPr>
          <w:sz w:val="23"/>
          <w:szCs w:val="23"/>
          <w:lang w:val="pl-PL"/>
        </w:rPr>
      </w:pPr>
    </w:p>
    <w:p w:rsidRDefault="00837B8C" w:rsidP="00837B8C" w:rsidR="00837B8C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837B8C">
        <w:rPr>
          <w:sz w:val="23"/>
          <w:szCs w:val="23"/>
          <w:lang w:val="pl-PL"/>
        </w:rPr>
        <w:t>na koje nije pristupio nitko</w:t>
      </w:r>
      <w:r w:rsidRPr="000A3A0F">
        <w:rPr>
          <w:sz w:val="23"/>
          <w:szCs w:val="23"/>
          <w:lang w:val="pl-PL"/>
        </w:rPr>
        <w:t xml:space="preserve">. </w:t>
      </w:r>
    </w:p>
    <w:p w:rsidRDefault="00837B8C" w:rsidP="00837B8C" w:rsidR="00837B8C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837B8C" w:rsidP="00837B8C" w:rsidR="00837B8C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837B8C" w:rsidP="00837B8C" w:rsidR="00837B8C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SZ-a, odlučeno je kao u izreci. </w:t>
      </w:r>
    </w:p>
    <w:p w:rsidRDefault="00837B8C" w:rsidP="00837B8C" w:rsidR="00837B8C" w:rsidRPr="000A3A0F">
      <w:pPr>
        <w:rPr>
          <w:sz w:val="23"/>
          <w:szCs w:val="23"/>
        </w:rPr>
      </w:pPr>
    </w:p>
    <w:p w:rsidRDefault="00837B8C" w:rsidP="00837B8C" w:rsidR="00837B8C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U Pazinu</w:t>
      </w:r>
      <w:r w:rsidR="0039458C">
        <w:rPr>
          <w:sz w:val="23"/>
          <w:szCs w:val="23"/>
        </w:rPr>
        <w:t xml:space="preserve"> 27</w:t>
      </w:r>
      <w:r>
        <w:rPr>
          <w:sz w:val="23"/>
          <w:szCs w:val="23"/>
        </w:rPr>
        <w:t>. siječnja</w:t>
      </w:r>
      <w:r w:rsidRPr="000A3A0F">
        <w:rPr>
          <w:sz w:val="23"/>
          <w:szCs w:val="23"/>
        </w:rPr>
        <w:t xml:space="preserve"> 2016.</w:t>
      </w:r>
    </w:p>
    <w:p w:rsidRDefault="00837B8C" w:rsidP="00837B8C" w:rsidR="00837B8C">
      <w:pPr>
        <w:ind w:firstLine="720" w:left="2880"/>
        <w:jc w:val="both"/>
        <w:rPr>
          <w:sz w:val="23"/>
          <w:szCs w:val="23"/>
        </w:rPr>
      </w:pPr>
    </w:p>
    <w:p w:rsidRDefault="00837B8C" w:rsidP="00837B8C" w:rsidR="00837B8C" w:rsidRPr="000A3A0F">
      <w:pPr>
        <w:ind w:firstLine="720" w:left="2880"/>
        <w:jc w:val="both"/>
        <w:rPr>
          <w:sz w:val="23"/>
          <w:szCs w:val="23"/>
        </w:rPr>
      </w:pPr>
    </w:p>
    <w:p w:rsidRDefault="00837B8C" w:rsidP="00837B8C" w:rsidR="00837B8C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837B8C" w:rsidP="00837B8C" w:rsidR="00837B8C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Adrijana Labinjan Skok, v.r.</w:t>
      </w:r>
    </w:p>
    <w:p w:rsidRDefault="00837B8C" w:rsidP="00837B8C" w:rsidR="00837B8C" w:rsidRPr="000A3A0F">
      <w:pPr>
        <w:jc w:val="both"/>
        <w:rPr>
          <w:sz w:val="23"/>
          <w:szCs w:val="23"/>
        </w:rPr>
      </w:pPr>
    </w:p>
    <w:p w:rsidRDefault="00837B8C" w:rsidP="00837B8C" w:rsidR="00837B8C">
      <w:pPr>
        <w:jc w:val="both"/>
        <w:rPr>
          <w:sz w:val="23"/>
          <w:szCs w:val="23"/>
        </w:rPr>
      </w:pPr>
    </w:p>
    <w:p w:rsidRDefault="0039458C" w:rsidP="00837B8C" w:rsidR="0039458C" w:rsidRPr="000A3A0F">
      <w:pPr>
        <w:jc w:val="both"/>
        <w:rPr>
          <w:sz w:val="23"/>
          <w:szCs w:val="23"/>
        </w:rPr>
      </w:pPr>
    </w:p>
    <w:p w:rsidRDefault="00837B8C" w:rsidP="00837B8C" w:rsidR="00837B8C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837B8C" w:rsidP="00837B8C" w:rsidR="00837B8C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837B8C" w:rsidP="00837B8C" w:rsidR="00837B8C" w:rsidRPr="00D95430"/>
    <w:p w:rsidRDefault="00837B8C" w:rsidP="00837B8C" w:rsidR="00837B8C" w:rsidRPr="00D95430">
      <w:pPr>
        <w:jc w:val="both"/>
      </w:pPr>
      <w:r w:rsidRPr="00D95430">
        <w:t>DNA:</w:t>
      </w:r>
    </w:p>
    <w:p w:rsidRDefault="00837B8C" w:rsidP="00837B8C" w:rsidR="00837B8C">
      <w:pPr>
        <w:jc w:val="both"/>
      </w:pPr>
      <w:r>
        <w:t>- e-O</w:t>
      </w:r>
      <w:r w:rsidRPr="00D95430">
        <w:t xml:space="preserve">glasna ploča </w:t>
      </w:r>
      <w:r w:rsidR="0039458C">
        <w:t>suda 27</w:t>
      </w:r>
      <w:r w:rsidRPr="00837B8C">
        <w:t>. siječnja 2016. (čl. 132</w:t>
      </w:r>
      <w:r w:rsidRPr="00D95430">
        <w:t>. st. 3. SZ-a)</w:t>
      </w:r>
    </w:p>
    <w:p w:rsidRDefault="00837B8C" w:rsidP="00837B8C" w:rsidR="00837B8C">
      <w:pPr>
        <w:jc w:val="both"/>
      </w:pPr>
    </w:p>
    <w:p w:rsidRDefault="00837B8C" w:rsidP="00837B8C" w:rsidR="00837B8C" w:rsidRPr="00D95430">
      <w:pPr>
        <w:ind w:left="360"/>
        <w:jc w:val="both"/>
      </w:pPr>
    </w:p>
    <w:p w:rsidRDefault="00837B8C" w:rsidP="00837B8C" w:rsidR="00837B8C" w:rsidRPr="00D95430">
      <w:pPr>
        <w:jc w:val="both"/>
      </w:pPr>
    </w:p>
    <w:p w:rsidRDefault="00837B8C" w:rsidP="00837B8C" w:rsidR="00837B8C"/>
    <w:p w:rsidRDefault="00B10C40" w:rsidR="00B10C40"/>
    <w:sectPr w:rsidSect="00092984" w:rsidR="00B10C40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B8C" w:rsidP="00837B8C" w:rsidR="00837B8C">
      <w:r>
        <w:separator/>
      </w:r>
    </w:p>
  </w:endnote>
  <w:endnote w:id="0" w:type="continuationSeparator">
    <w:p w:rsidRDefault="00837B8C" w:rsidP="00837B8C" w:rsidR="0083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B8C" w:rsidP="00837B8C" w:rsidR="00837B8C">
      <w:r>
        <w:separator/>
      </w:r>
    </w:p>
  </w:footnote>
  <w:footnote w:id="0" w:type="continuationSeparator">
    <w:p w:rsidRDefault="00837B8C" w:rsidP="00837B8C" w:rsidR="0083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B8C" w:rsidR="00DA15C9">
    <w:pPr>
      <w:pStyle w:val="Zaglavlje"/>
    </w:pPr>
    <w:r>
      <w:tab/>
    </w:r>
    <w:r>
      <w:tab/>
    </w:r>
    <w:r w:rsidRPr="00837B8C">
      <w:t>Posl.br.: 2 St-975/15-12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B8C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B8C"/>
    <w:rsid w:val="0039458C"/>
    <w:rsid w:val="005C50D0"/>
    <w:rsid w:val="00837B8C"/>
    <w:rsid w:val="00B1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7B8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7B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7B8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B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B8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7B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7B8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5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0D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0D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0D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0D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7B8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7B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7B8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B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B8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7B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7B8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5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0D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0D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0D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0D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St-975/2015</izvorni_sadrzaj>
    <derivirana_varijabla naziv="DomainObject.Predmet.OznakaBroj_1">St-975/2015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IW EXPORT IMPORT GmbH Podružnica Barbariga za trgovinu, VODNJAN</izvorni_sadrzaj>
    <derivirana_varijabla naziv="DomainObject.Predmet.ProtustrankaFormated_1">  IW EXPORT IMPORT GmbH Podružnica Barbariga za trgovinu, VODNJAN</derivirana_varijabla>
  </DomainObject.Predmet.ProtustrankaFormated>
  <DomainObject.Predmet.ProtustrankaFormatedOIB>
    <izvorni_sadrzaj>  IW EXPORT IMPORT GmbH Podružnica Barbariga za trgovinu, VODNJAN, OIB 35745962530</izvorni_sadrzaj>
    <derivirana_varijabla naziv="DomainObject.Predmet.ProtustrankaFormatedOIB_1">  IW EXPORT IMPORT GmbH Podružnica Barbariga za trgovinu, VODNJAN, OIB 35745962530</derivirana_varijabla>
  </DomainObject.Predmet.ProtustrankaFormatedOIB>
  <DomainObject.Predmet.ProtustrankaFormatedWithAdress>
    <izvorni_sadrzaj> IW EXPORT IMPORT GmbH Podružnica Barbariga za trgovinu, VODNJAN, Barbariga, Marana 3, 52100 Vodnjan</izvorni_sadrzaj>
    <derivirana_varijabla naziv="DomainObject.Predmet.ProtustrankaFormatedWithAdress_1"> IW EXPORT IMPORT GmbH Podružnica Barbariga za trgovinu, VODNJAN, Barbariga, Marana 3, 52100 Vodnjan</derivirana_varijabla>
  </DomainObject.Predmet.ProtustrankaFormatedWithAdress>
  <DomainObject.Predmet.ProtustrankaFormatedWithAdressOIB>
    <izvorni_sadrzaj> IW EXPORT IMPORT GmbH Podružnica Barbariga za trgovinu, VODNJAN, OIB 35745962530, Barbariga, Marana 3, 52100 Vodnjan</izvorni_sadrzaj>
    <derivirana_varijabla naziv="DomainObject.Predmet.ProtustrankaFormatedWithAdressOIB_1"> IW EXPORT IMPORT GmbH Podružnica Barbariga za trgovinu, VODNJAN, OIB 35745962530, Barbariga, Marana 3, 52100 Vodnjan</derivirana_varijabla>
  </DomainObject.Predmet.ProtustrankaFormatedWithAdressOIB>
  <DomainObject.Predmet.ProtustrankaWithAdress>
    <izvorni_sadrzaj>IW EXPORT IMPORT GmbH Podružnica Barbariga za trgovinu, VODNJAN Barbariga, Marana 3, 52100 Vodnjan</izvorni_sadrzaj>
    <derivirana_varijabla naziv="DomainObject.Predmet.ProtustrankaWithAdress_1">IW EXPORT IMPORT GmbH Podružnica Barbariga za trgovinu, VODNJAN Barbariga, Marana 3, 52100 Vodnjan</derivirana_varijabla>
  </DomainObject.Predmet.ProtustrankaWithAdress>
  <DomainObject.Predmet.ProtustrankaWithAdressOIB>
    <izvorni_sadrzaj>IW EXPORT IMPORT GmbH Podružnica Barbariga za trgovinu, VODNJAN, OIB 35745962530, Barbariga, Marana 3, 52100 Vodnjan</izvorni_sadrzaj>
    <derivirana_varijabla naziv="DomainObject.Predmet.ProtustrankaWithAdressOIB_1">IW EXPORT IMPORT GmbH Podružnica Barbariga za trgovinu, VODNJAN, OIB 35745962530, Barbariga, Marana 3, 52100 Vodnjan</derivirana_varijabla>
  </DomainObject.Predmet.ProtustrankaWithAdressOIB>
  <DomainObject.Predmet.ProtustrankaNazivFormated>
    <izvorni_sadrzaj>IW EXPORT IMPORT GmbH Podružnica Barbariga za trgovinu, VODNJAN</izvorni_sadrzaj>
    <derivirana_varijabla naziv="DomainObject.Predmet.ProtustrankaNazivFormated_1">IW EXPORT IMPORT GmbH Podružnica Barbariga za trgovinu, VODNJAN</derivirana_varijabla>
  </DomainObject.Predmet.ProtustrankaNazivFormated>
  <DomainObject.Predmet.ProtustrankaNazivFormatedOIB>
    <izvorni_sadrzaj>IW EXPORT IMPORT GmbH Podružnica Barbariga za trgovinu, VODNJAN, OIB 35745962530</izvorni_sadrzaj>
    <derivirana_varijabla naziv="DomainObject.Predmet.ProtustrankaNazivFormatedOIB_1">IW EXPORT IMPORT GmbH Podružnica Barbariga za trgovinu, VODNJAN, OIB 35745962530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215505.12</izvorni_sadrzaj>
    <derivirana_varijabla naziv="DomainObject.Predmet.TrenutnaVrijednost_1">215505.12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IW EXPORT IMPORT GmbH Podružnica Barbariga za trgovinu, VODNJAN</item>
    </izvorni_sadrzaj>
    <derivirana_varijabla naziv="DomainObject.Predmet.ProtuStrankaListFormated_1">
      <item>IW EXPORT IMPORT GmbH Podružnica Barbariga za trgovinu, VODNJAN</item>
    </derivirana_varijabla>
  </DomainObject.Predmet.ProtuStrankaListFormated>
  <DomainObject.Predmet.ProtuStrankaListFormatedOIB>
    <izvorni_sadrzaj>
      <item>IW EXPORT IMPORT GmbH Podružnica Barbariga za trgovinu, VODNJAN, OIB 35745962530</item>
    </izvorni_sadrzaj>
    <derivirana_varijabla naziv="DomainObject.Predmet.ProtuStrankaListFormatedOIB_1">
      <item>IW EXPORT IMPORT GmbH Podružnica Barbariga za trgovinu, VODNJAN, OIB 35745962530</item>
    </derivirana_varijabla>
  </DomainObject.Predmet.ProtuStrankaListFormatedOIB>
  <DomainObject.Predmet.ProtuStrankaListFormatedWithAdress>
    <izvorni_sadrzaj>
      <item>IW EXPORT IMPORT GmbH Podružnica Barbariga za trgovinu, VODNJAN, Barbariga, Marana 3, 52100 Vodnjan</item>
    </izvorni_sadrzaj>
    <derivirana_varijabla naziv="DomainObject.Predmet.ProtuStrankaListFormatedWithAdress_1">
      <item>IW EXPORT IMPORT GmbH Podružnica Barbariga za trgovinu, VODNJAN, Barbariga, Marana 3, 52100 Vodnjan</item>
    </derivirana_varijabla>
  </DomainObject.Predmet.ProtuStrankaListFormatedWithAdress>
  <DomainObject.Predmet.ProtuStrankaListFormatedWithAdressOIB>
    <izvorni_sadrzaj>
      <item>IW EXPORT IMPORT GmbH Podružnica Barbariga za trgovinu, VODNJAN, OIB 35745962530, Barbariga, Marana 3, 52100 Vodnjan</item>
    </izvorni_sadrzaj>
    <derivirana_varijabla naziv="DomainObject.Predmet.ProtuStrankaListFormatedWithAdressOIB_1">
      <item>IW EXPORT IMPORT GmbH Podružnica Barbariga za trgovinu, VODNJAN, OIB 35745962530, Barbariga, Marana 3, 52100 Vodnjan</item>
    </derivirana_varijabla>
  </DomainObject.Predmet.ProtuStrankaListFormatedWithAdressOIB>
  <DomainObject.Predmet.ProtuStrankaListNazivFormated>
    <izvorni_sadrzaj>
      <item>IW EXPORT IMPORT GmbH Podružnica Barbariga za trgovinu, VODNJAN</item>
    </izvorni_sadrzaj>
    <derivirana_varijabla naziv="DomainObject.Predmet.ProtuStrankaListNazivFormated_1">
      <item>IW EXPORT IMPORT GmbH Podružnica Barbariga za trgovinu, VODNJAN</item>
    </derivirana_varijabla>
  </DomainObject.Predmet.ProtuStrankaListNazivFormated>
  <DomainObject.Predmet.ProtuStrankaListNazivFormatedOIB>
    <izvorni_sadrzaj>
      <item>IW EXPORT IMPORT GmbH Podružnica Barbariga za trgovinu, VODNJAN, OIB 35745962530</item>
    </izvorni_sadrzaj>
    <derivirana_varijabla naziv="DomainObject.Predmet.ProtuStrankaListNazivFormatedOIB_1">
      <item>IW EXPORT IMPORT GmbH Podružnica Barbariga za trgovinu, VODNJAN, OIB 35745962530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IW EXPORT IMPORT GmbH Podružnica Barbariga za trgovinu, VODNJAN</izvorni_sadrzaj>
    <derivirana_varijabla naziv="DomainObject.Predmet.ProtustrankaIDrugi_1">IW EXPORT IMPORT GmbH Podružnica Barbariga za trgovinu,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IW EXPORT IMPORT GmbH Podružnica Barbariga za trgovinu, VODNJAN, OIB 35745962530, Barbariga, Marana 3, 52100 Vodnjan</izvorni_sadrzaj>
    <derivirana_varijabla naziv="DomainObject.Predmet.ProtustrankaIDrugiAdressOIB_1">IW EXPORT IMPORT GmbH Podružnica Barbariga za trgovinu, VODNJAN, OIB 35745962530, Barbariga, Marana 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IW EXPORT IMPORT GmbH Podružnica Barbariga za trgovinu, VODNJAN</item>
    </izvorni_sadrzaj>
    <derivirana_varijabla naziv="DomainObject.Predmet.SudioniciListNaziv_1">
      <item>FINANCIJSKA AGENCIJA, RC RIJEKA, PODRUŽNICA PULA, PULA</item>
      <item>IW EXPORT IMPORT GmbH Podružnica Barbariga za trgovinu,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IW EXPORT IMPORT GmbH Podružnica Barbariga za trgovinu, VODNJAN, OIB 35745962530, Barbariga, Marana 3,52100 Vodnjan</item>
    </izvorni_sadrzaj>
    <derivirana_varijabla naziv="DomainObject.Predmet.SudioniciListAdressOIB_1">
      <item>FINANCIJSKA AGENCIJA, RC RIJEKA, PODRUŽNICA PULA, PULA, OIB 85821130368, Giardini 5,52100 Pula</item>
      <item>IW EXPORT IMPORT GmbH Podružnica Barbariga za trgovinu, VODNJAN, OIB 35745962530, Barbariga, Marana 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35745962530</item>
    </izvorni_sadrzaj>
    <derivirana_varijabla naziv="DomainObject.Predmet.SudioniciListNazivOIB_1">
      <item>, OIB 85821130368</item>
      <item>, OIB 35745962530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2080</properties:Characters>
  <properties:Lines>61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2016-01-25T14:28:00Z</dcterms:created>
  <dc:creator>Jasmina Matika</dc:creator>
  <cp:lastModifiedBy>Jasmina Matika</cp:lastModifiedBy>
  <cp:lastPrinted>2016-01-27T07:33:00Z</cp:lastPrinted>
  <dcterms:modified xmlns:xsi="http://www.w3.org/2001/XMLSchema-instance" xsi:type="dcterms:W3CDTF">2016-01-27T07:53:00Z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