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aee32" w14:paraId="9caee32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OSIJEKU</w:t>
      </w:r>
    </w:p>
    <w:p w:rsidRDefault="000548B4" w:rsidP="000548B4" w:rsidR="000548B4">
      <w:pPr>
        <w:jc w:val="right"/>
      </w:pPr>
      <w:r>
        <w:t>20 St-</w:t>
      </w:r>
      <w:r w:rsidR="00786384">
        <w:t>80</w:t>
      </w:r>
      <w:r w:rsidR="0087043E">
        <w:t>2</w:t>
      </w:r>
      <w:r w:rsidR="00786384">
        <w:t>/</w:t>
      </w:r>
      <w:r>
        <w:t>2017-3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r w:rsidR="00786384">
        <w:t xml:space="preserve">OIB: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87043E">
        <w:t xml:space="preserve"> </w:t>
      </w:r>
      <w:r w:rsidR="0087043E" w:rsidRPr="0087043E">
        <w:t>ŽIVA STIL jednostavno društvo s ograničenom odgovornošću za građenje</w:t>
      </w:r>
      <w:r w:rsidR="0087043E">
        <w:t>, Poznanovec, Narodnih heroja 1a</w:t>
      </w:r>
      <w:r w:rsidR="0084658B">
        <w:t xml:space="preserve">, MBS: </w:t>
      </w:r>
      <w:r w:rsidR="0084658B" w:rsidRPr="0084658B">
        <w:t>0809</w:t>
      </w:r>
      <w:r w:rsidR="0087043E">
        <w:t>59819</w:t>
      </w:r>
      <w:r w:rsidR="0084658B">
        <w:t>, OIB:</w:t>
      </w:r>
      <w:r w:rsidR="0087043E">
        <w:t xml:space="preserve"> </w:t>
      </w:r>
      <w:r w:rsidR="0087043E" w:rsidRPr="0087043E">
        <w:t>45656575879</w:t>
      </w:r>
      <w:r w:rsidR="0087043E">
        <w:t xml:space="preserve">, </w:t>
      </w:r>
      <w:r w:rsidR="0084658B">
        <w:t xml:space="preserve"> </w:t>
      </w:r>
      <w:r>
        <w:t xml:space="preserve">temeljem članka 430. Stečajnog zakona (Narodne novine 71/15), dana </w:t>
      </w:r>
      <w:r w:rsidR="0084658B">
        <w:t>1</w:t>
      </w:r>
      <w:r w:rsidR="00857E1E">
        <w:t>9</w:t>
      </w:r>
      <w:r w:rsidR="0084658B">
        <w:t xml:space="preserve">. srpnja </w:t>
      </w:r>
      <w:r>
        <w:t>2017.,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3E3F81">
      <w:pPr>
        <w:ind w:left="708"/>
        <w:jc w:val="both"/>
      </w:pPr>
      <w:r>
        <w:tab/>
        <w:t xml:space="preserve">I Utvrđuje se </w:t>
      </w:r>
      <w:r>
        <w:rPr>
          <w:bCs/>
        </w:rPr>
        <w:t>da ukupni iznos evidentiranog duga dužnika</w:t>
      </w:r>
      <w:r w:rsidR="0087043E" w:rsidRPr="0087043E">
        <w:t xml:space="preserve"> ŽIVA STIL jednostavno društvo s ograničenom odgovornošću za građenje</w:t>
      </w:r>
      <w:r w:rsidR="0087043E">
        <w:t xml:space="preserve">, Poznanovec, Narodnih heroja 1a, MBS: </w:t>
      </w:r>
      <w:r w:rsidR="0087043E" w:rsidRPr="0084658B">
        <w:t>0809</w:t>
      </w:r>
      <w:r w:rsidR="0087043E">
        <w:t xml:space="preserve">59819, OIB: </w:t>
      </w:r>
      <w:r w:rsidR="0087043E" w:rsidRPr="0087043E">
        <w:t>45656575879</w:t>
      </w:r>
      <w:r w:rsidR="0087043E">
        <w:t xml:space="preserve">, iznosi 26.671,69 kn. </w:t>
      </w:r>
      <w:r w:rsidR="0084658B">
        <w:rPr>
          <w:bCs/>
        </w:rPr>
        <w:t xml:space="preserve"> </w:t>
      </w:r>
    </w:p>
    <w:p w:rsidRDefault="003E3F81" w:rsidP="003E3F81" w:rsidR="003E3F81">
      <w:pPr>
        <w:ind w:left="708"/>
        <w:jc w:val="both"/>
      </w:pPr>
      <w:r>
        <w:t xml:space="preserve">II Poziva se osoba ovlaštena za zastupanje dužnika </w:t>
      </w:r>
      <w:r w:rsidR="0087043E">
        <w:t xml:space="preserve">Vesna Šafran, OIB: 88242210115, Poznanovec, Narodnih heroja 1 A, </w:t>
      </w:r>
      <w:r>
        <w:t>da u roku od 15 dana od dana objave ovog oglasa na e-oglasnoj ploči suda podnese ovom sudu, pozivom na gornji broj spisa, javnobilježnički ovjerovljeni prokazni popis imovine i obveza dužnika na propisanom obrascu.</w:t>
      </w:r>
    </w:p>
    <w:p w:rsidRDefault="003E3F81" w:rsidP="003E3F81" w:rsidR="003E3F81">
      <w:pPr>
        <w:ind w:left="708"/>
        <w:jc w:val="both"/>
      </w:pPr>
      <w:r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84658B">
        <w:t>80</w:t>
      </w:r>
      <w:r w:rsidR="0087043E">
        <w:t>2</w:t>
      </w:r>
      <w:r>
        <w:t>-17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>IV Ako osoba iz točke II, ovlaštena za zastupanje dužnika po zakonu,  u roku od 15 dana od dana objave ovog oglasa na e-oglasnoj ploči suda ne podnese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 xml:space="preserve">U Osijeku </w:t>
      </w:r>
      <w:r w:rsidR="0084658B">
        <w:t>1</w:t>
      </w:r>
      <w:r w:rsidR="0087043E">
        <w:t>9</w:t>
      </w:r>
      <w:r w:rsidR="0084658B">
        <w:t xml:space="preserve">. srpnja </w:t>
      </w:r>
      <w:r>
        <w:t>2017.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1D042F" w:rsidR="000548B4" w:rsidRPr="000F5F58">
      <w:pPr>
        <w:jc w:val="both"/>
      </w:pPr>
      <w:r>
        <w:t>3. kal. 15/</w:t>
      </w:r>
      <w:r w:rsidR="000F1987">
        <w:t>9</w:t>
      </w:r>
    </w:p>
    <w:p w:rsidRDefault="00D21A2C" w:rsidP="000548B4" w:rsidR="00D21A2C" w:rsidRPr="00647F89">
      <w:pPr>
        <w:rPr>
          <w:b/>
        </w:rPr>
      </w:pPr>
      <w:r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Pr="00647F89">
        <w:rPr>
          <w:b/>
        </w:rPr>
        <w:t xml:space="preserve"> </w:t>
      </w:r>
    </w:p>
    <w:sectPr w:rsidSect="003561EA" w:rsidR="00D21A2C" w:rsidRPr="00647F89">
      <w:pgSz w:h="16838" w:w="11906"/>
      <w:pgMar w:gutter="0" w:footer="708" w:header="708" w:left="1417" w:bottom="1417" w:right="1417" w:top="89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548B4"/>
    <w:rsid w:val="000F1987"/>
    <w:rsid w:val="000F5F58"/>
    <w:rsid w:val="001D042F"/>
    <w:rsid w:val="00333EEE"/>
    <w:rsid w:val="003561EA"/>
    <w:rsid w:val="003E3F81"/>
    <w:rsid w:val="00647F89"/>
    <w:rsid w:val="00786384"/>
    <w:rsid w:val="0084658B"/>
    <w:rsid w:val="00857E1E"/>
    <w:rsid w:val="0087043E"/>
    <w:rsid w:val="00B82754"/>
    <w:rsid w:val="00D21A2C"/>
    <w:rsid w:val="00DE0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57E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857E1E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57E1E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7E1E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7E1E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57E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857E1E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57E1E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7E1E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7E1E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2017.</izvorni_sadrzaj>
    <derivirana_varijabla naziv="DomainObject.DatumDonosenjaOdluke_1">19.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St-802/2017-3</izvorni_sadrzaj>
    <derivirana_varijabla naziv="DomainObject.Oznaka_1">St-802/2017-3</derivirana_varijabla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802</izvorni_sadrzaj>
    <derivirana_varijabla naziv="DomainObject.Predmet.Broj_1">802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St-802/2017</izvorni_sadrzaj>
    <derivirana_varijabla naziv="DomainObject.Predmet.OznakaBroj_1">St-802/2017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ŽIVA STIL jednostavno društvo s ograničenom odgovornošću za građenje</izvorni_sadrzaj>
    <derivirana_varijabla naziv="DomainObject.Predmet.ProtustrankaFormated_1">  ŽIVA STIL jednostavno društvo s ograničenom odgovornošću za građenje</derivirana_varijabla>
  </DomainObject.Predmet.ProtustrankaFormated>
  <DomainObject.Predmet.ProtustrankaFormatedOIB>
    <izvorni_sadrzaj>  ŽIVA STIL jednostavno društvo s ograničenom odgovornošću za građenje, OIB 45656575879</izvorni_sadrzaj>
    <derivirana_varijabla naziv="DomainObject.Predmet.ProtustrankaFormatedOIB_1">  ŽIVA STIL jednostavno društvo s ograničenom odgovornošću za građenje, OIB 45656575879</derivirana_varijabla>
  </DomainObject.Predmet.ProtustrankaFormatedOIB>
  <DomainObject.Predmet.ProtustrankaFormatedWithAdress>
    <izvorni_sadrzaj> ŽIVA STIL jednostavno društvo s ograničenom odgovornošću za građenje, Narodnih heroja 1 A , 49247 Poznanovec</izvorni_sadrzaj>
    <derivirana_varijabla naziv="DomainObject.Predmet.ProtustrankaFormatedWithAdress_1"> ŽIVA STIL jednostavno društvo s ograničenom odgovornošću za građenje, Narodnih heroja 1 A , 49247 Poznanovec</derivirana_varijabla>
  </DomainObject.Predmet.ProtustrankaFormatedWithAdress>
  <DomainObject.Predmet.ProtustrankaFormatedWithAdressOIB>
    <izvorni_sadrzaj> ŽIVA STIL jednostavno društvo s ograničenom odgovornošću za građenje, OIB 45656575879, Narodnih heroja 1 A , 49247 Poznanovec</izvorni_sadrzaj>
    <derivirana_varijabla naziv="DomainObject.Predmet.ProtustrankaFormatedWithAdressOIB_1"> ŽIVA STIL jednostavno društvo s ograničenom odgovornošću za građenje, OIB 45656575879, Narodnih heroja 1 A , 49247 Poznanovec</derivirana_varijabla>
  </DomainObject.Predmet.ProtustrankaFormatedWithAdressOIB>
  <DomainObject.Predmet.ProtustrankaWithAdress>
    <izvorni_sadrzaj>ŽIVA STIL jednostavno društvo s ograničenom odgovornošću za građenje Narodnih heroja 1 A , 49247 Poznanovec</izvorni_sadrzaj>
    <derivirana_varijabla naziv="DomainObject.Predmet.ProtustrankaWithAdress_1">ŽIVA STIL jednostavno društvo s ograničenom odgovornošću za građenje Narodnih heroja 1 A , 49247 Poznanovec</derivirana_varijabla>
  </DomainObject.Predmet.ProtustrankaWithAdress>
  <DomainObject.Predmet.ProtustrankaWithAdressOIB>
    <izvorni_sadrzaj>ŽIVA STIL jednostavno društvo s ograničenom odgovornošću za građenje, OIB 45656575879, Narodnih heroja 1 A , 49247 Poznanovec</izvorni_sadrzaj>
    <derivirana_varijabla naziv="DomainObject.Predmet.ProtustrankaWithAdressOIB_1">ŽIVA STIL jednostavno društvo s ograničenom odgovornošću za građenje, OIB 45656575879, Narodnih heroja 1 A , 49247 Poznanovec</derivirana_varijabla>
  </DomainObject.Predmet.ProtustrankaWithAdressOIB>
  <DomainObject.Predmet.ProtustrankaNazivFormated>
    <izvorni_sadrzaj>ŽIVA STIL jednostavno društvo s ograničenom odgovornošću za građenje</izvorni_sadrzaj>
    <derivirana_varijabla naziv="DomainObject.Predmet.ProtustrankaNazivFormated_1">ŽIVA STIL jednostavno društvo s ograničenom odgovornošću za građenje</derivirana_varijabla>
  </DomainObject.Predmet.ProtustrankaNazivFormated>
  <DomainObject.Predmet.ProtustrankaNazivFormatedOIB>
    <izvorni_sadrzaj>ŽIVA STIL jednostavno društvo s ograničenom odgovornošću za građenje, OIB 45656575879</izvorni_sadrzaj>
    <derivirana_varijabla naziv="DomainObject.Predmet.ProtustrankaNazivFormatedOIB_1">ŽIVA STIL jednostavno društvo s ograničenom odgovornošću za građenje, OIB 45656575879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ŽIVA STIL jednostavno društvo s ograničenom odgovornošću za građenje</item>
    </izvorni_sadrzaj>
    <derivirana_varijabla naziv="DomainObject.Predmet.ProtuStrankaListFormated_1">
      <item>ŽIVA STIL jednostavno društvo s ograničenom odgovornošću za građenje</item>
    </derivirana_varijabla>
  </DomainObject.Predmet.ProtuStrankaListFormated>
  <DomainObject.Predmet.ProtuStrankaListFormatedOIB>
    <izvorni_sadrzaj>
      <item>ŽIVA STIL jednostavno društvo s ograničenom odgovornošću za građenje, OIB 45656575879</item>
    </izvorni_sadrzaj>
    <derivirana_varijabla naziv="DomainObject.Predmet.ProtuStrankaListFormatedOIB_1">
      <item>ŽIVA STIL jednostavno društvo s ograničenom odgovornošću za građenje, OIB 45656575879</item>
    </derivirana_varijabla>
  </DomainObject.Predmet.ProtuStrankaListFormatedOIB>
  <DomainObject.Predmet.ProtuStrankaListFormatedWithAdress>
    <izvorni_sadrzaj>
      <item>ŽIVA STIL jednostavno društvo s ograničenom odgovornošću za građenje, Narodnih heroja 1 A , 49247 Poznanovec</item>
    </izvorni_sadrzaj>
    <derivirana_varijabla naziv="DomainObject.Predmet.ProtuStrankaListFormatedWithAdress_1">
      <item>ŽIVA STIL jednostavno društvo s ograničenom odgovornošću za građenje, Narodnih heroja 1 A , 49247 Poznanovec</item>
    </derivirana_varijabla>
  </DomainObject.Predmet.ProtuStrankaListFormatedWithAdress>
  <DomainObject.Predmet.ProtuStrankaListFormatedWithAdressOIB>
    <izvorni_sadrzaj>
      <item>ŽIVA STIL jednostavno društvo s ograničenom odgovornošću za građenje, OIB 45656575879, Narodnih heroja 1 A , 49247 Poznanovec</item>
    </izvorni_sadrzaj>
    <derivirana_varijabla naziv="DomainObject.Predmet.ProtuStrankaListFormatedWithAdressOIB_1">
      <item>ŽIVA STIL jednostavno društvo s ograničenom odgovornošću za građenje, OIB 45656575879, Narodnih heroja 1 A , 49247 Poznanovec</item>
    </derivirana_varijabla>
  </DomainObject.Predmet.ProtuStrankaListFormatedWithAdressOIB>
  <DomainObject.Predmet.ProtuStrankaListNazivFormated>
    <izvorni_sadrzaj>
      <item>ŽIVA STIL jednostavno društvo s ograničenom odgovornošću za građenje</item>
    </izvorni_sadrzaj>
    <derivirana_varijabla naziv="DomainObject.Predmet.ProtuStrankaListNazivFormated_1">
      <item>ŽIVA STIL jednostavno društvo s ograničenom odgovornošću za građenje</item>
    </derivirana_varijabla>
  </DomainObject.Predmet.ProtuStrankaListNazivFormated>
  <DomainObject.Predmet.ProtuStrankaListNazivFormatedOIB>
    <izvorni_sadrzaj>
      <item>ŽIVA STIL jednostavno društvo s ograničenom odgovornošću za građenje, OIB 45656575879</item>
    </izvorni_sadrzaj>
    <derivirana_varijabla naziv="DomainObject.Predmet.ProtuStrankaListNazivFormatedOIB_1">
      <item>ŽIVA STIL jednostavno društvo s ograničenom odgovornošću za građenje, OIB 45656575879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2017.</izvorni_sadrzaj>
    <derivirana_varijabla naziv="DomainObject.Datum_1">19. srpnja 2017.</derivirana_varijabla>
  </DomainObject.Datum>
  <DomainObject.PoslovniBrojDokumenta>
    <izvorni_sadrzaj>St-802/2017-3</izvorni_sadrzaj>
    <derivirana_varijabla naziv="DomainObject.PoslovniBrojDokumenta_1">St-802/2017-3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ŽIVA STIL jednostavno društvo s ograničenom odgovornošću za građenje</izvorni_sadrzaj>
    <derivirana_varijabla naziv="DomainObject.Predmet.ProtustrankaIDrugi_1">ŽIVA STIL jednostavno društvo s ograničenom odgovornošću za građenje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ŽIVA STIL jednostavno društvo s ograničenom odgovornošću za građenje, OIB 45656575879, Narodnih heroja 1 A , 49247 Poznanovec</izvorni_sadrzaj>
    <derivirana_varijabla naziv="DomainObject.Predmet.ProtustrankaIDrugiAdressOIB_1">ŽIVA STIL jednostavno društvo s ograničenom odgovornošću za građenje, OIB 45656575879, Narodnih heroja 1 A , 49247 Poznanovec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ŽIVA STIL jednostavno društvo s ograničenom odgovornošću za građenje</item>
      <item>FINA Regionalni centar Zagreb</item>
    </izvorni_sadrzaj>
    <derivirana_varijabla naziv="DomainObject.Predmet.SudioniciListNaziv_1">
      <item>ŽIVA STIL jednostavno društvo s ograničenom odgovornošću za građenje</item>
      <item>FINA Regionalni centar Zagreb</item>
    </derivirana_varijabla>
  </DomainObject.Predmet.SudioniciListNaziv>
  <DomainObject.Predmet.SudioniciListAdressOIB>
    <izvorni_sadrzaj>
      <item>ŽIVA STIL jednostavno društvo s ograničenom odgovornošću za građenje, OIB 45656575879, Narodnih heroja 1 A ,49247 Poznanovec</item>
      <item>FINA Regionalni centar Zagreb, OIB 85821130368, Trg svibanjskih žrtava 1995. br. 1,10000 Zagreb</item>
    </izvorni_sadrzaj>
    <derivirana_varijabla naziv="DomainObject.Predmet.SudioniciListAdressOIB_1">
      <item>ŽIVA STIL jednostavno društvo s ograničenom odgovornošću za građenje, OIB 45656575879, Narodnih heroja 1 A ,49247 Poznanovec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45656575879</item>
      <item>, OIB 85821130368</item>
    </izvorni_sadrzaj>
    <derivirana_varijabla naziv="DomainObject.Predmet.SudioniciListNazivOIB_1">
      <item>, OIB 45656575879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373</properties:Words>
  <properties:Characters>2048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2017-07-19T07:15:00Z</dcterms:created>
  <dc:creator>korisnik</dc:creator>
  <cp:lastModifiedBy>Ljiljana Floršić</cp:lastModifiedBy>
  <cp:lastPrinted>2017-07-18T07:24:00Z</cp:lastPrinted>
  <dcterms:modified xmlns:xsi="http://www.w3.org/2001/XMLSchema-instance" xsi:type="dcterms:W3CDTF">2017-07-19T07:22:00Z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St-802/2017-3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