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b578" w14:paraId="f25b578" w:rsidRDefault="00276ED5" w:rsidP="00276ED5" w:rsidR="00276ED5">
      <w:pPr>
        <w15:collapsed w:val="false"/>
      </w:pPr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9B42C8">
        <w:t xml:space="preserve">                        1 St-458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9B42C8">
        <w:t>AGENTUR-METAL d.o.o. VELIKA PISANICA, Logorska 4, OIB: 58532554836,</w:t>
      </w:r>
      <w:r>
        <w:t xml:space="preserve"> koji se vodi </w:t>
      </w:r>
      <w:r w:rsidR="009B42C8">
        <w:t>kod ovoga suda pod brojem St-458</w:t>
      </w:r>
      <w:r>
        <w:t>/2015, temeljem odredbe čl. 430.,  431. i 434. Stečajnog zakona (Narodne novine 71/15), objavljuje:</w:t>
      </w:r>
    </w:p>
    <w:p w:rsidRDefault="009B42C8" w:rsidP="00276ED5" w:rsidR="00276ED5">
      <w:r>
        <w:t xml:space="preserve">I. Na dan 1. rujna 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2.301.356,82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9B42C8">
        <w:t xml:space="preserve">Tomislav </w:t>
      </w:r>
      <w:proofErr w:type="spellStart"/>
      <w:r w:rsidR="009B42C8">
        <w:t>Ratajec</w:t>
      </w:r>
      <w:proofErr w:type="spellEnd"/>
      <w:r w:rsidR="009B42C8">
        <w:t xml:space="preserve"> iz Velike Pisanice, Hrvatske Republike 112, OIB: 46664816099,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42C8" w:rsidP="00276ED5" w:rsidR="00276ED5">
      <w:r>
        <w:t>U Bjelovaru, 14.  Prosinca</w:t>
      </w:r>
      <w:r w:rsidR="00276ED5">
        <w:t xml:space="preserve">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9B42C8" w:rsidP="009B42C8" w:rsidR="009B42C8"/>
    <w:p w:rsidRDefault="009B42C8" w:rsidP="009B42C8" w:rsidR="009B42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B42C8" w:rsidP="009B42C8" w:rsidR="009B42C8">
      <w:pPr>
        <w:pStyle w:val="Bezproreda"/>
      </w:pPr>
      <w:r>
        <w:t>Dna: putem e-oglasne ploče suda</w:t>
      </w:r>
    </w:p>
    <w:p w:rsidRDefault="009B42C8" w:rsidP="009B42C8" w:rsidR="009B42C8">
      <w:pPr>
        <w:pStyle w:val="Bezproreda"/>
      </w:pPr>
      <w:r>
        <w:t xml:space="preserve">         kal. 45 dana</w:t>
      </w:r>
    </w:p>
    <w:p w:rsidRDefault="009B42C8" w:rsidP="009B42C8" w:rsidR="009B42C8">
      <w:pPr>
        <w:pStyle w:val="Bezproreda"/>
      </w:pPr>
      <w:r>
        <w:t>Bjelovar, 14. XII 2015.</w:t>
      </w:r>
    </w:p>
    <w:p w:rsidRDefault="009B42C8" w:rsidR="003D2344">
      <w:bookmarkStart w:name="_GoBack" w:id="0"/>
      <w:bookmarkEnd w:id="0"/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9B42C8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B4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4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B4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4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AGENTUR-METAL društvo s ograničenom odgovornošću za proizvodnju, trgovinu i usluge, Velika Pisanica</izvorni_sadrzaj>
    <derivirana_varijabla naziv="DomainObject.Predmet.ProtustrankaFormated_1">  AGENTUR-METAL društvo s ograničenom odgovornošću za proizvodnju, trgovinu i usluge, Velika Pisanica</derivirana_varijabla>
  </DomainObject.Predmet.ProtustrankaFormated>
  <DomainObject.Predmet.ProtustrankaFormatedOIB>
    <izvorni_sadrzaj>  AGENTUR-METAL društvo s ograničenom odgovornošću za proizvodnju, trgovinu i usluge, Velika Pisanica, OIB 58532554836</izvorni_sadrzaj>
    <derivirana_varijabla naziv="DomainObject.Predmet.ProtustrankaFormatedOIB_1">  AGENTUR-METAL društvo s ograničenom odgovornošću za proizvodnju, trgovinu i usluge, Velika Pisanica, OIB 58532554836</derivirana_varijabla>
  </DomainObject.Predmet.ProtustrankaFormatedOIB>
  <DomainObject.Predmet.ProtustrankaFormatedWithAdress>
    <izvorni_sadrzaj> AGENTUR-METAL društvo s ograničenom odgovornošću za proizvodnju, trgovinu i usluge, Velika Pisanica, Logorska 4, 43270 Velika Pisanica</izvorni_sadrzaj>
    <derivirana_varijabla naziv="DomainObject.Predmet.ProtustrankaFormatedWithAdress_1"> AGENTUR-METAL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AGENTUR-METAL društvo s ograničenom odgovornošću za proizvodnju, trgovinu i usluge, Velika Pisanica, OIB 58532554836, Logorska 4, 43270 Velika Pisanica</izvorni_sadrzaj>
    <derivirana_varijabla naziv="DomainObject.Predmet.ProtustrankaFormatedWithAdressOIB_1"> AGENTUR-METAL društvo s ograničenom odgovornošću za proizvodnju, trgovinu i usluge, Velika Pisanica, OIB 58532554836, Logorska 4, 43270 Velika Pisanica</derivirana_varijabla>
  </DomainObject.Predmet.ProtustrankaFormatedWithAdressOIB>
  <DomainObject.Predmet.ProtustrankaWithAdress>
    <izvorni_sadrzaj>AGENTUR-METAL društvo s ograničenom odgovornošću za proizvodnju, trgovinu i usluge, Velika Pisanica Logorska 4, 43270 Velika Pisanica</izvorni_sadrzaj>
    <derivirana_varijabla naziv="DomainObject.Predmet.ProtustrankaWithAdress_1">AGENTUR-METAL društvo s ograničenom odgovornošću za proizvodnju, trgovinu i usluge, Velika Pisanica Logorska 4, 43270 Velika Pisanica</derivirana_varijabla>
  </DomainObject.Predmet.ProtustrankaWithAdress>
  <DomainObject.Predmet.ProtustrankaWithAdressOIB>
    <izvorni_sadrzaj>AGENTUR-METAL društvo s ograničenom odgovornošću za proizvodnju, trgovinu i usluge, Velika Pisanica, OIB 58532554836, Logorska 4, 43270 Velika Pisanica</izvorni_sadrzaj>
    <derivirana_varijabla naziv="DomainObject.Predmet.ProtustrankaWithAdressOIB_1">AGENTUR-METAL društvo s ograničenom odgovornošću za proizvodnju, trgovinu i usluge, Velika Pisanica, OIB 58532554836, Logorska 4, 43270 Velika Pisanica</derivirana_varijabla>
  </DomainObject.Predmet.ProtustrankaWithAdressOIB>
  <DomainObject.Predmet.ProtustrankaNazivFormated>
    <izvorni_sadrzaj>AGENTUR-METAL društvo s ograničenom odgovornošću za proizvodnju, trgovinu i usluge, Velika Pisanica</izvorni_sadrzaj>
    <derivirana_varijabla naziv="DomainObject.Predmet.ProtustrankaNazivFormated_1">AGENTUR-METAL društvo s ograničenom odgovornošću za proizvodnju, trgovinu i usluge, Velika Pisanica</derivirana_varijabla>
  </DomainObject.Predmet.ProtustrankaNazivFormated>
  <DomainObject.Predmet.ProtustrankaNazivFormatedOIB>
    <izvorni_sadrzaj>AGENTUR-METAL društvo s ograničenom odgovornošću za proizvodnju, trgovinu i usluge, Velika Pisanica, OIB 58532554836</izvorni_sadrzaj>
    <derivirana_varijabla naziv="DomainObject.Predmet.ProtustrankaNazivFormatedOIB_1">AGENTUR-METAL društvo s ograničenom odgovornošću za proizvodnju, trgovinu i usluge, Velika Pisanica, OIB 58532554836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AGENTUR-METAL društvo s ograničenom odgovornošću za proizvodnju, trgovinu i usluge, Velika Pisanica</item>
    </izvorni_sadrzaj>
    <derivirana_varijabla naziv="DomainObject.Predmet.ProtuStrankaListFormated_1">
      <item>AGENTUR-METAL društvo s ograničenom odgovornošću za proizvodnju, trgovinu i usluge, Velika Pisanica</item>
    </derivirana_varijabla>
  </DomainObject.Predmet.ProtuStrankaListFormated>
  <DomainObject.Predmet.ProtuStrankaListFormatedOIB>
    <izvorni_sadrzaj>
      <item>AGENTUR-METAL društvo s ograničenom odgovornošću za proizvodnju, trgovinu i usluge, Velika Pisanica, OIB 58532554836</item>
    </izvorni_sadrzaj>
    <derivirana_varijabla naziv="DomainObject.Predmet.ProtuStrankaListFormatedOIB_1">
      <item>AGENTUR-METAL društvo s ograničenom odgovornošću za proizvodnju, trgovinu i usluge, Velika Pisanica, OIB 58532554836</item>
    </derivirana_varijabla>
  </DomainObject.Predmet.ProtuStrankaListFormatedOIB>
  <DomainObject.Predmet.ProtuStrankaListFormatedWithAdress>
    <izvorni_sadrzaj>
      <item>AGENTUR-METAL društvo s ograničenom odgovornošću za proizvodnju, trgovinu i usluge, Velika Pisanica, Logorska 4, 43270 Velika Pisanica</item>
    </izvorni_sadrzaj>
    <derivirana_varijabla naziv="DomainObject.Predmet.ProtuStrankaListFormatedWithAdress_1">
      <item>AGENTUR-METAL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AGENTUR-METAL društvo s ograničenom odgovornošću za proizvodnju, trgovinu i usluge, Velika Pisanica, OIB 58532554836, Logorska 4, 43270 Velika Pisanica</item>
    </izvorni_sadrzaj>
    <derivirana_varijabla naziv="DomainObject.Predmet.ProtuStrankaListFormatedWithAdressOIB_1">
      <item>AGENTUR-METAL društvo s ograničenom odgovornošću za proizvodnju, trgovinu i usluge, Velika Pisanica, OIB 58532554836, Logorska 4, 43270 Velika Pisanica</item>
    </derivirana_varijabla>
  </DomainObject.Predmet.ProtuStrankaListFormatedWithAdressOIB>
  <DomainObject.Predmet.ProtuStrankaListNazivFormated>
    <izvorni_sadrzaj>
      <item>AGENTUR-METAL društvo s ograničenom odgovornošću za proizvodnju, trgovinu i usluge, Velika Pisanica</item>
    </izvorni_sadrzaj>
    <derivirana_varijabla naziv="DomainObject.Predmet.ProtuStrankaListNazivFormated_1">
      <item>AGENTUR-METAL društvo s ograničenom odgovornošću za proizvodnju, trgovinu i usluge, Velika Pisanica</item>
    </derivirana_varijabla>
  </DomainObject.Predmet.ProtuStrankaListNazivFormated>
  <DomainObject.Predmet.ProtuStrankaListNazivFormatedOIB>
    <izvorni_sadrzaj>
      <item>AGENTUR-METAL društvo s ograničenom odgovornošću za proizvodnju, trgovinu i usluge, Velika Pisanica, OIB 58532554836</item>
    </izvorni_sadrzaj>
    <derivirana_varijabla naziv="DomainObject.Predmet.ProtuStrankaListNazivFormatedOIB_1">
      <item>AGENTUR-METAL društvo s ograničenom odgovornošću za proizvodnju, trgovinu i usluge, Velika Pisanica, OIB 58532554836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AGENTUR-METAL društvo s ograničenom odgovornošću za proizvodnju, trgovinu i usluge, Velika Pisanica</izvorni_sadrzaj>
    <derivirana_varijabla naziv="DomainObject.Predmet.ProtustrankaIDrugi_1">AGENTUR-METAL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AGENTUR-METAL društvo s ograničenom odgovornošću za proizvodnju, trgovinu i usluge, Velika Pisanica, OIB 58532554836, Logorska 4, 43270 Velika Pisanica</izvorni_sadrzaj>
    <derivirana_varijabla naziv="DomainObject.Predmet.ProtustrankaIDrugiAdressOIB_1">AGENTUR-METAL društvo s ograničenom odgovornošću za proizvodnju, trgovinu i usluge, Velika Pisanica, OIB 58532554836,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AGENTUR-METAL društvo s ograničenom odgovornošću za proizvodnju, trgovinu i usluge, Velika Pisanica</item>
    </izvorni_sadrzaj>
    <derivirana_varijabla naziv="DomainObject.Predmet.SudioniciListNaziv_1">
      <item>FINA, RC ZAGREB, Podružnica Bjelovar</item>
      <item>AGENTUR-METAL društvo s ograničenom odgovornošću za proizvodnju, trgovinu i usluge,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AGENTUR-METAL društvo s ograničenom odgovornošću za proizvodnju, trgovinu i usluge, Velika Pisanica, OIB 58532554836, Logorska 4,43270 Velika Pisanica</item>
    </izvorni_sadrzaj>
    <derivirana_varijabla naziv="DomainObject.Predmet.SudioniciListAdressOIB_1">
      <item>FINA, RC ZAGREB, Podružnica Bjelovar, OIB 85821130368, F. Supila 4,43000 Bjelovar</item>
      <item>AGENTUR-METAL društvo s ograničenom odgovornošću za proizvodnju, trgovinu i usluge, Velika Pisanica, OIB 58532554836, Logorska 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58532554836</item>
    </izvorni_sadrzaj>
    <derivirana_varijabla naziv="DomainObject.Predmet.SudioniciListNazivOIB_1">
      <item>, OIB 85821130368</item>
      <item>, OIB 58532554836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1638</properties:Characters>
  <properties:Lines>35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2015-12-14T13:15:00Z</cp:lastPrinted>
  <dcterms:modified xmlns:xsi="http://www.w3.org/2001/XMLSchema-instance" xsi:type="dcterms:W3CDTF">2015-12-14T13:16:00Z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