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16ab" w14:paraId="38b16ab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432702">
        <w:t>2611/17-32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526BED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526BED" w:rsidP="001D1DD8" w:rsidR="00F15707">
      <w:pPr>
        <w:ind w:firstLine="708"/>
        <w:jc w:val="both"/>
      </w:pPr>
      <w:r w:rsidRPr="00526BED">
        <w:t xml:space="preserve">Trgovački sud u Zagrebu, Stalna služba u Karlovcu, po stečajnom sucu Vesni Fundurulić Perišin,  u stečajnom postupku nad stečajnim dužnikom </w:t>
      </w:r>
      <w:r w:rsidR="00432702" w:rsidRPr="00432702">
        <w:t>GRAĐENJE AKALOVIĆ d.o.o. u stečaju, Zagreb, Ljudevita Posavskog 3, OIB: 89083601612</w:t>
      </w:r>
      <w:r w:rsidR="00C94359">
        <w:t xml:space="preserve">, </w:t>
      </w:r>
      <w:r w:rsidR="00432702">
        <w:t>11. rujna</w:t>
      </w:r>
      <w:r w:rsidRPr="00526BED">
        <w:t xml:space="preserve"> 201</w:t>
      </w:r>
      <w:r>
        <w:t>8</w:t>
      </w:r>
      <w:r w:rsidRPr="00526BED">
        <w:t>.,</w:t>
      </w:r>
    </w:p>
    <w:p w:rsidRDefault="00526BED" w:rsidP="00F15707" w:rsidR="00526BED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1D1DD8" w:rsidP="00C77931" w:rsidR="0044706C">
      <w:pPr>
        <w:ind w:firstLine="708"/>
        <w:jc w:val="both"/>
      </w:pPr>
      <w:r>
        <w:t>I.</w:t>
      </w:r>
      <w:r w:rsidR="0044706C">
        <w:t xml:space="preserve">Saziva se Skupština </w:t>
      </w:r>
      <w:r w:rsidR="001A7735">
        <w:t xml:space="preserve">vjerovnika </w:t>
      </w:r>
      <w:r>
        <w:t xml:space="preserve">u stečajnom postupku nad stečajnim dužnikom </w:t>
      </w:r>
      <w:r w:rsidR="00432702" w:rsidRPr="00432702">
        <w:t>GRAĐENJE AKALOVIĆ d.o.o. u stečaju, Zagreb, Ljudevita Posavskog 3, OIB: 89083601612</w:t>
      </w:r>
      <w:r w:rsidR="00432702">
        <w:t xml:space="preserve"> </w:t>
      </w:r>
      <w:r>
        <w:t xml:space="preserve">za </w:t>
      </w:r>
      <w:r w:rsidR="00432702">
        <w:t>11. prosinca</w:t>
      </w:r>
      <w:r>
        <w:t xml:space="preserve"> </w:t>
      </w:r>
      <w:r w:rsidR="001A7735">
        <w:t>201</w:t>
      </w:r>
      <w:r w:rsidR="00432702">
        <w:t>8. u 10</w:t>
      </w:r>
      <w:r w:rsidR="0044706C">
        <w:t xml:space="preserve">,00 sati u </w:t>
      </w:r>
      <w:r w:rsidR="00AD14EA">
        <w:t>Trgovačkom sudu u Zagrebu, Stalna služba u Karlovcu, Karlovac,</w:t>
      </w:r>
      <w:r w:rsidR="0044706C">
        <w:t xml:space="preserve"> </w:t>
      </w:r>
      <w:r w:rsidR="0044706C"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D14EA" w:rsidP="003F7F13" w:rsidR="00A117EB">
      <w:pPr>
        <w:pStyle w:val="Odlomakpopisa"/>
        <w:numPr>
          <w:ilvl w:val="0"/>
          <w:numId w:val="1"/>
        </w:numPr>
        <w:jc w:val="both"/>
      </w:pPr>
      <w:r>
        <w:t xml:space="preserve">Usvajanje završnog izviješća stečajnog upravitelja. </w:t>
      </w:r>
    </w:p>
    <w:p w:rsidRDefault="00AD14EA" w:rsidP="00A117EB" w:rsidR="00A117EB">
      <w:pPr>
        <w:pStyle w:val="Odlomakpopisa"/>
        <w:numPr>
          <w:ilvl w:val="0"/>
          <w:numId w:val="1"/>
        </w:numPr>
        <w:jc w:val="both"/>
      </w:pPr>
      <w:r>
        <w:t>Pribava mišljenja o prijedlogu stečajnog upravitelja za obustavu stečajnog postupka zbog nedostatnosti stečajne mase za pokriće troškova stečajnog postupka.</w:t>
      </w:r>
    </w:p>
    <w:p w:rsidRDefault="00F15707" w:rsidP="00F15707" w:rsidR="00F15707"/>
    <w:p w:rsidRDefault="00AD14EA" w:rsidP="00C77931" w:rsidR="00AD14EA">
      <w:pPr>
        <w:ind w:firstLine="708"/>
        <w:jc w:val="both"/>
      </w:pPr>
      <w:r>
        <w:t>II.Na skupštinu vjerovnika javnom objavom ovog rješenja pozivaju se vjerovnici stečajne mase, stečajni vjerovnici, vjerovnici s pravom odvojenog namirenja i stečajni upravitelj koji se pozivaju da u roku od osam dana od objave ovog poziva dostave mišljenje o zaključenju stečajnog postupka na spis ovog suda poslovni broj St-</w:t>
      </w:r>
      <w:r w:rsidR="00432702">
        <w:t>2611/17</w:t>
      </w:r>
      <w:r>
        <w:t>.</w:t>
      </w:r>
    </w:p>
    <w:p w:rsidRDefault="00AD14EA" w:rsidP="00AD14EA" w:rsidR="00AD14EA">
      <w:pPr>
        <w:ind w:firstLine="360"/>
        <w:jc w:val="both"/>
      </w:pPr>
    </w:p>
    <w:p w:rsidRDefault="00AD14EA" w:rsidP="00AD14EA" w:rsidR="00AD14EA">
      <w:pPr>
        <w:ind w:firstLine="708"/>
        <w:jc w:val="both"/>
      </w:pPr>
      <w:r>
        <w:t xml:space="preserve">III.Ovo rješenje objaviti će se na mrežnoj stranici e-Oglasna ploča suda. </w:t>
      </w:r>
    </w:p>
    <w:p w:rsidRDefault="00F15707" w:rsidP="00F15707" w:rsidR="00F15707">
      <w:r>
        <w:t xml:space="preserve">         </w:t>
      </w:r>
    </w:p>
    <w:p w:rsidRDefault="00F15707" w:rsidP="0079656B" w:rsidR="00F15707">
      <w:pPr>
        <w:jc w:val="center"/>
      </w:pPr>
      <w:r>
        <w:t xml:space="preserve">U Karlovcu </w:t>
      </w:r>
      <w:r w:rsidR="00432702">
        <w:t xml:space="preserve">11. rujna </w:t>
      </w:r>
      <w:r>
        <w:t>201</w:t>
      </w:r>
      <w:r w:rsidR="00526BED">
        <w:t>8</w:t>
      </w:r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79656B">
        <w:t>, v.r.</w:t>
      </w:r>
    </w:p>
    <w:p w:rsidRDefault="0079656B" w:rsidP="00F15707" w:rsidR="0079656B">
      <w:pPr>
        <w:jc w:val="right"/>
      </w:pPr>
    </w:p>
    <w:p w:rsidRDefault="0079656B" w:rsidP="00F15707" w:rsidR="0079656B">
      <w:pPr>
        <w:jc w:val="right"/>
      </w:pPr>
      <w:r>
        <w:t>Za točnost otpravka-</w:t>
      </w:r>
    </w:p>
    <w:p w:rsidRDefault="0079656B" w:rsidP="00F15707" w:rsidR="0079656B">
      <w:pPr>
        <w:jc w:val="right"/>
      </w:pPr>
      <w:r>
        <w:t>ovlašteni službenik:</w:t>
      </w:r>
    </w:p>
    <w:p w:rsidRDefault="0079656B" w:rsidP="00F15707" w:rsidR="0079656B">
      <w:pPr>
        <w:jc w:val="right"/>
      </w:pPr>
      <w:r>
        <w:t>Žana Livaja</w:t>
      </w:r>
    </w:p>
    <w:p w:rsidRDefault="00AD14EA" w:rsidP="00F15707" w:rsidR="00AD14EA">
      <w:pPr>
        <w:jc w:val="right"/>
      </w:pPr>
    </w:p>
    <w:p w:rsidRDefault="00AD14EA" w:rsidP="00AD14EA" w:rsidR="00AD14EA">
      <w:pPr>
        <w:jc w:val="both"/>
      </w:pPr>
      <w:r>
        <w:t>PRAVNA POUKA:</w:t>
      </w:r>
    </w:p>
    <w:p w:rsidRDefault="00AD14EA" w:rsidP="00AD14EA" w:rsidR="00AD14EA">
      <w:pPr>
        <w:jc w:val="both"/>
      </w:pPr>
      <w:r>
        <w:tab/>
        <w:t xml:space="preserve">Protiv ovoga rješenja nije dopuštena žalba. </w:t>
      </w:r>
    </w:p>
    <w:p w:rsidRDefault="000407F9" w:rsidP="00F15707" w:rsidR="000407F9">
      <w:pPr>
        <w:jc w:val="right"/>
      </w:pPr>
    </w:p>
    <w:p w:rsidRDefault="00F15707" w:rsidP="0079656B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56B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E51A2"/>
    <w:multiLevelType w:val="hybridMultilevel"/>
    <w:tmpl w:val="A0241864"/>
    <w:lvl w:tplc="0EDA3DA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A57544"/>
    <w:multiLevelType w:val="hybridMultilevel"/>
    <w:tmpl w:val="12C42B58"/>
    <w:lvl w:tplc="55E6CAEE" w:ilvl="0">
      <w:start w:val="1"/>
      <w:numFmt w:val="decimal"/>
      <w:lvlText w:val="%1.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47A12"/>
    <w:rsid w:val="00065E02"/>
    <w:rsid w:val="000721CA"/>
    <w:rsid w:val="000E0C38"/>
    <w:rsid w:val="001A7735"/>
    <w:rsid w:val="001D1DD8"/>
    <w:rsid w:val="00234A78"/>
    <w:rsid w:val="0031271B"/>
    <w:rsid w:val="003839C3"/>
    <w:rsid w:val="003F7F13"/>
    <w:rsid w:val="00432702"/>
    <w:rsid w:val="0044706C"/>
    <w:rsid w:val="00526BED"/>
    <w:rsid w:val="00553A17"/>
    <w:rsid w:val="005D79C4"/>
    <w:rsid w:val="00623721"/>
    <w:rsid w:val="0063125A"/>
    <w:rsid w:val="00636F4D"/>
    <w:rsid w:val="00663D26"/>
    <w:rsid w:val="00667FC9"/>
    <w:rsid w:val="006A6635"/>
    <w:rsid w:val="006B59EB"/>
    <w:rsid w:val="006F4793"/>
    <w:rsid w:val="007747F1"/>
    <w:rsid w:val="0079656B"/>
    <w:rsid w:val="007D1A3F"/>
    <w:rsid w:val="007E7811"/>
    <w:rsid w:val="00823355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AD14EA"/>
    <w:rsid w:val="00B576C4"/>
    <w:rsid w:val="00BC3114"/>
    <w:rsid w:val="00C22EA7"/>
    <w:rsid w:val="00C65926"/>
    <w:rsid w:val="00C77931"/>
    <w:rsid w:val="00C84FC5"/>
    <w:rsid w:val="00C87F69"/>
    <w:rsid w:val="00C94359"/>
    <w:rsid w:val="00CA16DE"/>
    <w:rsid w:val="00D52897"/>
    <w:rsid w:val="00D925EA"/>
    <w:rsid w:val="00DD2E52"/>
    <w:rsid w:val="00E57698"/>
    <w:rsid w:val="00E927F3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5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5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5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5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6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5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5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5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5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St-2611/2017</izvorni_sadrzaj>
    <derivirana_varijabla naziv="DomainObject.Predmet.OznakaBroj_1">St-2611/2017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AKALOVIĆ d.o.o. zastupanog po punomoćniku Goran Bošković</izvorni_sadrzaj>
    <derivirana_varijabla naziv="DomainObject.Predmet.ProtustrankaFormated_1">  GRAĐENJE AKALOVIĆ d.o.o. zastupanog po punomoćniku Goran Bošković</derivirana_varijabla>
  </DomainObject.Predmet.ProtustrankaFormated>
  <DomainObject.Predmet.ProtustrankaFormatedOIB>
    <izvorni_sadrzaj>  GRAĐENJE AKALOVIĆ d.o.o., OIB 89083601612 zastupanog po punomoćniku Goran Bošković</izvorni_sadrzaj>
    <derivirana_varijabla naziv="DomainObject.Predmet.ProtustrankaFormatedOIB_1">  GRAĐENJE AKALOVIĆ d.o.o., OIB 89083601612 zastupanog po punomoćniku Goran Bošković</derivirana_varijabla>
  </DomainObject.Predmet.ProtustrankaFormatedOIB>
  <DomainObject.Predmet.ProtustrankaFormatedWithAdress>
    <izvorni_sadrzaj> GRAĐENJE AKALOVIĆ d.o.o., Ljudevita Posavskog 3, 10360 Sesvete zastupanog po punomoćniku Goran Bošković</izvorni_sadrzaj>
    <derivirana_varijabla naziv="DomainObject.Predmet.ProtustrankaFormatedWithAdress_1"> GRAĐENJE AKALOVIĆ d.o.o., Ljudevita Posavskog 3, 10360 Sesvete zastupanog po punomoćniku Goran Bošković</derivirana_varijabla>
  </DomainObject.Predmet.ProtustrankaFormatedWithAdress>
  <DomainObject.Predmet.ProtustrankaFormatedWithAdressOIB>
    <izvorni_sadrzaj> GRAĐENJE AKALOVIĆ d.o.o., OIB 89083601612, Ljudevita Posavskog 3, 10360 Sesvete zastupanog po punomoćniku Goran Bošković</izvorni_sadrzaj>
    <derivirana_varijabla naziv="DomainObject.Predmet.ProtustrankaFormatedWithAdressOIB_1"> GRAĐENJE AKALOVIĆ d.o.o., OIB 89083601612, Ljudevita Posavskog 3, 10360 Sesvete zastupanog po punomoćniku Goran Bošković</derivirana_varijabla>
  </DomainObject.Predmet.ProtustrankaFormatedWithAdressOIB>
  <DomainObject.Predmet.ProtustrankaWithAdress>
    <izvorni_sadrzaj>GRAĐENJE AKALOVIĆ d.o.o. Ljudevita Posavskog 3, 10360 Sesvete</izvorni_sadrzaj>
    <derivirana_varijabla naziv="DomainObject.Predmet.ProtustrankaWithAdress_1">GRAĐENJE AKALOVIĆ d.o.o. Ljudevita Posavskog 3, 10360 Sesvete</derivirana_varijabla>
  </DomainObject.Predmet.ProtustrankaWithAdress>
  <DomainObject.Predmet.ProtustrankaWithAdressOIB>
    <izvorni_sadrzaj>GRAĐENJE AKALOVIĆ d.o.o., OIB 89083601612, Ljudevita Posavskog 3, 10360 Sesvete</izvorni_sadrzaj>
    <derivirana_varijabla naziv="DomainObject.Predmet.ProtustrankaWithAdressOIB_1">GRAĐENJE AKALOVIĆ d.o.o., OIB 89083601612, Ljudevita Posavskog 3, 10360 Sesvete</derivirana_varijabla>
  </DomainObject.Predmet.ProtustrankaWithAdressOIB>
  <DomainObject.Predmet.ProtustrankaNazivFormated>
    <izvorni_sadrzaj>GRAĐENJE AKALOVIĆ d.o.o.</izvorni_sadrzaj>
    <derivirana_varijabla naziv="DomainObject.Predmet.ProtustrankaNazivFormated_1">GRAĐENJE AKALOVIĆ d.o.o.</derivirana_varijabla>
  </DomainObject.Predmet.ProtustrankaNazivFormated>
  <DomainObject.Predmet.ProtustrankaNazivFormatedOIB>
    <izvorni_sadrzaj>GRAĐENJE AKALOVIĆ d.o.o., OIB 89083601612</izvorni_sadrzaj>
    <derivirana_varijabla naziv="DomainObject.Predmet.ProtustrankaNazivFormatedOIB_1">GRAĐENJE AKALOVIĆ d.o.o., OIB 89083601612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1995.br 1, 10000 Zagreb; RH MF Porezna uprava Zagreb zastupanog po punomoćniku ŽDO u Zagrebu</izvorni_sadrzaj>
    <derivirana_varijabla naziv="DomainObject.Predmet.StrankaFormatedWithAdress_1"> FINA Regionalni centar Zagreb, Trg svibanjskih žrtava 1995.br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1995.br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1995.br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1995.br 1,10000 Zagreb,RH MF Porezna uprava Zagreb </izvorni_sadrzaj>
    <derivirana_varijabla naziv="DomainObject.Predmet.StrankaWithAdress_1">FINA Regionalni centar Zagreb Trg svibanjskih žrtava 1995.br 1,10000 Zagreb,RH MF Porezna uprava Zagreb </derivirana_varijabla>
  </DomainObject.Predmet.StrankaWithAdress>
  <DomainObject.Predmet.StrankaWithAdressOIB>
    <izvorni_sadrzaj>FINA Regionalni centar Zagreb, OIB 85821130368, Trg svibanjskih žrtava 1995.br 1,10000 Zagreb,RH MF Porezna uprava Zagreb, OIB 18683136487</izvorni_sadrzaj>
    <derivirana_varijabla naziv="DomainObject.Predmet.StrankaWithAdressOIB_1">FINA Regionalni centar Zagreb, OIB 85821130368, Trg svibanjskih žrtava 1995.br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1995.br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1995.br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1995.br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GRAĐENJE AKALOVIĆ d.o.o. zastupanog po punomoćniku Goran Bošković</item>
    </izvorni_sadrzaj>
    <derivirana_varijabla naziv="DomainObject.Predmet.ProtuStrankaListFormated_1">
      <item>GRAĐENJE AKALOVIĆ d.o.o. zastupanog po punomoćniku Goran Bošković</item>
    </derivirana_varijabla>
  </DomainObject.Predmet.ProtuStrankaListFormated>
  <DomainObject.Predmet.ProtuStrankaListFormatedOIB>
    <izvorni_sadrzaj>
      <item>GRAĐENJE AKALOVIĆ d.o.o., OIB 89083601612 zastupanog po punomoćniku Goran Bošković</item>
    </izvorni_sadrzaj>
    <derivirana_varijabla naziv="DomainObject.Predmet.ProtuStrankaListFormatedOIB_1">
      <item>GRAĐENJE AKALOVIĆ d.o.o., OIB 89083601612 zastupanog po punomoćniku Goran Bošković</item>
    </derivirana_varijabla>
  </DomainObject.Predmet.ProtuStrankaListFormatedOIB>
  <DomainObject.Predmet.ProtuStrankaListFormatedWithAdress>
    <izvorni_sadrzaj>
      <item>GRAĐENJE AKALOVIĆ d.o.o., Ljudevita Posavskog 3, 10360 Sesvete zastupanog po punomoćniku Goran Bošković</item>
    </izvorni_sadrzaj>
    <derivirana_varijabla naziv="DomainObject.Predmet.ProtuStrankaListFormatedWithAdress_1">
      <item>GRAĐENJE AKALOVIĆ d.o.o., Ljudevita Posavskog 3, 10360 Sesvete zastupanog po punomoćniku Goran Bošković</item>
    </derivirana_varijabla>
  </DomainObject.Predmet.ProtuStrankaListFormatedWithAdress>
  <DomainObject.Predmet.ProtuStrankaListFormatedWithAdressOIB>
    <izvorni_sadrzaj>
      <item>GRAĐENJE AKALOVIĆ d.o.o., OIB 89083601612, Ljudevita Posavskog 3, 10360 Sesvete zastupanog po punomoćniku Goran Bošković</item>
    </izvorni_sadrzaj>
    <derivirana_varijabla naziv="DomainObject.Predmet.ProtuStrankaListFormatedWithAdressOIB_1">
      <item>GRAĐENJE AKALOVIĆ d.o.o., OIB 89083601612, Ljudevita Posavskog 3, 10360 Sesvete zastupanog po punomoćniku Goran Bošković</item>
    </derivirana_varijabla>
  </DomainObject.Predmet.ProtuStrankaListFormatedWithAdressOIB>
  <DomainObject.Predmet.ProtuStrankaListNazivFormated>
    <izvorni_sadrzaj>
      <item>GRAĐENJE AKALOVIĆ d.o.o.</item>
    </izvorni_sadrzaj>
    <derivirana_varijabla naziv="DomainObject.Predmet.ProtuStrankaListNazivFormated_1">
      <item>GRAĐENJE AKALOVIĆ d.o.o.</item>
    </derivirana_varijabla>
  </DomainObject.Predmet.ProtuStrankaListNazivFormated>
  <DomainObject.Predmet.ProtuStrankaListNazivFormatedOIB>
    <izvorni_sadrzaj>
      <item>GRAĐENJE AKALOVIĆ d.o.o., OIB 89083601612</item>
    </izvorni_sadrzaj>
    <derivirana_varijabla naziv="DomainObject.Predmet.ProtuStrankaListNazivFormatedOIB_1">
      <item>GRAĐENJE AKALOVIĆ d.o.o., OIB 89083601612</item>
    </derivirana_varijabla>
  </DomainObject.Predmet.ProtuStrankaListNazivFormatedOIB>
  <DomainObject.Predmet.OstaliListFormated>
    <izvorni_sadrzaj>
      <item>Goran Bošković punomoćnik sudionika u postupku GRAĐENJE AKALOVIĆ d.o.o.</item>
      <item>ŽDO u Zagrebu punomoćnik sudionika u postupku RH MF Porezna uprava Zagreb</item>
    </izvorni_sadrzaj>
    <derivirana_varijabla naziv="DomainObject.Predmet.OstaliListFormated_1">
      <item>Goran Bošković punomoćnik sudionika u postupku GRAĐENJE AKALOVIĆ d.o.o.</item>
      <item>ŽDO u Zagrebu punomoćnik sudionika u postupku RH MF Porezna uprava Zagreb</item>
    </derivirana_varijabla>
  </DomainObject.Predmet.OstaliListFormated>
  <DomainObject.Predmet.OstaliListFormatedOIB>
    <izvorni_sadrzaj>
      <item>Goran Bošković, OIB 21882253369 punomoćnik sudionika u postupku GRAĐENJE AKALOVIĆ d.o.o.</item>
      <item>ŽDO u Zagrebu, OIB 16488001145 punomoćnik sudionika u postupku RH MF Porezna uprava Zagreb</item>
    </izvorni_sadrzaj>
    <derivirana_varijabla naziv="DomainObject.Predmet.OstaliListFormatedOIB_1">
      <item>Goran Bošković, OIB 21882253369 punomoćnik sudionika u postupku GRAĐENJE AKALOVIĆ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Goran Bošković, Toljani 30, 32260 Drenovci punomoćnik sudionika u postupku GRAĐENJE AKALOVIĆ d.o.o.</item>
      <item>ŽDO u Zagrebu, Savska cesta 41, 10000 Zagreb punomoćnik sudionika u postupku RH MF Porezna uprava Zagreb</item>
    </izvorni_sadrzaj>
    <derivirana_varijabla naziv="DomainObject.Predmet.OstaliListFormatedWithAdress_1">
      <item>Goran Bošković, Toljani 30, 32260 Drenovci punomoćnik sudionika u postupku GRAĐENJE AKALOVIĆ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Goran Bošković, OIB 21882253369, Toljani 30, 32260 Drenovci punomoćnik sudionika u postupku GRAĐENJE AKALOVIĆ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Goran Bošković, OIB 21882253369, Toljani 30, 32260 Drenovci punomoćnik sudionika u postupku GRAĐENJE AKALOVIĆ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Goran Bošković</item>
      <item>ŽDO u Zagrebu</item>
    </izvorni_sadrzaj>
    <derivirana_varijabla naziv="DomainObject.Predmet.OstaliListNazivFormated_1">
      <item>Goran Bošković</item>
      <item>ŽDO u Zagrebu</item>
    </derivirana_varijabla>
  </DomainObject.Predmet.OstaliListNazivFormated>
  <DomainObject.Predmet.OstaliListNazivFormatedOIB>
    <izvorni_sadrzaj>
      <item>Goran Bošković, OIB 21882253369</item>
      <item>ŽDO u Zagrebu, OIB 16488001145</item>
    </izvorni_sadrzaj>
    <derivirana_varijabla naziv="DomainObject.Predmet.OstaliListNazivFormatedOIB_1">
      <item>Goran Bošković, OIB 21882253369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GRAĐENJE AKALOVIĆ d.o.o.</izvorni_sadrzaj>
    <derivirana_varijabla naziv="DomainObject.Predmet.ProtustrankaIDrugi_1">GRAĐENJE AKALOVIĆ d.o.o.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GRAĐENJE AKALOVIĆ d.o.o., OIB 89083601612, Ljudevita Posavskog 3, 10360 Sesvete</izvorni_sadrzaj>
    <derivirana_varijabla naziv="DomainObject.Predmet.ProtustrankaIDrugiAdressOIB_1">GRAĐENJE AKALOVIĆ d.o.o., OIB 89083601612,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AKALOVIĆ d.o.o.</item>
      <item>FINA Regionalni centar Zagreb</item>
      <item>Goran Bošković</item>
      <item>RH MF Porezna uprava Zagreb</item>
      <item>ŽDO u Zagrebu</item>
    </izvorni_sadrzaj>
    <derivirana_varijabla naziv="DomainObject.Predmet.SudioniciListNaziv_1">
      <item>GRAĐENJE AKALOVIĆ d.o.o.</item>
      <item>FINA Regionalni centar Zagreb</item>
      <item>Goran Bošković</item>
      <item>RH MF Porezna uprava Zagreb</item>
      <item>ŽDO u Zagrebu</item>
    </derivirana_varijabla>
  </DomainObject.Predmet.SudioniciListNaziv>
  <DomainObject.Predmet.SudioniciListAdressOIB>
    <izvorni_sadrzaj>
      <item>GRAĐENJE AKALOVIĆ d.o.o., OIB 89083601612, Ljudevita Posavskog 3,10360 Sesvete</item>
      <item>FINA Regionalni centar Zagreb, OIB 85821130368, Trg svibanjskih žrtava 1995.br 1,10000 Zagreb</item>
      <item>Goran Bošković, OIB 21882253369, Toljani 30,32260 Drenovci</item>
      <item>RH MF Porezna uprava Zagreb, OIB 18683136487</item>
      <item>ŽDO u Zagrebu, OIB 16488001145, Savska cesta 41,10000 Zagreb</item>
    </izvorni_sadrzaj>
    <derivirana_varijabla naziv="DomainObject.Predmet.SudioniciListAdressOIB_1">
      <item>GRAĐENJE AKALOVIĆ d.o.o., OIB 89083601612, Ljudevita Posavskog 3,10360 Sesvete</item>
      <item>FINA Regionalni centar Zagreb, OIB 85821130368, Trg svibanjskih žrtava 1995.br 1,10000 Zagreb</item>
      <item>Goran Bošković, OIB 21882253369, Toljani 30,32260 Drenovci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89083601612</item>
      <item>, OIB 85821130368</item>
      <item>, OIB 21882253369</item>
      <item>, OIB 18683136487</item>
      <item>, OIB 16488001145</item>
    </izvorni_sadrzaj>
    <derivirana_varijabla naziv="DomainObject.Predmet.SudioniciListNazivOIB_1">
      <item>, OIB 89083601612</item>
      <item>, OIB 85821130368</item>
      <item>, OIB 21882253369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DF818-FA1B-46DB-AEF8-11A14D07C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1332</properties:Characters>
  <properties:Lines>52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2018-09-11T11:35:00Z</dcterms:created>
  <dc:creator>Žana Livaja</dc:creator>
  <cp:lastModifiedBy>Žana Livaja</cp:lastModifiedBy>
  <cp:lastPrinted>2018-04-04T07:59:00Z</cp:lastPrinted>
  <dcterms:modified xmlns:xsi="http://www.w3.org/2001/XMLSchema-instance" xsi:type="dcterms:W3CDTF">2018-09-11T11:39:00Z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(St-2611-17--SKUPŠTINA-završno izviješće i mišljenje--.docx)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