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8b2a" w14:paraId="6128b2a" w:rsidRDefault="008615FD" w:rsidP="008615FD" w:rsidR="008615FD" w:rsidRPr="00A8162D">
      <w:pPr>
        <w15:collapsed w:val="false"/>
      </w:pPr>
      <w:bookmarkStart w:name="_GoBack" w:id="0"/>
      <w:bookmarkEnd w:id="0"/>
      <w:r w:rsidRPr="00A8162D">
        <w:rPr>
          <w:rStyle w:val="Naglaeno"/>
        </w:rPr>
        <w:t xml:space="preserve">             </w:t>
      </w:r>
      <w:r w:rsidR="00574060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8162D"/>
    <w:p w:rsidRDefault="008615FD" w:rsidP="008615FD" w:rsidR="008615FD" w:rsidRPr="00A8162D">
      <w:pPr>
        <w:ind w:hanging="720" w:left="360"/>
        <w:rPr>
          <w:b/>
        </w:rPr>
      </w:pPr>
      <w:r w:rsidRPr="00A8162D">
        <w:rPr>
          <w:b/>
        </w:rPr>
        <w:t xml:space="preserve">     </w:t>
      </w:r>
      <w:r w:rsidR="00A8162D">
        <w:rPr>
          <w:b/>
        </w:rPr>
        <w:t xml:space="preserve">   </w:t>
      </w:r>
      <w:r w:rsidRPr="00A8162D">
        <w:rPr>
          <w:b/>
        </w:rPr>
        <w:t>REPUBLIKA HRVATSKA</w:t>
      </w:r>
    </w:p>
    <w:p w:rsidRDefault="008615FD" w:rsidP="008A4695" w:rsidR="008615FD" w:rsidRPr="00A8162D">
      <w:pPr>
        <w:ind w:hanging="720" w:left="360"/>
      </w:pPr>
      <w:r w:rsidRPr="00A8162D">
        <w:t xml:space="preserve">     TRGOVAČKI SUD U OSIJEKU</w:t>
      </w:r>
    </w:p>
    <w:p w:rsidRDefault="008615FD" w:rsidP="008615FD" w:rsidR="008615FD" w:rsidRPr="00A8162D"/>
    <w:p w:rsidRDefault="008615FD" w:rsidP="008615FD" w:rsidR="008615FD" w:rsidRPr="00A8162D">
      <w:pPr>
        <w:jc w:val="center"/>
        <w:rPr>
          <w:b/>
        </w:rPr>
      </w:pPr>
      <w:r w:rsidRPr="00A8162D">
        <w:rPr>
          <w:b/>
        </w:rPr>
        <w:t>R E P U B L I K A  H R V A T S K A</w:t>
      </w:r>
    </w:p>
    <w:p w:rsidRDefault="008615FD" w:rsidP="008615FD" w:rsidR="008615FD" w:rsidRPr="00A8162D">
      <w:pPr>
        <w:jc w:val="center"/>
        <w:rPr>
          <w:b/>
        </w:rPr>
      </w:pPr>
    </w:p>
    <w:p w:rsidRDefault="008615FD" w:rsidP="008615FD" w:rsidR="008615FD" w:rsidRPr="00A8162D">
      <w:pPr>
        <w:jc w:val="center"/>
        <w:rPr>
          <w:b/>
        </w:rPr>
      </w:pPr>
      <w:r w:rsidRPr="00A8162D">
        <w:rPr>
          <w:b/>
        </w:rPr>
        <w:t>Z A K L J U Č A K</w:t>
      </w:r>
    </w:p>
    <w:p w:rsidRDefault="008615FD" w:rsidP="008615FD" w:rsidR="008615FD" w:rsidRPr="00A8162D">
      <w:pPr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  <w:t xml:space="preserve">Trgovački sud u Osijeku, po stečajnoj sutkinji Nadi Roso, u stečajnom postupku predlagatelja Financijska agencija Regionalni centar Osijek, za otvaranje stečajnog  postupka nad dužnikom </w:t>
      </w:r>
      <w:r w:rsidR="006E5AB3" w:rsidRPr="006E5AB3">
        <w:rPr>
          <w:b/>
          <w:sz w:val="24"/>
        </w:rPr>
        <w:t>AGNUS j.d.o.o., Osijek, Vukovarska 213/B, OIB: 00254626809, MBS: 030147851</w:t>
      </w:r>
      <w:r w:rsidRPr="00A8162D">
        <w:rPr>
          <w:sz w:val="24"/>
        </w:rPr>
        <w:t xml:space="preserve">, dana </w:t>
      </w:r>
      <w:r w:rsidR="009C553F">
        <w:rPr>
          <w:sz w:val="24"/>
        </w:rPr>
        <w:t>9</w:t>
      </w:r>
      <w:r w:rsidR="0061311D">
        <w:rPr>
          <w:sz w:val="24"/>
        </w:rPr>
        <w:t xml:space="preserve">. </w:t>
      </w:r>
      <w:r w:rsidR="003079FE">
        <w:rPr>
          <w:sz w:val="24"/>
        </w:rPr>
        <w:t>lipnja</w:t>
      </w:r>
      <w:r w:rsidR="003079FE" w:rsidRPr="00A8162D">
        <w:rPr>
          <w:sz w:val="24"/>
        </w:rPr>
        <w:t xml:space="preserve"> </w:t>
      </w:r>
      <w:r w:rsidRPr="00A8162D">
        <w:rPr>
          <w:sz w:val="24"/>
        </w:rPr>
        <w:t xml:space="preserve">2016. g.,  </w:t>
      </w:r>
    </w:p>
    <w:p w:rsidRDefault="008615FD" w:rsidP="008615FD" w:rsidR="008615FD">
      <w:pPr>
        <w:tabs>
          <w:tab w:pos="6345" w:val="left"/>
        </w:tabs>
        <w:jc w:val="both"/>
      </w:pPr>
      <w:r w:rsidRPr="00A8162D">
        <w:tab/>
      </w:r>
    </w:p>
    <w:p w:rsidRDefault="00C52406" w:rsidP="008615FD" w:rsidR="00C52406" w:rsidRPr="00A8162D">
      <w:pPr>
        <w:tabs>
          <w:tab w:pos="6345" w:val="left"/>
        </w:tabs>
        <w:jc w:val="both"/>
      </w:pPr>
    </w:p>
    <w:p w:rsidRDefault="008615FD" w:rsidP="008615FD" w:rsidR="008615FD">
      <w:pPr>
        <w:jc w:val="center"/>
        <w:rPr>
          <w:b/>
        </w:rPr>
      </w:pPr>
      <w:r w:rsidRPr="00A8162D">
        <w:rPr>
          <w:b/>
        </w:rPr>
        <w:t>z a k l j u č i o  j e :</w:t>
      </w:r>
    </w:p>
    <w:p w:rsidRDefault="004879D1" w:rsidP="008615FD" w:rsidR="004879D1" w:rsidRPr="00A8162D">
      <w:pPr>
        <w:jc w:val="center"/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</w:r>
    </w:p>
    <w:p w:rsidRDefault="00A8162D" w:rsidP="00A8162D" w:rsidR="008615FD" w:rsidRPr="00A8162D">
      <w:pPr>
        <w:ind w:firstLine="708"/>
        <w:jc w:val="both"/>
      </w:pPr>
      <w:r>
        <w:t xml:space="preserve">1. </w:t>
      </w:r>
      <w:r w:rsidR="006F782D">
        <w:t>Poziva se zakonski zastupnik</w:t>
      </w:r>
      <w:r w:rsidR="003079FE" w:rsidRPr="003079FE">
        <w:t xml:space="preserve"> dužnika </w:t>
      </w:r>
      <w:r w:rsidR="006E5AB3" w:rsidRPr="006E5AB3">
        <w:t>Danijel Ljubić, OIB: 26632810381, Osijek, Vukovarska 356</w:t>
      </w:r>
      <w:r>
        <w:t xml:space="preserve">, </w:t>
      </w:r>
      <w:r w:rsidR="008615FD" w:rsidRPr="00A8162D">
        <w:t>da u roku od 8 dana od dana primitka ovog zaključka uplat</w:t>
      </w:r>
      <w:r w:rsidR="006F782D">
        <w:t>i</w:t>
      </w:r>
      <w:r w:rsidR="008615FD" w:rsidRPr="00A8162D">
        <w:t xml:space="preserve"> iznos od </w:t>
      </w:r>
      <w:r w:rsidR="008615FD" w:rsidRPr="00A8162D">
        <w:rPr>
          <w:b/>
        </w:rPr>
        <w:t>3.000,00 kn</w:t>
      </w:r>
      <w:r w:rsidR="008615FD" w:rsidRPr="00A8162D">
        <w:t xml:space="preserve"> predujma za namirenje troškova stečajnog postupka na račun Trgovačkog suda u Osijeku broj HR31 2390 0011 3000 0020 0 model HR05 272-</w:t>
      </w:r>
      <w:r w:rsidR="006E5AB3">
        <w:rPr>
          <w:b/>
        </w:rPr>
        <w:t>470</w:t>
      </w:r>
      <w:r w:rsidR="008615FD" w:rsidRPr="00A8162D">
        <w:rPr>
          <w:b/>
        </w:rPr>
        <w:t>-1</w:t>
      </w:r>
      <w:r w:rsidR="0061311D">
        <w:rPr>
          <w:b/>
        </w:rPr>
        <w:t>6</w:t>
      </w:r>
      <w:r w:rsidR="008615FD" w:rsidRPr="00A8162D">
        <w:t xml:space="preserve"> (čl. 113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8615FD" w:rsidRPr="00A8162D">
        <w:t xml:space="preserve"> Stečajnog zakona – NN 71/15 u vezi s čl. 114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8615FD" w:rsidRPr="00A8162D">
        <w:t xml:space="preserve"> SZ). za stečajnog dužnika </w:t>
      </w:r>
      <w:r w:rsidR="006E5AB3" w:rsidRPr="006E5AB3">
        <w:rPr>
          <w:b/>
        </w:rPr>
        <w:t>AGNUS j.d.o.o., Osijek, Vukovarska 213/B, OIB: 00254626809, MBS: 030147851</w:t>
      </w:r>
      <w:r w:rsidR="008615FD" w:rsidRPr="00A8162D">
        <w:rPr>
          <w:b/>
        </w:rPr>
        <w:t>.</w:t>
      </w:r>
    </w:p>
    <w:p w:rsidRDefault="008615FD" w:rsidP="008615FD" w:rsidR="008615FD" w:rsidRPr="00A8162D">
      <w:pPr>
        <w:ind w:left="1559"/>
        <w:jc w:val="both"/>
      </w:pPr>
    </w:p>
    <w:p w:rsidRDefault="00A8162D" w:rsidP="00A8162D" w:rsidR="008615FD" w:rsidRPr="00A8162D">
      <w:pPr>
        <w:ind w:firstLine="708"/>
        <w:jc w:val="both"/>
      </w:pPr>
      <w:r>
        <w:t xml:space="preserve">2. </w:t>
      </w:r>
      <w:r w:rsidR="008615FD" w:rsidRPr="00A8162D">
        <w:t xml:space="preserve">Ako </w:t>
      </w:r>
      <w:r w:rsidR="00B51954">
        <w:t>zakonski zastupni</w:t>
      </w:r>
      <w:r w:rsidR="006F782D">
        <w:t>k</w:t>
      </w:r>
      <w:r w:rsidR="008615FD" w:rsidRPr="00A8162D">
        <w:t xml:space="preserve"> dužnika </w:t>
      </w:r>
      <w:r w:rsidR="006E5AB3" w:rsidRPr="006E5AB3">
        <w:t xml:space="preserve"> Danijel Ljubić, Osijek, Vukovarska 356</w:t>
      </w:r>
      <w:r w:rsidR="00533BBE">
        <w:t xml:space="preserve">, </w:t>
      </w:r>
      <w:r w:rsidR="008615FD" w:rsidRPr="00A8162D">
        <w:t>ne plat</w:t>
      </w:r>
      <w:r w:rsidR="006F782D">
        <w:t>i</w:t>
      </w:r>
      <w:r w:rsidR="008615FD" w:rsidRPr="00A8162D">
        <w:t xml:space="preserve"> iznos iz točke 1</w:t>
      </w:r>
      <w:r w:rsidR="003079FE">
        <w:t>.</w:t>
      </w:r>
      <w:r w:rsidR="008615FD" w:rsidRPr="00A8162D">
        <w:t xml:space="preserve"> ovoga zaključka u propisanom roku na odgovarajući način primijenit će se pravila o prisilnoj naplati novčane kazne u parničnom postupku (čl. 113</w:t>
      </w:r>
      <w:r w:rsidR="003079FE">
        <w:t>.</w:t>
      </w:r>
      <w:r w:rsidR="008615FD" w:rsidRPr="00A8162D">
        <w:t xml:space="preserve"> st. 2</w:t>
      </w:r>
      <w:r w:rsidR="003079FE">
        <w:t>.</w:t>
      </w:r>
      <w:r w:rsidR="008615FD" w:rsidRPr="00A8162D">
        <w:t xml:space="preserve"> Stečajnog zakona – NN 71/15).</w:t>
      </w:r>
    </w:p>
    <w:p w:rsidRDefault="008615FD" w:rsidP="008615FD" w:rsidR="008615FD" w:rsidRPr="00A8162D">
      <w:pPr>
        <w:ind w:left="1068"/>
        <w:jc w:val="both"/>
      </w:pPr>
    </w:p>
    <w:p w:rsidRDefault="008615FD" w:rsidP="008615FD" w:rsidR="008615FD" w:rsidRPr="00A8162D">
      <w:pPr>
        <w:pStyle w:val="Tijeloteksta"/>
        <w:jc w:val="center"/>
        <w:rPr>
          <w:sz w:val="24"/>
        </w:rPr>
      </w:pPr>
      <w:r w:rsidRPr="00A8162D">
        <w:rPr>
          <w:sz w:val="24"/>
        </w:rPr>
        <w:t xml:space="preserve">U Osijeku </w:t>
      </w:r>
      <w:r w:rsidR="009C553F">
        <w:rPr>
          <w:sz w:val="24"/>
        </w:rPr>
        <w:t>9</w:t>
      </w:r>
      <w:r w:rsidR="00FC0ECF">
        <w:rPr>
          <w:sz w:val="24"/>
        </w:rPr>
        <w:t xml:space="preserve">. </w:t>
      </w:r>
      <w:r w:rsidR="003079FE">
        <w:rPr>
          <w:sz w:val="24"/>
        </w:rPr>
        <w:t>lipnja</w:t>
      </w:r>
      <w:r w:rsidRPr="00A8162D">
        <w:rPr>
          <w:sz w:val="24"/>
        </w:rPr>
        <w:t xml:space="preserve"> 2016. g.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AA3CCD" w:rsidP="008615FD" w:rsidR="008615FD" w:rsidRPr="00A8162D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615FD" w:rsidRPr="00A8162D">
        <w:rPr>
          <w:sz w:val="24"/>
        </w:rPr>
        <w:tab/>
        <w:t xml:space="preserve">                                                STEČAJNA SUTKINJA</w:t>
      </w:r>
    </w:p>
    <w:p w:rsidRDefault="008615FD" w:rsidP="008615FD" w:rsidR="008615F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Nada Roso</w:t>
      </w:r>
    </w:p>
    <w:p w:rsidRDefault="003D5AFC" w:rsidP="008615FD" w:rsidR="003D5AFC">
      <w:pPr>
        <w:pStyle w:val="Tijeloteksta"/>
        <w:jc w:val="left"/>
        <w:rPr>
          <w:sz w:val="24"/>
        </w:rPr>
      </w:pPr>
    </w:p>
    <w:p w:rsidRDefault="002D5E8D" w:rsidP="008615FD" w:rsidR="002D5E8D">
      <w:pPr>
        <w:pStyle w:val="Tijeloteksta"/>
        <w:jc w:val="left"/>
        <w:rPr>
          <w:sz w:val="24"/>
        </w:rPr>
      </w:pPr>
    </w:p>
    <w:p w:rsidRDefault="00AB1540" w:rsidP="008615FD" w:rsidR="003D5AFC">
      <w:pPr>
        <w:pStyle w:val="Tijeloteksta"/>
        <w:jc w:val="left"/>
        <w:rPr>
          <w:sz w:val="24"/>
        </w:rPr>
      </w:pPr>
      <w:r>
        <w:rPr>
          <w:sz w:val="24"/>
        </w:rPr>
        <w:t xml:space="preserve">Zapisničar: Danijela </w:t>
      </w:r>
      <w:proofErr w:type="spellStart"/>
      <w:r>
        <w:rPr>
          <w:sz w:val="24"/>
        </w:rPr>
        <w:t>Špeletić</w:t>
      </w:r>
      <w:proofErr w:type="spellEnd"/>
    </w:p>
    <w:p w:rsidRDefault="006F782D" w:rsidP="008615FD" w:rsidR="006F782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POUKA O PRAVNOM LIJEKU: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DNA</w:t>
      </w:r>
      <w:r w:rsidRPr="00A8162D">
        <w:rPr>
          <w:sz w:val="24"/>
        </w:rPr>
        <w:tab/>
      </w:r>
    </w:p>
    <w:p w:rsidRDefault="00533BBE" w:rsidP="006E5AB3" w:rsidR="006E5AB3">
      <w:pPr>
        <w:numPr>
          <w:ilvl w:val="0"/>
          <w:numId w:val="9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6E5AB3" w:rsidRPr="006E5AB3">
        <w:t xml:space="preserve"> Danijel Ljubić, Osijek, Vukovarska 356</w:t>
      </w:r>
    </w:p>
    <w:p w:rsidRDefault="008615FD" w:rsidP="006E5AB3" w:rsidR="008615FD" w:rsidRPr="00A8162D">
      <w:pPr>
        <w:numPr>
          <w:ilvl w:val="0"/>
          <w:numId w:val="9"/>
        </w:numPr>
        <w:jc w:val="both"/>
      </w:pPr>
      <w:r w:rsidRPr="00A8162D">
        <w:t xml:space="preserve">e-oglasna ploča </w:t>
      </w:r>
    </w:p>
    <w:p w:rsidRDefault="003D5AFC" w:rsidP="008615FD" w:rsidR="008615FD" w:rsidRPr="00A8162D">
      <w:pPr>
        <w:numPr>
          <w:ilvl w:val="0"/>
          <w:numId w:val="9"/>
        </w:numPr>
        <w:jc w:val="both"/>
      </w:pPr>
      <w:r>
        <w:t xml:space="preserve">kal. </w:t>
      </w:r>
      <w:r w:rsidR="00041597">
        <w:t>9</w:t>
      </w:r>
      <w:r w:rsidR="008A4695">
        <w:t>/7</w:t>
      </w:r>
    </w:p>
    <w:p w:rsidRDefault="008615FD" w:rsidP="008615FD" w:rsidR="008615FD" w:rsidRPr="00A8162D">
      <w:pPr>
        <w:jc w:val="both"/>
      </w:pPr>
    </w:p>
    <w:p w:rsidRDefault="008615FD" w:rsidP="008615FD" w:rsidR="008615FD" w:rsidRPr="00A8162D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/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</w:t>
      </w:r>
      <w:r w:rsidRPr="00A8162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 xml:space="preserve">                                                                                                                                </w:t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6D3C3F" w:rsidP="008615FD" w:rsidR="006D3C3F" w:rsidRPr="00A8162D"/>
    <w:sectPr w:rsidSect="00606835" w:rsidR="006D3C3F" w:rsidRPr="00A816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E00" w:rsidR="00616E00">
      <w:r>
        <w:separator/>
      </w:r>
    </w:p>
  </w:endnote>
  <w:endnote w:id="0" w:type="continuationSeparator">
    <w:p w:rsidRDefault="00616E00" w:rsidR="00616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E00" w:rsidR="00616E00">
      <w:r>
        <w:separator/>
      </w:r>
    </w:p>
  </w:footnote>
  <w:footnote w:id="0" w:type="continuationSeparator">
    <w:p w:rsidRDefault="00616E00" w:rsidR="00616E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05E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40528" w:rsidR="0024052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BD4D06">
      <w:t>6 St-470/16-5</w:t>
    </w:r>
  </w:p>
  <w:p w:rsidRDefault="002A2D81" w:rsidP="002A2D81" w:rsidR="002A2D81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BD4D06">
      <w:t>470</w:t>
    </w:r>
    <w:r w:rsidR="00240528">
      <w:t>/16-</w:t>
    </w:r>
    <w:r w:rsidR="00BD4D06">
      <w:t>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5EA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E00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5AB3"/>
    <w:rsid w:val="006E651D"/>
    <w:rsid w:val="006F08C0"/>
    <w:rsid w:val="006F1C1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4D0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052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05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905E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905E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5E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5E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052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05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905E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905E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5E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5E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St-470/2016</izvorni_sadrzaj>
    <derivirana_varijabla naziv="DomainObject.Predmet.OznakaBroj_1">St-470/2016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AGNUS jednostavno društvo s ograničenom odgovornošću za trgovinu i usluge</izvorni_sadrzaj>
    <derivirana_varijabla naziv="DomainObject.Predmet.ProtustrankaFormated_1">  AGNUS jednostavno društvo s ograničenom odgovornošću za trgovinu i usluge</derivirana_varijabla>
  </DomainObject.Predmet.ProtustrankaFormated>
  <DomainObject.Predmet.ProtustrankaFormatedOIB>
    <izvorni_sadrzaj>  AGNUS jednostavno društvo s ograničenom odgovornošću za trgovinu i usluge, OIB 00254626809</izvorni_sadrzaj>
    <derivirana_varijabla naziv="DomainObject.Predmet.ProtustrankaFormatedOIB_1">  AGNUS jednostavno društvo s ograničenom odgovornošću za trgovinu i usluge, OIB 00254626809</derivirana_varijabla>
  </DomainObject.Predmet.ProtustrankaFormatedOIB>
  <DomainObject.Predmet.ProtustrankaFormatedWithAdress>
    <izvorni_sadrzaj> AGNUS jednostavno društvo s ograničenom odgovornošću za trgovinu i usluge, Vukovarska 213/B, 31000 Osijek</izvorni_sadrzaj>
    <derivirana_varijabla naziv="DomainObject.Predmet.ProtustrankaFormatedWithAdress_1"> AGNUS jednostavno društvo s ograničenom odgovornošću za trgovinu i usluge, Vukovarska 213/B, 31000 Osijek</derivirana_varijabla>
  </DomainObject.Predmet.ProtustrankaFormatedWithAdress>
  <DomainObject.Predmet.ProtustrankaFormatedWithAdressOIB>
    <izvorni_sadrzaj> AGNUS jednostavno društvo s ograničenom odgovornošću za trgovinu i usluge, OIB 00254626809, Vukovarska 213/B, 31000 Osijek</izvorni_sadrzaj>
    <derivirana_varijabla naziv="DomainObject.Predmet.ProtustrankaFormatedWithAdressOIB_1"> AGNUS jednostavno društvo s ograničenom odgovornošću za trgovinu i usluge, OIB 00254626809, Vukovarska 213/B, 31000 Osijek</derivirana_varijabla>
  </DomainObject.Predmet.ProtustrankaFormatedWithAdressOIB>
  <DomainObject.Predmet.ProtustrankaWithAdress>
    <izvorni_sadrzaj>AGNUS jednostavno društvo s ograničenom odgovornošću za trgovinu i usluge Vukovarska 213/B, 31000 Osijek</izvorni_sadrzaj>
    <derivirana_varijabla naziv="DomainObject.Predmet.ProtustrankaWithAdress_1">AGNUS jednostavno društvo s ograničenom odgovornošću za trgovinu i usluge Vukovarska 213/B, 31000 Osijek</derivirana_varijabla>
  </DomainObject.Predmet.ProtustrankaWithAdress>
  <DomainObject.Predmet.ProtustrankaWithAdressOIB>
    <izvorni_sadrzaj>AGNUS jednostavno društvo s ograničenom odgovornošću za trgovinu i usluge, OIB 00254626809, Vukovarska 213/B, 31000 Osijek</izvorni_sadrzaj>
    <derivirana_varijabla naziv="DomainObject.Predmet.ProtustrankaWithAdressOIB_1">AGNUS jednostavno društvo s ograničenom odgovornošću za trgovinu i usluge, OIB 00254626809, Vukovarska 213/B, 31000 Osijek</derivirana_varijabla>
  </DomainObject.Predmet.ProtustrankaWithAdressOIB>
  <DomainObject.Predmet.ProtustrankaNazivFormated>
    <izvorni_sadrzaj>AGNUS jednostavno društvo s ograničenom odgovornošću za trgovinu i usluge</izvorni_sadrzaj>
    <derivirana_varijabla naziv="DomainObject.Predmet.ProtustrankaNazivFormated_1">AGNUS jednostavno društvo s ograničenom odgovornošću za trgovinu i usluge</derivirana_varijabla>
  </DomainObject.Predmet.ProtustrankaNazivFormated>
  <DomainObject.Predmet.ProtustrankaNazivFormatedOIB>
    <izvorni_sadrzaj>AGNUS jednostavno društvo s ograničenom odgovornošću za trgovinu i usluge, OIB 00254626809</izvorni_sadrzaj>
    <derivirana_varijabla naziv="DomainObject.Predmet.ProtustrankaNazivFormatedOIB_1">AGNUS jednostavno društvo s ograničenom odgovornošću za trgovinu i usluge, OIB 00254626809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AGNUS jednostavno društvo s ograničenom odgovornošću za trgovinu i usluge</item>
    </izvorni_sadrzaj>
    <derivirana_varijabla naziv="DomainObject.Predmet.ProtuStrankaListFormated_1">
      <item>AGNUS jednostavno društvo s ograničenom odgovornošću za trgovinu i usluge</item>
    </derivirana_varijabla>
  </DomainObject.Predmet.ProtuStrankaListFormated>
  <DomainObject.Predmet.ProtuStrankaListFormatedOIB>
    <izvorni_sadrzaj>
      <item>AGNUS jednostavno društvo s ograničenom odgovornošću za trgovinu i usluge, OIB 00254626809</item>
    </izvorni_sadrzaj>
    <derivirana_varijabla naziv="DomainObject.Predmet.ProtuStrankaListFormatedOIB_1">
      <item>AGNUS jednostavno društvo s ograničenom odgovornošću za trgovinu i usluge, OIB 00254626809</item>
    </derivirana_varijabla>
  </DomainObject.Predmet.ProtuStrankaListFormatedOIB>
  <DomainObject.Predmet.ProtuStrankaListFormatedWithAdress>
    <izvorni_sadrzaj>
      <item>AGNUS jednostavno društvo s ograničenom odgovornošću za trgovinu i usluge, Vukovarska 213/B, 31000 Osijek</item>
    </izvorni_sadrzaj>
    <derivirana_varijabla naziv="DomainObject.Predmet.ProtuStrankaListFormatedWithAdress_1">
      <item>AGNUS jednostavno društvo s ograničenom odgovornošću za trgovinu i usluge, Vukovarska 213/B, 31000 Osijek</item>
    </derivirana_varijabla>
  </DomainObject.Predmet.ProtuStrankaListFormatedWithAdress>
  <DomainObject.Predmet.ProtuStrankaListFormatedWithAdressOIB>
    <izvorni_sadrzaj>
      <item>AGNUS jednostavno društvo s ograničenom odgovornošću za trgovinu i usluge, OIB 00254626809, Vukovarska 213/B, 31000 Osijek</item>
    </izvorni_sadrzaj>
    <derivirana_varijabla naziv="DomainObject.Predmet.ProtuStrankaListFormatedWithAdressOIB_1">
      <item>AGNUS jednostavno društvo s ograničenom odgovornošću za trgovinu i usluge, OIB 00254626809, Vukovarska 213/B, 31000 Osijek</item>
    </derivirana_varijabla>
  </DomainObject.Predmet.ProtuStrankaListFormatedWithAdressOIB>
  <DomainObject.Predmet.ProtuStrankaListNazivFormated>
    <izvorni_sadrzaj>
      <item>AGNUS jednostavno društvo s ograničenom odgovornošću za trgovinu i usluge</item>
    </izvorni_sadrzaj>
    <derivirana_varijabla naziv="DomainObject.Predmet.ProtuStrankaListNazivFormated_1">
      <item>AGNUS jednostavno društvo s ograničenom odgovornošću za trgovinu i usluge</item>
    </derivirana_varijabla>
  </DomainObject.Predmet.ProtuStrankaListNazivFormated>
  <DomainObject.Predmet.ProtuStrankaListNazivFormatedOIB>
    <izvorni_sadrzaj>
      <item>AGNUS jednostavno društvo s ograničenom odgovornošću za trgovinu i usluge, OIB 00254626809</item>
    </izvorni_sadrzaj>
    <derivirana_varijabla naziv="DomainObject.Predmet.ProtuStrankaListNazivFormatedOIB_1">
      <item>AGNUS jednostavno društvo s ograničenom odgovornošću za trgovinu i usluge, OIB 00254626809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AGNUS jednostavno društvo s ograničenom odgovornošću za trgovinu i usluge</izvorni_sadrzaj>
    <derivirana_varijabla naziv="DomainObject.Predmet.ProtustrankaIDrugi_1">AGNUS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AGNUS jednostavno društvo s ograničenom odgovornošću za trgovinu i usluge, OIB 00254626809, Vukovarska 213/B, 31000 Osijek</izvorni_sadrzaj>
    <derivirana_varijabla naziv="DomainObject.Predmet.ProtustrankaIDrugiAdressOIB_1">AGNUS jednostavno društvo s ograničenom odgovornošću za trgovinu i usluge, OIB 00254626809, Vukovarska 213/B,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AGNUS jednostavno društvo s ograničenom odgovornošću za trgovinu i usluge</item>
    </izvorni_sadrzaj>
    <derivirana_varijabla naziv="DomainObject.Predmet.SudioniciListNaziv_1">
      <item>FINA RC OSIJEK</item>
      <item>AGNUS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AGNUS jednostavno društvo s ograničenom odgovornošću za trgovinu i usluge, OIB 00254626809, Vukovarska 213/B,31000 Osijek</item>
    </izvorni_sadrzaj>
    <derivirana_varijabla naziv="DomainObject.Predmet.SudioniciListAdressOIB_1">
      <item>FINA RC OSIJEK, OIB 85821130368</item>
      <item>AGNUS jednostavno društvo s ograničenom odgovornošću za trgovinu i usluge, OIB 00254626809, Vukovarska 213/B,31000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00254626809</item>
    </izvorni_sadrzaj>
    <derivirana_varijabla naziv="DomainObject.Predmet.SudioniciListNazivOIB_1">
      <item>, OIB 85821130368</item>
      <item>, OIB 00254626809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E95748-D620-4E1B-A8CD-BF66D48265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250</properties:Words>
  <properties:Characters>1213</properties:Characters>
  <properties:Lines>116</properties:Lines>
  <properties:Paragraphs>18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2016-06-07T11:30:00Z</cp:lastPrinted>
  <dcterms:modified xmlns:xsi="http://www.w3.org/2001/XMLSchema-instance" xsi:type="dcterms:W3CDTF">2016-06-09T08:41:00Z</dcterms:modified>
  <cp:revision>54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