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a005e" w14:paraId="e8a005e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4E234D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7B4F8B">
        <w:rPr>
          <w:rFonts w:hAnsi="Times New Roman" w:ascii="Times New Roman"/>
          <w:b/>
          <w:sz w:val="24"/>
          <w:szCs w:val="24"/>
        </w:rPr>
        <w:t>1669</w:t>
      </w:r>
      <w:r w:rsidR="004E234D">
        <w:rPr>
          <w:rFonts w:hAnsi="Times New Roman" w:ascii="Times New Roman"/>
          <w:b/>
          <w:sz w:val="24"/>
          <w:szCs w:val="24"/>
        </w:rPr>
        <w:t>/201</w:t>
      </w:r>
      <w:r w:rsidR="00984EEC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7B4F8B">
        <w:rPr>
          <w:rFonts w:hAnsi="Times New Roman" w:ascii="Times New Roman"/>
        </w:rPr>
        <w:t>1669</w:t>
      </w:r>
      <w:r w:rsidR="00A45276">
        <w:rPr>
          <w:rFonts w:hAnsi="Times New Roman" w:ascii="Times New Roman"/>
        </w:rPr>
        <w:t>/201</w:t>
      </w:r>
      <w:r w:rsidR="004E234D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7C20FA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="0011234E" w:rsidRPr="0011234E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B31F70" w:rsidR="005A4E46">
      <w:pPr>
        <w:ind w:firstLine="708"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896299" w:rsidRPr="00896299">
        <w:t xml:space="preserve"> </w:t>
      </w:r>
      <w:r w:rsidR="007B4F8B" w:rsidRPr="007B4F8B">
        <w:t>JETO d.o.o.</w:t>
      </w:r>
      <w:r w:rsidR="00896299">
        <w:rPr>
          <w:rFonts w:hAnsi="Times New Roman" w:ascii="Times New Roman"/>
        </w:rPr>
        <w:t xml:space="preserve"> </w:t>
      </w:r>
      <w:r w:rsidR="00A4527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iz</w:t>
      </w:r>
      <w:r w:rsidR="00A45276">
        <w:rPr>
          <w:rFonts w:hAnsi="Times New Roman" w:ascii="Times New Roman"/>
        </w:rPr>
        <w:t xml:space="preserve"> </w:t>
      </w:r>
      <w:r w:rsidR="007B55C9">
        <w:rPr>
          <w:rFonts w:hAnsi="Times New Roman" w:ascii="Times New Roman"/>
        </w:rPr>
        <w:t xml:space="preserve"> </w:t>
      </w:r>
      <w:r w:rsidR="00DF220D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7B4F8B" w:rsidRPr="007B4F8B">
        <w:rPr>
          <w:rFonts w:hAnsi="Times New Roman" w:ascii="Times New Roman"/>
        </w:rPr>
        <w:t>94904216591</w:t>
      </w:r>
      <w:r w:rsidR="004E234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1234E"/>
    <w:rsid w:val="001C10AC"/>
    <w:rsid w:val="003A4EEE"/>
    <w:rsid w:val="004E234D"/>
    <w:rsid w:val="00517E91"/>
    <w:rsid w:val="005A4E46"/>
    <w:rsid w:val="00716ACC"/>
    <w:rsid w:val="007450B8"/>
    <w:rsid w:val="007B4F8B"/>
    <w:rsid w:val="007B55C9"/>
    <w:rsid w:val="007C20FA"/>
    <w:rsid w:val="007D0481"/>
    <w:rsid w:val="008700FB"/>
    <w:rsid w:val="00896299"/>
    <w:rsid w:val="00984EEC"/>
    <w:rsid w:val="00A45276"/>
    <w:rsid w:val="00B31F70"/>
    <w:rsid w:val="00CB1ABA"/>
    <w:rsid w:val="00DE61EF"/>
    <w:rsid w:val="00DF220D"/>
    <w:rsid w:val="00F74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00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0FB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0FB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0FB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0FB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00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0FB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0FB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0F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0F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1669</izvorni_sadrzaj>
    <derivirana_varijabla naziv="DomainObject.Predmet.Broj_1">1669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2016.</izvorni_sadrzaj>
    <derivirana_varijabla naziv="DomainObject.Predmet.DatumOsnivanja_1">20.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St-1669/2016</izvorni_sadrzaj>
    <derivirana_varijabla naziv="DomainObject.Predmet.OznakaBroj_1">St-1669/2016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JETO d.o.o. zastupanog po punomoćniku STIPE TOKIĆ; IVANA TOKIĆ</izvorni_sadrzaj>
    <derivirana_varijabla naziv="DomainObject.Predmet.ProtustrankaFormated_1">  JETO d.o.o. zastupanog po punomoćniku STIPE TOKIĆ; IVANA TOKIĆ</derivirana_varijabla>
  </DomainObject.Predmet.ProtustrankaFormated>
  <DomainObject.Predmet.ProtustrankaFormatedOIB>
    <izvorni_sadrzaj>  JETO d.o.o., OIB 94904216591 zastupanog po punomoćniku STIPE TOKIĆ; IVANA TOKIĆ</izvorni_sadrzaj>
    <derivirana_varijabla naziv="DomainObject.Predmet.ProtustrankaFormatedOIB_1">  JETO d.o.o., OIB 94904216591 zastupanog po punomoćniku STIPE TOKIĆ; IVANA TOKIĆ</derivirana_varijabla>
  </DomainObject.Predmet.ProtustrankaFormatedOIB>
  <DomainObject.Predmet.ProtustrankaFormatedWithAdress>
    <izvorni_sadrzaj> JETO d.o.o., Hrvoja Macanovića 31, 10000 Zagreb zastupanog po punomoćniku STIPE TOKIĆ; IVANA TOKIĆ</izvorni_sadrzaj>
    <derivirana_varijabla naziv="DomainObject.Predmet.ProtustrankaFormatedWithAdress_1"> JETO d.o.o., Hrvoja Macanovića 31, 10000 Zagreb zastupanog po punomoćniku STIPE TOKIĆ; IVANA TOKIĆ</derivirana_varijabla>
  </DomainObject.Predmet.ProtustrankaFormatedWithAdress>
  <DomainObject.Predmet.ProtustrankaFormatedWithAdressOIB>
    <izvorni_sadrzaj> JETO d.o.o., OIB 94904216591, Hrvoja Macanovića 31, 10000 Zagreb zastupanog po punomoćniku STIPE TOKIĆ; IVANA TOKIĆ</izvorni_sadrzaj>
    <derivirana_varijabla naziv="DomainObject.Predmet.ProtustrankaFormatedWithAdressOIB_1"> JETO d.o.o., OIB 94904216591, Hrvoja Macanovića 31, 10000 Zagreb zastupanog po punomoćniku STIPE TOKIĆ; IVANA TOKIĆ</derivirana_varijabla>
  </DomainObject.Predmet.ProtustrankaFormatedWithAdressOIB>
  <DomainObject.Predmet.ProtustrankaWithAdress>
    <izvorni_sadrzaj>JETO d.o.o. Hrvoja Macanovića 31, 10000 Zagreb</izvorni_sadrzaj>
    <derivirana_varijabla naziv="DomainObject.Predmet.ProtustrankaWithAdress_1">JETO d.o.o. Hrvoja Macanovića 31, 10000 Zagreb</derivirana_varijabla>
  </DomainObject.Predmet.ProtustrankaWithAdress>
  <DomainObject.Predmet.ProtustrankaWithAdressOIB>
    <izvorni_sadrzaj>JETO d.o.o., OIB 94904216591, Hrvoja Macanovića 31, 10000 Zagreb</izvorni_sadrzaj>
    <derivirana_varijabla naziv="DomainObject.Predmet.ProtustrankaWithAdressOIB_1">JETO d.o.o., OIB 94904216591, Hrvoja Macanovića 31, 10000 Zagreb</derivirana_varijabla>
  </DomainObject.Predmet.ProtustrankaWithAdressOIB>
  <DomainObject.Predmet.ProtustrankaNazivFormated>
    <izvorni_sadrzaj>JETO d.o.o.</izvorni_sadrzaj>
    <derivirana_varijabla naziv="DomainObject.Predmet.ProtustrankaNazivFormated_1">JETO d.o.o.</derivirana_varijabla>
  </DomainObject.Predmet.ProtustrankaNazivFormated>
  <DomainObject.Predmet.ProtustrankaNazivFormatedOIB>
    <izvorni_sadrzaj>JETO d.o.o., OIB 94904216591</izvorni_sadrzaj>
    <derivirana_varijabla naziv="DomainObject.Predmet.ProtustrankaNazivFormatedOIB_1">JETO d.o.o., OIB 94904216591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JETO d.o.o. zastupanog po punomoćniku STIPE TOKIĆ; IVANA TOKIĆ</item>
    </izvorni_sadrzaj>
    <derivirana_varijabla naziv="DomainObject.Predmet.ProtuStrankaListFormated_1">
      <item>JETO d.o.o. zastupanog po punomoćniku STIPE TOKIĆ; IVANA TOKIĆ</item>
    </derivirana_varijabla>
  </DomainObject.Predmet.ProtuStrankaListFormated>
  <DomainObject.Predmet.ProtuStrankaListFormatedOIB>
    <izvorni_sadrzaj>
      <item>JETO d.o.o., OIB 94904216591 zastupanog po punomoćniku STIPE TOKIĆ; IVANA TOKIĆ</item>
    </izvorni_sadrzaj>
    <derivirana_varijabla naziv="DomainObject.Predmet.ProtuStrankaListFormatedOIB_1">
      <item>JETO d.o.o., OIB 94904216591 zastupanog po punomoćniku STIPE TOKIĆ; IVANA TOKIĆ</item>
    </derivirana_varijabla>
  </DomainObject.Predmet.ProtuStrankaListFormatedOIB>
  <DomainObject.Predmet.ProtuStrankaListFormatedWithAdress>
    <izvorni_sadrzaj>
      <item>JETO d.o.o., Hrvoja Macanovića 31, 10000 Zagreb zastupanog po punomoćniku STIPE TOKIĆ; IVANA TOKIĆ</item>
    </izvorni_sadrzaj>
    <derivirana_varijabla naziv="DomainObject.Predmet.ProtuStrankaListFormatedWithAdress_1">
      <item>JETO d.o.o., Hrvoja Macanovića 31, 10000 Zagreb zastupanog po punomoćniku STIPE TOKIĆ; IVANA TOKIĆ</item>
    </derivirana_varijabla>
  </DomainObject.Predmet.ProtuStrankaListFormatedWithAdress>
  <DomainObject.Predmet.ProtuStrankaListFormatedWithAdressOIB>
    <izvorni_sadrzaj>
      <item>JETO d.o.o., OIB 94904216591, Hrvoja Macanovića 31, 10000 Zagreb zastupanog po punomoćniku STIPE TOKIĆ; IVANA TOKIĆ</item>
    </izvorni_sadrzaj>
    <derivirana_varijabla naziv="DomainObject.Predmet.ProtuStrankaListFormatedWithAdressOIB_1">
      <item>JETO d.o.o., OIB 94904216591, Hrvoja Macanovića 31, 10000 Zagreb zastupanog po punomoćniku STIPE TOKIĆ; IVANA TOKIĆ</item>
    </derivirana_varijabla>
  </DomainObject.Predmet.ProtuStrankaListFormatedWithAdressOIB>
  <DomainObject.Predmet.ProtuStrankaListNazivFormated>
    <izvorni_sadrzaj>
      <item>JETO d.o.o.</item>
    </izvorni_sadrzaj>
    <derivirana_varijabla naziv="DomainObject.Predmet.ProtuStrankaListNazivFormated_1">
      <item>JETO d.o.o.</item>
    </derivirana_varijabla>
  </DomainObject.Predmet.ProtuStrankaListNazivFormated>
  <DomainObject.Predmet.ProtuStrankaListNazivFormatedOIB>
    <izvorni_sadrzaj>
      <item>JETO d.o.o., OIB 94904216591</item>
    </izvorni_sadrzaj>
    <derivirana_varijabla naziv="DomainObject.Predmet.ProtuStrankaListNazivFormatedOIB_1">
      <item>JETO d.o.o., OIB 94904216591</item>
    </derivirana_varijabla>
  </DomainObject.Predmet.ProtuStrankaListNazivFormatedOIB>
  <DomainObject.Predmet.OstaliListFormated>
    <izvorni_sadrzaj>
      <item>STIPE TOKIĆ punomoćnik sudionika u postupku JETO d.o.o.</item>
      <item>IVANA TOKIĆ punomoćnik sudionika u postupku JETO d.o.o.</item>
    </izvorni_sadrzaj>
    <derivirana_varijabla naziv="DomainObject.Predmet.OstaliListFormated_1">
      <item>STIPE TOKIĆ punomoćnik sudionika u postupku JETO d.o.o.</item>
      <item>IVANA TOKIĆ punomoćnik sudionika u postupku JETO d.o.o.</item>
    </derivirana_varijabla>
  </DomainObject.Predmet.OstaliListFormated>
  <DomainObject.Predmet.OstaliListFormatedOIB>
    <izvorni_sadrzaj>
      <item>STIPE TOKIĆ, OIB 22834750178 punomoćnik sudionika u postupku JETO d.o.o.</item>
      <item>IVANA TOKIĆ, OIB 55740436993 punomoćnik sudionika u postupku JETO d.o.o.</item>
    </izvorni_sadrzaj>
    <derivirana_varijabla naziv="DomainObject.Predmet.OstaliListFormatedOIB_1">
      <item>STIPE TOKIĆ, OIB 22834750178 punomoćnik sudionika u postupku JETO d.o.o.</item>
      <item>IVANA TOKIĆ, OIB 55740436993 punomoćnik sudionika u postupku JETO d.o.o.</item>
    </derivirana_varijabla>
  </DomainObject.Predmet.OstaliListFormatedOIB>
  <DomainObject.Predmet.OstaliListFormatedWithAdress>
    <izvorni_sadrzaj>
      <item>STIPE TOKIĆ, Ljubijska 71/A, 10000 Zagreb punomoćnik sudionika u postupku JETO d.o.o.</item>
      <item>IVANA TOKIĆ, Hrvoja Macanovića 31, 10000 Zagreb punomoćnik sudionika u postupku JETO d.o.o.</item>
    </izvorni_sadrzaj>
    <derivirana_varijabla naziv="DomainObject.Predmet.OstaliListFormatedWithAdress_1">
      <item>STIPE TOKIĆ, Ljubijska 71/A, 10000 Zagreb punomoćnik sudionika u postupku JETO d.o.o.</item>
      <item>IVANA TOKIĆ, Hrvoja Macanovića 31, 10000 Zagreb punomoćnik sudionika u postupku JETO d.o.o.</item>
    </derivirana_varijabla>
  </DomainObject.Predmet.OstaliListFormatedWithAdress>
  <DomainObject.Predmet.OstaliListFormatedWithAdressOIB>
    <izvorni_sadrzaj>
      <item>STIPE TOKIĆ, OIB 22834750178, Ljubijska 71/A, 10000 Zagreb punomoćnik sudionika u postupku JETO d.o.o.</item>
      <item>IVANA TOKIĆ, OIB 55740436993, Hrvoja Macanovića 31, 10000 Zagreb punomoćnik sudionika u postupku JETO d.o.o.</item>
    </izvorni_sadrzaj>
    <derivirana_varijabla naziv="DomainObject.Predmet.OstaliListFormatedWithAdressOIB_1">
      <item>STIPE TOKIĆ, OIB 22834750178, Ljubijska 71/A, 10000 Zagreb punomoćnik sudionika u postupku JETO d.o.o.</item>
      <item>IVANA TOKIĆ, OIB 55740436993, Hrvoja Macanovića 31, 10000 Zagreb punomoćnik sudionika u postupku JETO d.o.o.</item>
    </derivirana_varijabla>
  </DomainObject.Predmet.OstaliListFormatedWithAdressOIB>
  <DomainObject.Predmet.OstaliListNazivFormated>
    <izvorni_sadrzaj>
      <item>STIPE TOKIĆ</item>
      <item>IVANA TOKIĆ</item>
    </izvorni_sadrzaj>
    <derivirana_varijabla naziv="DomainObject.Predmet.OstaliListNazivFormated_1">
      <item>STIPE TOKIĆ</item>
      <item>IVANA TOKIĆ</item>
    </derivirana_varijabla>
  </DomainObject.Predmet.OstaliListNazivFormated>
  <DomainObject.Predmet.OstaliListNazivFormatedOIB>
    <izvorni_sadrzaj>
      <item>STIPE TOKIĆ, OIB 22834750178</item>
      <item>IVANA TOKIĆ, OIB 55740436993</item>
    </izvorni_sadrzaj>
    <derivirana_varijabla naziv="DomainObject.Predmet.OstaliListNazivFormatedOIB_1">
      <item>STIPE TOKIĆ, OIB 22834750178</item>
      <item>IVANA TOKIĆ, OIB 55740436993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JETO d.o.o.</izvorni_sadrzaj>
    <derivirana_varijabla naziv="DomainObject.Predmet.ProtustrankaIDrugi_1">JETO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JETO d.o.o., OIB 94904216591, Hrvoja Macanovića 31, 10000 Zagreb</izvorni_sadrzaj>
    <derivirana_varijabla naziv="DomainObject.Predmet.ProtustrankaIDrugiAdressOIB_1">JETO d.o.o., OIB 94904216591, Hrvoja Macanovića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JETO d.o.o.</item>
      <item>STIPE TOKIĆ</item>
      <item>IVANA TOKIĆ</item>
    </izvorni_sadrzaj>
    <derivirana_varijabla naziv="DomainObject.Predmet.SudioniciListNaziv_1">
      <item>FINA Regionalni centar Zagreb</item>
      <item>JETO d.o.o.</item>
      <item>STIPE TOKIĆ</item>
      <item>IVANA TOKIĆ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JETO d.o.o., OIB 94904216591, Hrvoja Macanovića 31,10000 Zagreb</item>
      <item>STIPE TOKIĆ, OIB 22834750178, Ljubijska 71/A,10000 Zagreb</item>
      <item>IVANA TOKIĆ, OIB 55740436993, Hrvoja Macanovića 31,10000 Zagreb</item>
    </izvorni_sadrzaj>
    <derivirana_varijabla naziv="DomainObject.Predmet.SudioniciListAdressOIB_1">
      <item>FINA Regionalni centar Zagreb, OIB 85821130368, Trg svibanjskih žrtava 1995. br. 1,10000 Zagreb</item>
      <item>JETO d.o.o., OIB 94904216591, Hrvoja Macanovića 31,10000 Zagreb</item>
      <item>STIPE TOKIĆ, OIB 22834750178, Ljubijska 71/A,10000 Zagreb</item>
      <item>IVANA TOKIĆ, OIB 55740436993, Hrvoja Macanovića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94904216591</item>
      <item>, OIB 22834750178</item>
      <item>, OIB 55740436993</item>
    </izvorni_sadrzaj>
    <derivirana_varijabla naziv="DomainObject.Predmet.SudioniciListNazivOIB_1">
      <item>, OIB 85821130368</item>
      <item>, OIB 94904216591</item>
      <item>, OIB 22834750178</item>
      <item>, OIB 55740436993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755</properties:Characters>
  <properties:Lines>49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2016-04-16T05:16:00Z</dcterms:created>
  <dc:creator>Melita Knežević</dc:creator>
  <cp:lastModifiedBy>Margita Šalat</cp:lastModifiedBy>
  <cp:lastPrinted>2016-04-21T05:59:00Z</cp:lastPrinted>
  <dcterms:modified xmlns:xsi="http://www.w3.org/2001/XMLSchema-instance" xsi:type="dcterms:W3CDTF">2016-04-21T05:59:00Z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