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d36e" w14:paraId="50dd36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55F8D" w:rsidP="00455F8D" w:rsidR="00455F8D" w:rsidRPr="00455F8D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455F8D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  <w:b/>
          <w:szCs w:val="20"/>
        </w:rPr>
      </w:pPr>
      <w:r w:rsidRPr="00455F8D">
        <w:rPr>
          <w:rFonts w:cs="Times New Roman" w:eastAsia="Times New Roman"/>
          <w:b/>
          <w:lang w:val="en-AU"/>
        </w:rPr>
        <w:t xml:space="preserve">TRGOVAČKI SUD U SPLITU </w:t>
      </w:r>
      <w:r w:rsidRPr="00455F8D">
        <w:rPr>
          <w:rFonts w:cs="Times New Roman" w:eastAsia="Times New Roman"/>
          <w:lang w:val="en-AU"/>
        </w:rPr>
        <w:t xml:space="preserve">            </w:t>
      </w:r>
      <w:r w:rsidRPr="00455F8D">
        <w:rPr>
          <w:rFonts w:cs="Times New Roman" w:eastAsia="Times New Roman"/>
          <w:lang w:val="en-AU"/>
        </w:rPr>
        <w:tab/>
      </w:r>
      <w:r w:rsidRPr="00455F8D">
        <w:rPr>
          <w:rFonts w:cs="Times New Roman" w:eastAsia="Times New Roman"/>
          <w:lang w:val="en-AU"/>
        </w:rPr>
        <w:tab/>
      </w:r>
      <w:r w:rsidRPr="00455F8D">
        <w:rPr>
          <w:rFonts w:cs="Times New Roman" w:eastAsia="Times New Roman"/>
          <w:lang w:val="en-AU"/>
        </w:rPr>
        <w:tab/>
        <w:t xml:space="preserve">      </w:t>
      </w:r>
      <w:proofErr w:type="spellStart"/>
      <w:r w:rsidRPr="00455F8D">
        <w:rPr>
          <w:rFonts w:cs="Times New Roman" w:eastAsia="Times New Roman"/>
          <w:b/>
          <w:lang w:val="en-AU"/>
        </w:rPr>
        <w:t>Broj</w:t>
      </w:r>
      <w:proofErr w:type="spellEnd"/>
      <w:r w:rsidRPr="00455F8D">
        <w:rPr>
          <w:rFonts w:cs="Times New Roman" w:eastAsia="Times New Roman"/>
          <w:b/>
          <w:lang w:val="en-AU"/>
        </w:rPr>
        <w:t xml:space="preserve">: 14. </w:t>
      </w:r>
      <w:r w:rsidRPr="00455F8D">
        <w:rPr>
          <w:rFonts w:cs="Times New Roman" w:eastAsia="Times New Roman"/>
          <w:b/>
        </w:rPr>
        <w:t>St-48/2007.</w:t>
      </w:r>
    </w:p>
    <w:p w:rsidRDefault="00455F8D" w:rsidP="00455F8D" w:rsidR="00455F8D" w:rsidRPr="00455F8D">
      <w:pPr>
        <w:spacing w:after="0"/>
        <w:rPr>
          <w:rFonts w:cs="Times New Roman" w:eastAsia="Times New Roman"/>
          <w:b/>
          <w:szCs w:val="20"/>
        </w:rPr>
      </w:pPr>
      <w:r w:rsidRPr="00455F8D">
        <w:rPr>
          <w:rFonts w:cs="Times New Roman" w:eastAsia="Times New Roman"/>
          <w:b/>
          <w:szCs w:val="20"/>
        </w:rPr>
        <w:t xml:space="preserve">    </w:t>
      </w:r>
      <w:proofErr w:type="spellStart"/>
      <w:r w:rsidRPr="00455F8D">
        <w:rPr>
          <w:rFonts w:cs="Times New Roman" w:eastAsia="Times New Roman"/>
          <w:b/>
          <w:szCs w:val="20"/>
        </w:rPr>
        <w:t>Sukoišanska</w:t>
      </w:r>
      <w:proofErr w:type="spellEnd"/>
      <w:r w:rsidRPr="00455F8D">
        <w:rPr>
          <w:rFonts w:cs="Times New Roman" w:eastAsia="Times New Roman"/>
          <w:b/>
          <w:szCs w:val="20"/>
        </w:rPr>
        <w:t xml:space="preserve"> 6. - S P L I T</w:t>
      </w:r>
    </w:p>
    <w:p w:rsidRDefault="00455F8D" w:rsidP="00455F8D" w:rsidR="00455F8D" w:rsidRPr="00455F8D">
      <w:pPr>
        <w:spacing w:after="0"/>
        <w:rPr>
          <w:rFonts w:cs="Times New Roman" w:eastAsia="Times New Roman"/>
          <w:szCs w:val="20"/>
        </w:rPr>
      </w:pPr>
    </w:p>
    <w:p w:rsidRDefault="00455F8D" w:rsidP="00455F8D" w:rsidR="00455F8D" w:rsidRPr="00455F8D">
      <w:pPr>
        <w:spacing w:after="0"/>
        <w:rPr>
          <w:rFonts w:cs="Times New Roman" w:eastAsia="Times New Roman"/>
          <w:szCs w:val="20"/>
        </w:rPr>
      </w:pPr>
    </w:p>
    <w:p w:rsidRDefault="00455F8D" w:rsidP="00455F8D" w:rsidR="00455F8D" w:rsidRPr="00455F8D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455F8D">
        <w:rPr>
          <w:rFonts w:cs="Times New Roman" w:eastAsia="Arial Unicode MS"/>
          <w:b/>
          <w:bCs/>
          <w:lang w:eastAsia="hr-HR"/>
        </w:rPr>
        <w:t>R E P U B L I K A     H R V A T S K A</w:t>
      </w:r>
    </w:p>
    <w:p w:rsidRDefault="00455F8D" w:rsidP="00455F8D" w:rsidR="00455F8D" w:rsidRPr="00455F8D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</w:p>
    <w:p w:rsidRDefault="00455F8D" w:rsidP="00455F8D" w:rsidR="00455F8D" w:rsidRPr="00455F8D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455F8D">
        <w:rPr>
          <w:rFonts w:cs="Times New Roman" w:eastAsia="Arial Unicode MS"/>
          <w:b/>
          <w:bCs/>
          <w:szCs w:val="20"/>
        </w:rPr>
        <w:t>R J E Š E N J E</w:t>
      </w:r>
    </w:p>
    <w:p w:rsidRDefault="00455F8D" w:rsidP="00455F8D" w:rsidR="00455F8D" w:rsidRPr="00455F8D">
      <w:pPr>
        <w:spacing w:after="0"/>
        <w:rPr>
          <w:rFonts w:cs="Times New Roman" w:eastAsia="Times New Roman"/>
          <w:szCs w:val="20"/>
          <w:lang w:val="de-DE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</w:rPr>
      </w:pPr>
      <w:r w:rsidRPr="00455F8D">
        <w:rPr>
          <w:rFonts w:cs="Times New Roman" w:eastAsia="Times New Roman"/>
          <w:lang w:eastAsia="hr-HR" w:val="en-AU"/>
        </w:rPr>
        <w:tab/>
        <w:t xml:space="preserve">TRGOVAČKI SUD U SPLITU, </w:t>
      </w:r>
      <w:proofErr w:type="spellStart"/>
      <w:r w:rsidRPr="00455F8D">
        <w:rPr>
          <w:rFonts w:cs="Times New Roman" w:eastAsia="Times New Roman"/>
          <w:lang w:eastAsia="hr-HR" w:val="en-AU"/>
        </w:rPr>
        <w:t>po</w:t>
      </w:r>
      <w:proofErr w:type="spellEnd"/>
      <w:r w:rsidRPr="00455F8D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55F8D">
        <w:rPr>
          <w:rFonts w:cs="Times New Roman" w:eastAsia="Times New Roman"/>
          <w:lang w:eastAsia="hr-HR" w:val="en-AU"/>
        </w:rPr>
        <w:t>stečajnom</w:t>
      </w:r>
      <w:proofErr w:type="spellEnd"/>
      <w:r w:rsidRPr="00455F8D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55F8D">
        <w:rPr>
          <w:rFonts w:cs="Times New Roman" w:eastAsia="Times New Roman"/>
          <w:lang w:eastAsia="hr-HR" w:val="en-AU"/>
        </w:rPr>
        <w:t>sudcu</w:t>
      </w:r>
      <w:proofErr w:type="spellEnd"/>
      <w:r w:rsidRPr="00455F8D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55F8D">
        <w:rPr>
          <w:rFonts w:cs="Times New Roman" w:eastAsia="Times New Roman"/>
          <w:lang w:eastAsia="hr-HR" w:val="en-AU"/>
        </w:rPr>
        <w:t>Jozi</w:t>
      </w:r>
      <w:proofErr w:type="spellEnd"/>
      <w:r w:rsidRPr="00455F8D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55F8D">
        <w:rPr>
          <w:rFonts w:cs="Times New Roman" w:eastAsia="Times New Roman"/>
          <w:lang w:eastAsia="hr-HR" w:val="en-AU"/>
        </w:rPr>
        <w:t>Ćaleti</w:t>
      </w:r>
      <w:proofErr w:type="spellEnd"/>
      <w:r w:rsidRPr="00455F8D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455F8D">
        <w:rPr>
          <w:rFonts w:cs="Times New Roman" w:eastAsia="Times New Roman"/>
          <w:lang w:eastAsia="hr-HR" w:val="en-AU"/>
        </w:rPr>
        <w:t>stečajnom</w:t>
      </w:r>
      <w:proofErr w:type="spellEnd"/>
      <w:r w:rsidRPr="00455F8D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455F8D">
        <w:rPr>
          <w:rFonts w:cs="Times New Roman" w:eastAsia="Times New Roman"/>
          <w:lang w:eastAsia="hr-HR" w:val="en-AU"/>
        </w:rPr>
        <w:t>postupku</w:t>
      </w:r>
      <w:proofErr w:type="spellEnd"/>
      <w:r w:rsidRPr="00455F8D">
        <w:rPr>
          <w:rFonts w:cs="Times New Roman" w:eastAsia="Times New Roman"/>
          <w:lang w:val="en-AU"/>
        </w:rPr>
        <w:t xml:space="preserve"> </w:t>
      </w:r>
      <w:proofErr w:type="gramStart"/>
      <w:r w:rsidRPr="00455F8D">
        <w:rPr>
          <w:rFonts w:cs="Times New Roman" w:eastAsia="Times New Roman"/>
        </w:rPr>
        <w:t>nad</w:t>
      </w:r>
      <w:proofErr w:type="gramEnd"/>
      <w:r w:rsidRPr="00455F8D">
        <w:rPr>
          <w:rFonts w:cs="Times New Roman" w:eastAsia="Times New Roman"/>
        </w:rPr>
        <w:t xml:space="preserve"> stečajnim dužnikom: </w:t>
      </w:r>
      <w:proofErr w:type="spellStart"/>
      <w:r w:rsidRPr="00455F8D">
        <w:rPr>
          <w:rFonts w:cs="Times New Roman" w:eastAsia="Times New Roman"/>
        </w:rPr>
        <w:t>M.P</w:t>
      </w:r>
      <w:proofErr w:type="spellEnd"/>
      <w:r w:rsidRPr="00455F8D">
        <w:rPr>
          <w:rFonts w:cs="Times New Roman" w:eastAsia="Times New Roman"/>
        </w:rPr>
        <w:t xml:space="preserve">. JAHTE, d.o.o., u stečaju, </w:t>
      </w:r>
      <w:proofErr w:type="spellStart"/>
      <w:r w:rsidRPr="00455F8D">
        <w:rPr>
          <w:rFonts w:cs="Times New Roman" w:eastAsia="Times New Roman"/>
        </w:rPr>
        <w:t>Dugopolje</w:t>
      </w:r>
      <w:proofErr w:type="spellEnd"/>
      <w:r w:rsidRPr="00455F8D">
        <w:rPr>
          <w:rFonts w:cs="Times New Roman" w:eastAsia="Times New Roman"/>
        </w:rPr>
        <w:t xml:space="preserve"> (Općina </w:t>
      </w:r>
      <w:proofErr w:type="spellStart"/>
      <w:r w:rsidRPr="00455F8D">
        <w:rPr>
          <w:rFonts w:cs="Times New Roman" w:eastAsia="Times New Roman"/>
        </w:rPr>
        <w:t>Dugopolje</w:t>
      </w:r>
      <w:proofErr w:type="spellEnd"/>
      <w:r w:rsidRPr="00455F8D">
        <w:rPr>
          <w:rFonts w:cs="Times New Roman" w:eastAsia="Times New Roman"/>
        </w:rPr>
        <w:t xml:space="preserve">), Bana Jelačića 6, OIB: 02877519826. (dalje: Dužnik, stečajni Dužnik), kojega zastupa stečajni upravitelj Berislav Bušelić, Mravince, Ante Starčevića 21, </w:t>
      </w:r>
      <w:r w:rsidRPr="00455F8D">
        <w:rPr>
          <w:rFonts w:cs="Times New Roman" w:eastAsia="Times New Roman"/>
          <w:lang w:eastAsia="hr-HR"/>
        </w:rPr>
        <w:t xml:space="preserve">03. svibnja 2017, </w:t>
      </w:r>
      <w:proofErr w:type="spellStart"/>
      <w:r w:rsidRPr="00455F8D">
        <w:rPr>
          <w:rFonts w:cs="Times New Roman" w:eastAsia="Times New Roman"/>
          <w:lang w:val="de-DE"/>
        </w:rPr>
        <w:t>izvanraspravno</w:t>
      </w:r>
      <w:proofErr w:type="spellEnd"/>
      <w:r w:rsidRPr="00455F8D">
        <w:rPr>
          <w:rFonts w:cs="Times New Roman" w:eastAsia="Times New Roman"/>
          <w:lang w:val="de-DE"/>
        </w:rPr>
        <w:t>,</w:t>
      </w: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  <w:r w:rsidRPr="00455F8D">
        <w:rPr>
          <w:rFonts w:cs="Times New Roman" w:eastAsia="Calibri"/>
        </w:rPr>
        <w:t xml:space="preserve">     </w:t>
      </w:r>
    </w:p>
    <w:p w:rsidRDefault="00455F8D" w:rsidP="00455F8D" w:rsidR="00455F8D" w:rsidRPr="00455F8D">
      <w:pPr>
        <w:spacing w:after="0"/>
        <w:jc w:val="center"/>
        <w:rPr>
          <w:rFonts w:cs="Times New Roman" w:eastAsia="Times New Roman"/>
        </w:rPr>
      </w:pPr>
      <w:r w:rsidRPr="00455F8D">
        <w:rPr>
          <w:rFonts w:cs="Times New Roman" w:eastAsia="Times New Roman"/>
        </w:rPr>
        <w:t>r i j e š i o     j e</w:t>
      </w:r>
    </w:p>
    <w:p w:rsidRDefault="00455F8D" w:rsidP="00455F8D" w:rsidR="00455F8D" w:rsidRPr="00455F8D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455F8D">
        <w:rPr>
          <w:rFonts w:cs="Times New Roman" w:eastAsia="Calibri"/>
        </w:rPr>
        <w:t xml:space="preserve">     </w:t>
      </w:r>
    </w:p>
    <w:p w:rsidRDefault="00455F8D" w:rsidP="00455F8D" w:rsidR="00455F8D" w:rsidRPr="00455F8D">
      <w:pPr>
        <w:spacing w:after="0"/>
        <w:ind w:firstLine="720"/>
        <w:jc w:val="both"/>
        <w:rPr>
          <w:rFonts w:cs="Times New Roman" w:eastAsia="Times New Roman"/>
        </w:rPr>
      </w:pPr>
      <w:r w:rsidRPr="00455F8D">
        <w:rPr>
          <w:rFonts w:cs="Times New Roman" w:eastAsia="Times New Roman"/>
        </w:rPr>
        <w:t xml:space="preserve">Nalaže se Računovodstvu ovog Suda, sa Obračunskog lista za predmet: VII ST-48/07, iznos od: 85.760,00 kuna, prenijeti u korist računa stečajnog dužnika: </w:t>
      </w:r>
      <w:proofErr w:type="spellStart"/>
      <w:r w:rsidRPr="00455F8D">
        <w:rPr>
          <w:rFonts w:cs="Times New Roman" w:eastAsia="Times New Roman"/>
        </w:rPr>
        <w:t>M.P</w:t>
      </w:r>
      <w:proofErr w:type="spellEnd"/>
      <w:r w:rsidRPr="00455F8D">
        <w:rPr>
          <w:rFonts w:cs="Times New Roman" w:eastAsia="Times New Roman"/>
        </w:rPr>
        <w:t xml:space="preserve">. JAHTE, d.o.o., u stečaju, </w:t>
      </w:r>
      <w:proofErr w:type="spellStart"/>
      <w:r w:rsidRPr="00455F8D">
        <w:rPr>
          <w:rFonts w:cs="Times New Roman" w:eastAsia="Times New Roman"/>
        </w:rPr>
        <w:t>Dugopolje</w:t>
      </w:r>
      <w:proofErr w:type="spellEnd"/>
      <w:r w:rsidRPr="00455F8D">
        <w:rPr>
          <w:rFonts w:cs="Times New Roman" w:eastAsia="Times New Roman"/>
        </w:rPr>
        <w:t xml:space="preserve"> (Općina </w:t>
      </w:r>
      <w:proofErr w:type="spellStart"/>
      <w:r w:rsidRPr="00455F8D">
        <w:rPr>
          <w:rFonts w:cs="Times New Roman" w:eastAsia="Times New Roman"/>
        </w:rPr>
        <w:t>Dugopolje</w:t>
      </w:r>
      <w:proofErr w:type="spellEnd"/>
      <w:r w:rsidRPr="00455F8D">
        <w:rPr>
          <w:rFonts w:cs="Times New Roman" w:eastAsia="Times New Roman"/>
        </w:rPr>
        <w:t>), Bana Jelačića 6, OIB: 02877519826, broj računa: HR 75 2390 0011 1009 9595 4 , svrha: „prijenos stečajne mase“.</w:t>
      </w: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</w:rPr>
      </w:pPr>
    </w:p>
    <w:p w:rsidRDefault="00455F8D" w:rsidP="00455F8D" w:rsidR="00455F8D" w:rsidRPr="00455F8D">
      <w:pPr>
        <w:spacing w:after="0"/>
        <w:jc w:val="center"/>
        <w:rPr>
          <w:rFonts w:cs="Times New Roman" w:eastAsia="Times New Roman"/>
        </w:rPr>
      </w:pPr>
      <w:r w:rsidRPr="00455F8D">
        <w:rPr>
          <w:rFonts w:cs="Times New Roman" w:eastAsia="Times New Roman"/>
        </w:rPr>
        <w:t>Split, 03. svibnja 2017.</w:t>
      </w: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</w:rPr>
      </w:pPr>
      <w:r w:rsidRPr="00455F8D">
        <w:rPr>
          <w:rFonts w:cs="Times New Roman" w:eastAsia="Times New Roman"/>
        </w:rPr>
        <w:t xml:space="preserve">                                                                                                       STEČAJNI SUDAC:</w:t>
      </w: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</w:rPr>
      </w:pPr>
      <w:r w:rsidRPr="00455F8D">
        <w:rPr>
          <w:rFonts w:cs="Times New Roman" w:eastAsia="Times New Roman"/>
        </w:rPr>
        <w:t xml:space="preserve">                                                                                                               </w:t>
      </w:r>
      <w:smartTag w:element="PersonName" w:uri="urn:schemas-microsoft-com:office:smarttags">
        <w:r w:rsidRPr="00455F8D">
          <w:rPr>
            <w:rFonts w:cs="Times New Roman" w:eastAsia="Times New Roman"/>
          </w:rPr>
          <w:t>Jozo Ćaleta</w:t>
        </w:r>
      </w:smartTag>
      <w:r w:rsidRPr="00455F8D">
        <w:rPr>
          <w:rFonts w:cs="Times New Roman" w:eastAsia="Times New Roman"/>
        </w:rPr>
        <w:t>,</w:t>
      </w: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</w:rPr>
      </w:pPr>
      <w:r w:rsidRPr="00455F8D">
        <w:rPr>
          <w:rFonts w:cs="Times New Roman" w:eastAsia="Times New Roman"/>
          <w:u w:val="single"/>
        </w:rPr>
        <w:t>Pravna pouka:</w:t>
      </w:r>
      <w:r w:rsidRPr="00455F8D">
        <w:rPr>
          <w:rFonts w:cs="Times New Roman" w:eastAsia="Times New Roman"/>
        </w:rPr>
        <w:t xml:space="preserve"> Protiv ovog Rješenja nije dopuštena žalba. </w:t>
      </w:r>
    </w:p>
    <w:p w:rsidRDefault="00455F8D" w:rsidP="00455F8D" w:rsidR="00455F8D" w:rsidRPr="00455F8D">
      <w:pPr>
        <w:spacing w:after="0"/>
        <w:rPr>
          <w:rFonts w:cs="Times New Roman" w:eastAsia="Times New Roman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  <w:r w:rsidRPr="00455F8D">
        <w:rPr>
          <w:rFonts w:cs="Times New Roman" w:eastAsia="Calibri"/>
          <w:u w:val="single"/>
        </w:rPr>
        <w:t>DNA:</w:t>
      </w:r>
      <w:r w:rsidRPr="00455F8D">
        <w:rPr>
          <w:rFonts w:cs="Times New Roman" w:eastAsia="Calibri"/>
        </w:rPr>
        <w:t xml:space="preserve">    1.  Računovodstvu Suda - ovdje,</w:t>
      </w: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  <w:r w:rsidRPr="00455F8D">
        <w:rPr>
          <w:rFonts w:cs="Times New Roman" w:eastAsia="Calibri"/>
        </w:rPr>
        <w:t xml:space="preserve">              2.  Stečajni upravitelj Berislav Bušelić, Mravince, Ante Starčevića 21,</w:t>
      </w: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  <w:r w:rsidRPr="00455F8D">
        <w:rPr>
          <w:rFonts w:cs="Times New Roman" w:eastAsia="Calibri"/>
        </w:rPr>
        <w:t xml:space="preserve">              3.  e-Oglasna ploča – rok 20. dana,</w:t>
      </w: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  <w:r w:rsidRPr="00455F8D">
        <w:rPr>
          <w:rFonts w:cs="Times New Roman" w:eastAsia="Calibri"/>
        </w:rPr>
        <w:t xml:space="preserve">              4.  Spis.</w:t>
      </w: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  <w:r w:rsidRPr="00455F8D">
        <w:rPr>
          <w:rFonts w:cs="Times New Roman" w:eastAsia="Calibri"/>
        </w:rPr>
        <w:t>Split, 03. svibnja 2017.                                             S U D A C:</w:t>
      </w:r>
    </w:p>
    <w:p w:rsidRDefault="00455F8D" w:rsidP="00455F8D" w:rsidR="00455F8D" w:rsidRPr="00455F8D">
      <w:pPr>
        <w:spacing w:after="0"/>
        <w:jc w:val="both"/>
        <w:rPr>
          <w:rFonts w:cs="Times New Roman" w:eastAsia="Calibri"/>
        </w:rPr>
      </w:pPr>
      <w:r w:rsidRPr="00455F8D">
        <w:rPr>
          <w:rFonts w:cs="Times New Roman" w:eastAsia="Calibri"/>
        </w:rPr>
        <w:t xml:space="preserve">                                                                                  Jozo Ćaleta,</w:t>
      </w:r>
    </w:p>
    <w:p w:rsidRDefault="00455F8D" w:rsidP="00455F8D" w:rsidR="00455F8D" w:rsidRPr="00455F8D">
      <w:pPr>
        <w:spacing w:after="0"/>
        <w:jc w:val="both"/>
        <w:rPr>
          <w:rFonts w:cs="Times New Roman" w:eastAsia="Calibri"/>
          <w:b/>
          <w:bCs/>
        </w:rPr>
      </w:pPr>
    </w:p>
    <w:p w:rsidRDefault="00455F8D" w:rsidP="00455F8D" w:rsidR="00455F8D" w:rsidRPr="00455F8D">
      <w:pPr>
        <w:spacing w:after="0"/>
        <w:jc w:val="both"/>
        <w:rPr>
          <w:rFonts w:cs="Times New Roman" w:eastAsia="Times New Roman"/>
          <w:b/>
          <w:bCs/>
        </w:rPr>
      </w:pPr>
    </w:p>
    <w:p w:rsidRDefault="00455F8D" w:rsidP="00455F8D" w:rsidR="00455F8D" w:rsidRPr="00455F8D">
      <w:pPr>
        <w:spacing w:after="0"/>
        <w:rPr>
          <w:rFonts w:cs="Times New Roman" w:eastAsia="Times New Roman"/>
          <w:b/>
          <w:bCs/>
        </w:rPr>
      </w:pPr>
    </w:p>
    <w:p w:rsidRDefault="00455F8D" w:rsidP="00455F8D" w:rsidR="00455F8D" w:rsidRPr="00455F8D">
      <w:pPr>
        <w:spacing w:after="0"/>
        <w:rPr>
          <w:rFonts w:cs="Times New Roman" w:eastAsia="Times New Roman"/>
          <w:b/>
          <w:bCs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5F8D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390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St-48/2007-102</izvorni_sadrzaj>
    <derivirana_varijabla naziv="DomainObject.Oznaka_1">St-48/2007-102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St-48/2007</izvorni_sadrzaj>
    <derivirana_varijabla naziv="DomainObject.Predmet.OznakaBroj_1">St-48/2007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M.P. JAHTE d.o.o. brodogradnja i trgovina "u stečaju"</izvorni_sadrzaj>
    <derivirana_varijabla naziv="DomainObject.Predmet.ProtustrankaFormated_1">  M.P. JAHTE d.o.o. brodogradnja i trgovina "u stečaju"</derivirana_varijabla>
  </DomainObject.Predmet.ProtustrankaFormated>
  <DomainObject.Predmet.ProtustrankaFormatedOIB>
    <izvorni_sadrzaj>  M.P. JAHTE d.o.o. brodogradnja i trgovina "u stečaju", OIB 02877519826</izvorni_sadrzaj>
    <derivirana_varijabla naziv="DomainObject.Predmet.ProtustrankaFormatedOIB_1">  M.P. JAHTE d.o.o. brodogradnja i trgovina "u stečaju", OIB 02877519826</derivirana_varijabla>
  </DomainObject.Predmet.ProtustrankaFormatedOIB>
  <DomainObject.Predmet.ProtustrankaFormatedWithAdress>
    <izvorni_sadrzaj> M.P. JAHTE d.o.o. brodogradnja i trgovina "u stečaju", Bana Jelačića 6, Dugopolje</izvorni_sadrzaj>
    <derivirana_varijabla naziv="DomainObject.Predmet.ProtustrankaFormatedWithAdress_1"> M.P. JAHTE d.o.o. brodogradnja i trgovina "u stečaju", Bana Jelačića 6, Dugopolje</derivirana_varijabla>
  </DomainObject.Predmet.ProtustrankaFormatedWithAdress>
  <DomainObject.Predmet.ProtustrankaFormatedWithAdressOIB>
    <izvorni_sadrzaj> M.P. JAHTE d.o.o. brodogradnja i trgovina "u stečaju", OIB 02877519826, Bana Jelačića 6, Dugopolje</izvorni_sadrzaj>
    <derivirana_varijabla naziv="DomainObject.Predmet.ProtustrankaFormatedWithAdressOIB_1"> M.P. JAHTE d.o.o. brodogradnja i trgovina "u stečaju", OIB 02877519826, Bana Jelačića 6, Dugopolje</derivirana_varijabla>
  </DomainObject.Predmet.ProtustrankaFormatedWithAdressOIB>
  <DomainObject.Predmet.ProtustrankaWithAdress>
    <izvorni_sadrzaj>M.P. JAHTE d.o.o. brodogradnja i trgovina "u stečaju" Bana Jelačića 6, Dugopolje</izvorni_sadrzaj>
    <derivirana_varijabla naziv="DomainObject.Predmet.ProtustrankaWithAdress_1">M.P. JAHTE d.o.o. brodogradnja i trgovina "u stečaju" Bana Jelačića 6, Dugopolje</derivirana_varijabla>
  </DomainObject.Predmet.ProtustrankaWithAdress>
  <DomainObject.Predmet.ProtustrankaWithAdressOIB>
    <izvorni_sadrzaj>M.P. JAHTE d.o.o. brodogradnja i trgovina "u stečaju", OIB 02877519826, Bana Jelačića 6, Dugopolje</izvorni_sadrzaj>
    <derivirana_varijabla naziv="DomainObject.Predmet.ProtustrankaWithAdressOIB_1">M.P. JAHTE d.o.o. brodogradnja i trgovina "u stečaju", OIB 02877519826, Bana Jelačića 6, Dugopolje</derivirana_varijabla>
  </DomainObject.Predmet.ProtustrankaWithAdressOIB>
  <DomainObject.Predmet.ProtustrankaNazivFormated>
    <izvorni_sadrzaj>M.P. JAHTE d.o.o. brodogradnja i trgovina "u stečaju"</izvorni_sadrzaj>
    <derivirana_varijabla naziv="DomainObject.Predmet.ProtustrankaNazivFormated_1">M.P. JAHTE d.o.o. brodogradnja i trgovina "u stečaju"</derivirana_varijabla>
  </DomainObject.Predmet.ProtustrankaNazivFormated>
  <DomainObject.Predmet.ProtustrankaNazivFormatedOIB>
    <izvorni_sadrzaj>M.P. JAHTE d.o.o. brodogradnja i trgovina "u stečaju", OIB 02877519826</izvorni_sadrzaj>
    <derivirana_varijabla naziv="DomainObject.Predmet.ProtustrankaNazivFormatedOIB_1">M.P. JAHTE d.o.o. brodogradnja i trgovina "u stečaju", OIB 02877519826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usluge; DRAGAN ŠERIĆ</izvorni_sadrzaj>
    <derivirana_varijabla naziv="DomainObject.Predmet.StrankaFormated_1">  PROMOS s.r.l. zona industriale; LEO FRANCHI; ALDI d.o.o. za trgovinu i proizvodnju; INTEREUROPA, logističke usluge, društvo s ograničenom odgovornošću; CHEMOLUX-ŠARIĆ, d.o.o. trgovina, zastupanje i usluge; ČULIĆ d.o.o. za trgovinu na veliko i malo, turizam, izvoz-uvoz; Hrvatski Telekom d.d.; PEGAZ TRADE d.o.o. za trgovinu na veliko i malo, vanjsku trgovinu, turizam i cestovni prijevoz robe; ČISTOĆA društvo s ograničenom odgovornošću za obavljanje komunalnih djelatnosti održavanja čistoće i odlaganja komunaln; PEGAZ TRADE d.o.o. za trgovinu na veliko i malo, vanjsku trgovinu, turizam i cestovni prijevoz robe; J.u.A. Frischeis društvo s ograničenom odgovornošću za trgovinu i usluge; DRAGAN ŠERIĆ</derivirana_varijabla>
  </DomainObject.Predmet.StrankaFormated>
  <DomainObject.Predmet.StrankaFormatedOIB>
    <izvorni_sadrzaj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18918947938; DRAGAN ŠERIĆ</izvorni_sadrzaj>
    <derivirana_varijabla naziv="DomainObject.Predmet.StrankaFormatedOIB_1">  PROMOS s.r.l. zona industriale; LEO FRANCHI; ALDI d.o.o. za trgovinu i proizvodnju, OIB 66918533489; INTEREUROPA, logističke usluge, društvo s ograničenom odgovornošću, OIB 85514716931; CHEMOLUX-ŠARIĆ, d.o.o. trgovina, zastupanje i usluge, OIB 60241889279; ČULIĆ d.o.o. za trgovinu na veliko i malo, turizam, izvoz-uvoz, OIB 92205581575; Hrvatski Telekom d.d., OIB 81793146560; PEGAZ TRADE d.o.o. za trgovinu na veliko i malo, vanjsku trgovinu, turizam i cestovni prijevoz robe, OIB 59135140533; ČISTOĆA društvo s ograničenom odgovornošću za obavljanje komunalnih djelatnosti održavanja čistoće i odlaganja komunaln, OIB 38812451417; PEGAZ TRADE d.o.o. za trgovinu na veliko i malo, vanjsku trgovinu, turizam i cestovni prijevoz robe, OIB 59135140533; J.u.A. Frischeis društvo s ograničenom odgovornošću za trgovinu i usluge, OIB 18918947938; DRAGAN ŠERIĆ</derivirana_varijabla>
  </DomainObject.Predmet.StrankaFormatedOIB>
  <DomainObject.Predmet.StrankaFormatedWithAdress>
    <izvorni_sadrzaj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Gorica; DRAGAN ŠERIĆ</izvorni_sadrzaj>
    <derivirana_varijabla naziv="DomainObject.Predmet.StrankaFormatedWithAdress_1"> PROMOS s.r.l. zona industriale, NOTARESCO (TERAMO), PIANE VOMANO; LEO FRANCHI, VIA ADUA 1, ROSETO DEGLI ABRUZZI; ALDI d.o.o. za trgovinu i proizvodnju, Don Frane Bulića 183/A, Solin; INTEREUROPA, logističke usluge, društvo s ograničenom odgovornošću, Josipa Lončara 3, 10000 Zagreb; CHEMOLUX-ŠARIĆ, d.o.o. trgovina, zastupanje i usluge, Žrtava rata 21/A, Kaštel Novi; ČULIĆ d.o.o. za trgovinu na veliko i malo, turizam, izvoz-uvoz, Ante Starčevića 12, Mravince; Hrvatski Telekom d.d., Savska cesta 32, 10000 Zagreb; PEGAZ TRADE d.o.o. za trgovinu na veliko i malo, vanjsku trgovinu, turizam i cestovni prijevoz robe, Stepinčeva 15, Split; ČISTOĆA društvo s ograničenom odgovornošću za obavljanje komunalnih djelatnosti održavanja čistoće i odlaganja komunaln, Put Plokita 81, Split; PEGAZ TRADE d.o.o. za trgovinu na veliko i malo, vanjsku trgovinu, turizam i cestovni prijevoz robe, Stepinčeva 15, Split; J.u.A. Frischeis društvo s ograničenom odgovornošću za trgovinu i usluge, Ljudevita Posavskog 49, Velika Gorica; DRAGAN ŠERIĆ</derivirana_varijabla>
  </DomainObject.Predmet.StrankaFormatedWithAdress>
  <DomainObject.Predmet.StrankaFormatedWithAdressOIB>
    <izvorni_sadrzaj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Gorica; DRAGAN ŠERIĆ</izvorni_sadrzaj>
    <derivirana_varijabla naziv="DomainObject.Predmet.StrankaFormatedWithAdressOIB_1"> PROMOS s.r.l. zona industriale, NOTARESCO (TERAMO), PIANE VOMANO; LEO FRANCHI, VIA ADUA 1, ROSETO DEGLI ABRUZZI; ALDI d.o.o. za trgovinu i proizvodnju, OIB 66918533489, Don Frane Bulića 183/A, Solin; INTEREUROPA, logističke usluge, društvo s ograničenom odgovornošću, OIB 85514716931, Josipa Lončara 3, 10000 Zagreb; CHEMOLUX-ŠARIĆ, d.o.o. trgovina, zastupanje i usluge, OIB 60241889279, Žrtava rata 21/A, Kaštel Novi; ČULIĆ d.o.o. za trgovinu na veliko i malo, turizam, izvoz-uvoz, OIB 92205581575, Ante Starčevića 12, Mravince; Hrvatski Telekom d.d., OIB 81793146560, Savska cesta 32, 10000 Zagreb; PEGAZ TRADE d.o.o. za trgovinu na veliko i malo, vanjsku trgovinu, turizam i cestovni prijevoz robe, OIB 59135140533, Stepinčeva 15, Split; ČISTOĆA društvo s ograničenom odgovornošću za obavljanje komunalnih djelatnosti održavanja čistoće i odlaganja komunaln, OIB 38812451417, Put Plokita 81, Split; PEGAZ TRADE d.o.o. za trgovinu na veliko i malo, vanjsku trgovinu, turizam i cestovni prijevoz robe, OIB 59135140533, Stepinčeva 15, Split; J.u.A. Frischeis društvo s ograničenom odgovornošću za trgovinu i usluge, OIB 18918947938, Ljudevita Posavskog 49, Velika Gorica; DRAGAN ŠERIĆ</derivirana_varijabla>
  </DomainObject.Predmet.StrankaFormatedWithAdressOIB>
  <DomainObject.Predmet.StrankaWithAdress>
    <izvorni_sadrzaj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Gorica,DRAGAN ŠERIĆ </izvorni_sadrzaj>
    <derivirana_varijabla naziv="DomainObject.Predmet.StrankaWithAdress_1">PROMOS s.r.l. zona industriale NOTARESCO (TERAMO),PIANE VOMANO,LEO FRANCHI VIA ADUA 1,ROSETO DEGLI ABRUZZI,ALDI d.o.o. za trgovinu i proizvodnju Don Frane Bulića 183/A,Solin,INTEREUROPA, logističke usluge, društvo s ograničenom odgovornošću Josipa Lončara 3,10000 Zagreb,CHEMOLUX-ŠARIĆ, d.o.o. trgovina, zastupanje i usluge Žrtava rata 21/A,Kaštel Novi,ČULIĆ d.o.o. za trgovinu na veliko i malo, turizam, izvoz-uvoz Ante Starčevića 12,Mravince,Hrvatski Telekom d.d. Savska cesta 32,10000 Zagreb,PEGAZ TRADE d.o.o. za trgovinu na veliko i malo, vanjsku trgovinu, turizam i cestovni prijevoz robe Stepinčeva 15,Split,ČISTOĆA društvo s ograničenom odgovornošću za obavljanje komunalnih djelatnosti održavanja čistoće i odlaganja komunaln Put Plokita 81,Split,PEGAZ TRADE d.o.o. za trgovinu na veliko i malo, vanjsku trgovinu, turizam i cestovni prijevoz robe Stepinčeva 15,Split,J.u.A. Frischeis društvo s ograničenom odgovornošću za trgovinu i usluge Ljudevita Posavskog 49,Velika Gorica,DRAGAN ŠERIĆ </derivirana_varijabla>
  </DomainObject.Predmet.StrankaWithAdress>
  <DomainObject.Predmet.StrankaWithAdressOIB>
    <izvorni_sadrzaj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Gorica,DRAGAN ŠERIĆ</izvorni_sadrzaj>
    <derivirana_varijabla naziv="DomainObject.Predmet.StrankaWithAdressOIB_1">PROMOS s.r.l. zona industriale, NOTARESCO (TERAMO),PIANE VOMANO,LEO FRANCHI, VIA ADUA 1,ROSETO DEGLI ABRUZZI,ALDI d.o.o. za trgovinu i proizvodnju, OIB 66918533489, Don Frane Bulića 183/A,Solin,INTEREUROPA, logističke usluge, društvo s ograničenom odgovornošću, OIB 85514716931, Josipa Lončara 3,10000 Zagreb,CHEMOLUX-ŠARIĆ, d.o.o. trgovina, zastupanje i usluge, OIB 60241889279, Žrtava rata 21/A,Kaštel Novi,ČULIĆ d.o.o. za trgovinu na veliko i malo, turizam, izvoz-uvoz, OIB 92205581575, Ante Starčevića 12,Mravince,Hrvatski Telekom d.d., OIB 81793146560, Savska cesta 32,10000 Zagreb,PEGAZ TRADE d.o.o. za trgovinu na veliko i malo, vanjsku trgovinu, turizam i cestovni prijevoz robe, OIB 59135140533, Stepinčeva 15,Split,ČISTOĆA društvo s ograničenom odgovornošću za obavljanje komunalnih djelatnosti održavanja čistoće i odlaganja komunaln, OIB 38812451417, Put Plokita 81,Split,PEGAZ TRADE d.o.o. za trgovinu na veliko i malo, vanjsku trgovinu, turizam i cestovni prijevoz robe, OIB 59135140533, Stepinčeva 15,Split,J.u.A. Frischeis društvo s ograničenom odgovornošću za trgovinu i usluge, OIB 18918947938, Ljudevita Posavskog 49,Velika Gorica,DRAGAN ŠERIĆ</derivirana_varijabla>
  </DomainObject.Predmet.StrankaWithAdressOIB>
  <DomainObject.Predmet.StrankaNazivFormated>
    <izvorni_sadrzaj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usluge,DRAGAN ŠERIĆ</izvorni_sadrzaj>
    <derivirana_varijabla naziv="DomainObject.Predmet.StrankaNazivFormated_1">PROMOS s.r.l. zona industriale,LEO FRANCHI,ALDI d.o.o. za trgovinu i proizvodnju,INTEREUROPA, logističke usluge, društvo s ograničenom odgovornošću,CHEMOLUX-ŠARIĆ, d.o.o. trgovina, zastupanje i usluge,ČULIĆ d.o.o. za trgovinu na veliko i malo, turizam, izvoz-uvoz,Hrvatski Telekom d.d.,PEGAZ TRADE d.o.o. za trgovinu na veliko i malo, vanjsku trgovinu, turizam i cestovni prijevoz robe,ČISTOĆA društvo s ograničenom odgovornošću za obavljanje komunalnih djelatnosti održavanja čistoće i odlaganja komunaln,PEGAZ TRADE d.o.o. za trgovinu na veliko i malo, vanjsku trgovinu, turizam i cestovni prijevoz robe,J.u.A. Frischeis društvo s ograničenom odgovornošću za trgovinu i usluge,DRAGAN ŠERIĆ</derivirana_varijabla>
  </DomainObject.Predmet.StrankaNazivFormated>
  <DomainObject.Predmet.StrankaNazivFormatedOIB>
    <izvorni_sadrzaj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18918947938,DRAGAN ŠERIĆ</izvorni_sadrzaj>
    <derivirana_varijabla naziv="DomainObject.Predmet.StrankaNazivFormatedOIB_1">PROMOS s.r.l. zona industriale,LEO FRANCHI,ALDI d.o.o. za trgovinu i proizvodnju, OIB 66918533489,INTEREUROPA, logističke usluge, društvo s ograničenom odgovornošću, OIB 85514716931,CHEMOLUX-ŠARIĆ, d.o.o. trgovina, zastupanje i usluge, OIB 60241889279,ČULIĆ d.o.o. za trgovinu na veliko i malo, turizam, izvoz-uvoz, OIB 92205581575,Hrvatski Telekom d.d., OIB 81793146560,PEGAZ TRADE d.o.o. za trgovinu na veliko i malo, vanjsku trgovinu, turizam i cestovni prijevoz robe, OIB 59135140533,ČISTOĆA društvo s ograničenom odgovornošću za obavljanje komunalnih djelatnosti održavanja čistoće i odlaganja komunaln, OIB 38812451417,PEGAZ TRADE d.o.o. za trgovinu na veliko i malo, vanjsku trgovinu, turizam i cestovni prijevoz robe, OIB 59135140533,J.u.A. Frischeis društvo s ograničenom odgovornošću za trgovinu i usluge, OIB 18918947938,DRAGAN ŠERIĆ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trankaList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trankaListFormated>
  <DomainObject.Predmet.StrankaList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izvorni_sadrzaj>
    <derivirana_varijabla naziv="DomainObject.Predmet.StrankaList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derivirana_varijabla>
  </DomainObject.Predmet.StrankaListFormatedOIB>
  <DomainObject.Predmet.StrankaListFormatedWithAdress>
    <izvorni_sadrzaj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  <item>DRAGAN ŠERIĆ</item>
    </izvorni_sadrzaj>
    <derivirana_varijabla naziv="DomainObject.Predmet.StrankaListFormatedWithAdress_1">
      <item>PROMOS s.r.l. zona industriale, NOTARESCO (TERAMO), PIANE VOMANO</item>
      <item>LEO FRANCHI, VIA ADUA 1, ROSETO DEGLI ABRUZZI</item>
      <item>ALDI d.o.o. za trgovinu i proizvodnju, Don Frane Bulića 183/A, Solin</item>
      <item>INTEREUROPA, logističke usluge, društvo s ograničenom odgovornošću, Josipa Lončara 3, 10000 Zagreb</item>
      <item>CHEMOLUX-ŠARIĆ, d.o.o. trgovina, zastupanje i usluge, Žrtava rata 21/A, Kaštel Novi</item>
      <item>ČULIĆ d.o.o. za trgovinu na veliko i malo, turizam, izvoz-uvoz, Ante Starčevića 12, Mravince</item>
      <item>Hrvatski Telekom d.d., Savska cesta 32, 10000 Zagreb</item>
      <item>PEGAZ TRADE d.o.o. za trgovinu na veliko i malo, vanjsku trgovinu, turizam i cestovni prijevoz robe, Stepinčeva 15, Split</item>
      <item>ČISTOĆA društvo s ograničenom odgovornošću za obavljanje komunalnih djelatnosti održavanja čistoće i odlaganja komunaln, Put Plokita 81, Split</item>
      <item>PEGAZ TRADE d.o.o. za trgovinu na veliko i malo, vanjsku trgovinu, turizam i cestovni prijevoz robe, Stepinčeva 15, Split</item>
      <item>J.u.A. Frischeis društvo s ograničenom odgovornošću za trgovinu i usluge, Ljudevita Posavskog 49, Velika Gorica</item>
      <item>DRAGAN ŠERIĆ</item>
    </derivirana_varijabla>
  </DomainObject.Predmet.StrankaListFormatedWithAdress>
  <DomainObject.Predmet.StrankaListFormatedWithAdressOIB>
    <izvorni_sadrzaj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  <item>DRAGAN ŠERIĆ</item>
    </izvorni_sadrzaj>
    <derivirana_varijabla naziv="DomainObject.Predmet.StrankaListFormatedWithAdressOIB_1">
      <item>PROMOS s.r.l. zona industriale, NOTARESCO (TERAMO), PIANE VOMANO</item>
      <item>LEO FRANCHI, VIA ADUA 1, ROSETO DEGLI ABRUZZI</item>
      <item>ALDI d.o.o. za trgovinu i proizvodnju, OIB 66918533489, Don Frane Bulića 183/A, Solin</item>
      <item>INTEREUROPA, logističke usluge, društvo s ograničenom odgovornošću, OIB 85514716931, Josipa Lončara 3, 10000 Zagreb</item>
      <item>CHEMOLUX-ŠARIĆ, d.o.o. trgovina, zastupanje i usluge, OIB 60241889279, Žrtava rata 21/A, Kaštel Novi</item>
      <item>ČULIĆ d.o.o. za trgovinu na veliko i malo, turizam, izvoz-uvoz, OIB 92205581575, Ante Starčevića 12, Mravince</item>
      <item>Hrvatski Telekom d.d., OIB 81793146560, Savska cesta 32, 10000 Zagreb</item>
      <item>PEGAZ TRADE d.o.o. za trgovinu na veliko i malo, vanjsku trgovinu, turizam i cestovni prijevoz robe, OIB 59135140533, Stepinčeva 15, Split</item>
      <item>ČISTOĆA društvo s ograničenom odgovornošću za obavljanje komunalnih djelatnosti održavanja čistoće i odlaganja komunaln, OIB 38812451417, Put Plokita 81, Split</item>
      <item>PEGAZ TRADE d.o.o. za trgovinu na veliko i malo, vanjsku trgovinu, turizam i cestovni prijevoz robe, OIB 59135140533, Stepinčeva 15, Split</item>
      <item>J.u.A. Frischeis društvo s ograničenom odgovornošću za trgovinu i usluge, OIB 18918947938, Ljudevita Posavskog 49, Velika Gorica</item>
      <item>DRAGAN ŠERIĆ</item>
    </derivirana_varijabla>
  </DomainObject.Predmet.StrankaListFormatedWithAdressOIB>
  <DomainObject.Predmet.StrankaListNazivFormated>
    <izvorni_sadrzaj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trankaListNazivFormated_1">
      <item>PROMOS s.r.l. zona industriale</item>
      <item>LEO FRANCHI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trankaListNazivFormated>
  <DomainObject.Predmet.StrankaListNazivFormatedOIB>
    <izvorni_sadrzaj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izvorni_sadrzaj>
    <derivirana_varijabla naziv="DomainObject.Predmet.StrankaListNazivFormatedOIB_1">
      <item>PROMOS s.r.l. zona industriale</item>
      <item>LEO FRANCHI</item>
      <item>ALDI d.o.o. za trgovinu i proizvodnju, OIB 66918533489</item>
      <item>INTEREUROPA, logističke usluge, društvo s ograničenom odgovornošću, OIB 85514716931</item>
      <item>CHEMOLUX-ŠARIĆ, d.o.o. trgovina, zastupanje i usluge, OIB 60241889279</item>
      <item>ČULIĆ d.o.o. za trgovinu na veliko i malo, turizam, izvoz-uvoz, OIB 92205581575</item>
      <item>Hrvatski Telekom d.d., OIB 81793146560</item>
      <item>PEGAZ TRADE d.o.o. za trgovinu na veliko i malo, vanjsku trgovinu, turizam i cestovni prijevoz robe, OIB 59135140533</item>
      <item>ČISTOĆA društvo s ograničenom odgovornošću za obavljanje komunalnih djelatnosti održavanja čistoće i odlaganja komunaln, OIB 38812451417</item>
      <item>PEGAZ TRADE d.o.o. za trgovinu na veliko i malo, vanjsku trgovinu, turizam i cestovni prijevoz robe, OIB 59135140533</item>
      <item>J.u.A. Frischeis društvo s ograničenom odgovornošću za trgovinu i usluge, OIB 18918947938</item>
      <item>DRAGAN ŠERIĆ</item>
    </derivirana_varijabla>
  </DomainObject.Predmet.StrankaListNazivFormatedOIB>
  <DomainObject.Predmet.ProtuStrankaListFormated>
    <izvorni_sadrzaj>
      <item>M.P. JAHTE d.o.o. brodogradnja i trgovina "u stečaju"</item>
    </izvorni_sadrzaj>
    <derivirana_varijabla naziv="DomainObject.Predmet.ProtuStrankaListFormated_1">
      <item>M.P. JAHTE d.o.o. brodogradnja i trgovina "u stečaju"</item>
    </derivirana_varijabla>
  </DomainObject.Predmet.ProtuStrankaListFormated>
  <DomainObject.Predmet.ProtuStrankaListFormatedOIB>
    <izvorni_sadrzaj>
      <item>M.P. JAHTE d.o.o. brodogradnja i trgovina "u stečaju", OIB 02877519826</item>
    </izvorni_sadrzaj>
    <derivirana_varijabla naziv="DomainObject.Predmet.ProtuStrankaListFormatedOIB_1">
      <item>M.P. JAHTE d.o.o. brodogradnja i trgovina "u stečaju", OIB 02877519826</item>
    </derivirana_varijabla>
  </DomainObject.Predmet.ProtuStrankaListFormatedOIB>
  <DomainObject.Predmet.ProtuStrankaListFormatedWithAdress>
    <izvorni_sadrzaj>
      <item>M.P. JAHTE d.o.o. brodogradnja i trgovina "u stečaju", Bana Jelačića 6, Dugopolje</item>
    </izvorni_sadrzaj>
    <derivirana_varijabla naziv="DomainObject.Predmet.ProtuStrankaListFormatedWithAdress_1">
      <item>M.P. JAHTE d.o.o. brodogradnja i trgovina "u stečaju", Bana Jelačića 6, Dugopolje</item>
    </derivirana_varijabla>
  </DomainObject.Predmet.ProtuStrankaListFormatedWithAdress>
  <DomainObject.Predmet.ProtuStrankaListFormatedWithAdressOIB>
    <izvorni_sadrzaj>
      <item>M.P. JAHTE d.o.o. brodogradnja i trgovina "u stečaju", OIB 02877519826, Bana Jelačića 6, Dugopolje</item>
    </izvorni_sadrzaj>
    <derivirana_varijabla naziv="DomainObject.Predmet.ProtuStrankaListFormatedWithAdressOIB_1">
      <item>M.P. JAHTE d.o.o. brodogradnja i trgovina "u stečaju", OIB 02877519826, Bana Jelačića 6, Dugopolje</item>
    </derivirana_varijabla>
  </DomainObject.Predmet.ProtuStrankaListFormatedWithAdressOIB>
  <DomainObject.Predmet.ProtuStrankaListNazivFormated>
    <izvorni_sadrzaj>
      <item>M.P. JAHTE d.o.o. brodogradnja i trgovina "u stečaju"</item>
    </izvorni_sadrzaj>
    <derivirana_varijabla naziv="DomainObject.Predmet.ProtuStrankaListNazivFormated_1">
      <item>M.P. JAHTE d.o.o. brodogradnja i trgovina "u stečaju"</item>
    </derivirana_varijabla>
  </DomainObject.Predmet.ProtuStrankaListNazivFormated>
  <DomainObject.Predmet.ProtuStrankaListNazivFormatedOIB>
    <izvorni_sadrzaj>
      <item>M.P. JAHTE d.o.o. brodogradnja i trgovina "u stečaju", OIB 02877519826</item>
    </izvorni_sadrzaj>
    <derivirana_varijabla naziv="DomainObject.Predmet.ProtuStrankaListNazivFormatedOIB_1">
      <item>M.P. JAHTE d.o.o. brodogradnja i trgovina "u stečaju", OIB 02877519826</item>
    </derivirana_varijabla>
  </DomainObject.Predmet.ProtuStrankaListNazivFormatedOIB>
  <DomainObject.Predmet.OstaliList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Formated>
  <DomainObject.Predmet.OstaliList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FormatedOIB>
  <DomainObject.Predmet.OstaliListFormatedWithAdress>
    <izvorni_sadrzaj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izvorni_sadrzaj>
    <derivirana_varijabla naziv="DomainObject.Predmet.OstaliListFormatedWithAdress_1">
      <item>Ana Unković, Marina Držića 13, 21000 Split</item>
      <item>PRIVREDNA BANKA ZAGREB d.d., Račkkoga 6, 10000 Zagreb</item>
      <item>IVO SMRKE, Domovinskog rata 10, 21000 Split</item>
      <item>PRIVREDNA BANKA ZAGREB - DIONIČKO DRUŠTVO, Radnička cesta 50, 10000 Zagreb</item>
      <item>BERISLAV BUŠELIĆ, A.Starčevića 21, 21209 Mravince</item>
      <item>POREZNA UPRAVA, PODRUČNI URED SPLIT, Trg Franje Tuđmana 4, 21000 Split</item>
      <item>TRGOVAČKI SUD SPLIT - pisarnica, Sukoišanska 6, 21000 Split</item>
      <item>NARODNE NOVINE, dioničko društvo za izdavanje i tiskanje Službenog lista Republike Hrvatske, službenih i drugih obrazaca te , Savski Gaj XIII. put 6, 10000 Zagreb</item>
      <item>ŽUPANIJSKO DRŽAVNO ODVJETNIŠTVO SPLIT, Gundulićeva 29 A, 21000 Split</item>
      <item>TRGOVAČKI SUD SPLIT -registarski odjel, Sukoišanska 6 Split</item>
      <item>TRGOVAČKI SUD SPLIT - oglasna ploča, Sukoišanska 6, 21000 Split</item>
      <item>TRGOVAČKI SUD SPLIT - ovršni odjel, Sukoišanska br. 6 Split</item>
    </derivirana_varijabla>
  </DomainObject.Predmet.OstaliListFormatedWithAdress>
  <DomainObject.Predmet.OstaliListFormatedWithAdressOIB>
    <izvorni_sadrzaj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izvorni_sadrzaj>
    <derivirana_varijabla naziv="DomainObject.Predmet.OstaliListFormatedWithAdressOIB_1">
      <item>Ana Unković, OIB 80280648178, Marina Držića 13, 21000 Split</item>
      <item>PRIVREDNA BANKA ZAGREB d.d., Račkkoga 6, 10000 Zagreb</item>
      <item>IVO SMRKE, Domovinskog rata 10, 21000 Split</item>
      <item>PRIVREDNA BANKA ZAGREB - DIONIČKO DRUŠTVO, OIB 02535697732, Radnička cesta 50, 10000 Zagreb</item>
      <item>BERISLAV BUŠELIĆ, OIB 93274685765, A.Starčevića 21, 21209 Mravince</item>
      <item>POREZNA UPRAVA, PODRUČNI URED SPLIT, OIB 18683136487, Trg Franje Tuđmana 4, 21000 Split</item>
      <item>TRGOVAČKI SUD SPLIT - pisarnica, OIB 30842297926, Sukoišanska 6, 21000 Split</item>
      <item>NARODNE NOVINE, dioničko društvo za izdavanje i tiskanje Službenog lista Republike Hrvatske, službenih i drugih obrazaca te , OIB 64546066176, Savski Gaj XIII. put 6, 10000 Zagreb</item>
      <item>ŽUPANIJSKO DRŽAVNO ODVJETNIŠTVO SPLIT, OIB 70793241859, Gundulićeva 29 A, 21000 Split</item>
      <item>TRGOVAČKI SUD SPLIT -registarski odjel, OIB 30842297926, Sukoišanska 6 Split</item>
      <item>TRGOVAČKI SUD SPLIT - oglasna ploča, OIB 30842297926, Sukoišanska 6, 21000 Split</item>
      <item>TRGOVAČKI SUD SPLIT - ovršni odjel, OIB 30842297926, Sukoišanska br. 6 Split</item>
    </derivirana_varijabla>
  </DomainObject.Predmet.OstaliListFormatedWithAdressOIB>
  <DomainObject.Predmet.OstaliListNazivFormated>
    <izvorni_sadrzaj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izvorni_sadrzaj>
    <derivirana_varijabla naziv="DomainObject.Predmet.OstaliListNazivFormated_1">
      <item>Ana Unković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</derivirana_varijabla>
  </DomainObject.Predmet.OstaliListNazivFormated>
  <DomainObject.Predmet.OstaliListNazivFormatedOIB>
    <izvorni_sadrzaj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izvorni_sadrzaj>
    <derivirana_varijabla naziv="DomainObject.Predmet.OstaliListNazivFormatedOIB_1">
      <item>Ana Unković, OIB 80280648178</item>
      <item>PRIVREDNA BANKA ZAGREB d.d.</item>
      <item>IVO SMRKE</item>
      <item>PRIVREDNA BANKA ZAGREB - DIONIČKO DRUŠTVO, OIB 02535697732</item>
      <item>BERISLAV BUŠELIĆ, OIB 93274685765</item>
      <item>POREZNA UPRAVA, PODRUČNI URED SPLIT, OIB 18683136487</item>
      <item>TRGOVAČKI SUD SPLIT - pisarnica, OIB 30842297926</item>
      <item>NARODNE NOVINE, dioničko društvo za izdavanje i tiskanje Službenog lista Republike Hrvatske, službenih i drugih obrazaca te , OIB 64546066176</item>
      <item>ŽUPANIJSKO DRŽAVNO ODVJETNIŠTVO SPLIT, OIB 70793241859</item>
      <item>TRGOVAČKI SUD SPLIT -registarski odjel, OIB 30842297926</item>
      <item>TRGOVAČKI SUD SPLIT - oglasna ploča, OIB 30842297926</item>
      <item>TRGOVAČKI SUD SPLIT - ovršni odjel, OIB 30842297926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>St-48/2007-102</izvorni_sadrzaj>
    <derivirana_varijabla naziv="DomainObject.PoslovniBrojDokumenta_1">St-48/2007-102</derivirana_varijabla>
  </DomainObject.PoslovniBrojDokumenta>
  <DomainObject.Predmet.StrankaIDrugi>
    <izvorni_sadrzaj>ČISTOĆA društvo s ograničenom odgovornošću za obavljanje komunalnih djelatnosti održavanja čistoće i odlaganja komunaln i dr.</izvorni_sadrzaj>
    <derivirana_varijabla naziv="DomainObject.Predmet.StrankaIDrugi_1">ČISTOĆA društvo s ograničenom odgovornošću za obavljanje komunalnih djelatnosti održavanja čistoće i odlaganja komunaln i dr.</derivirana_varijabla>
  </DomainObject.Predmet.StrankaIDrugi>
  <DomainObject.Predmet.ProtustrankaIDrugi>
    <izvorni_sadrzaj>M.P. JAHTE d.o.o. brodogradnja i trgovina "u stečaju"</izvorni_sadrzaj>
    <derivirana_varijabla naziv="DomainObject.Predmet.ProtustrankaIDrugi_1">M.P. JAHTE d.o.o. brodogradnja i trgovina "u stečaju"</derivirana_varijabla>
  </DomainObject.Predmet.ProtustrankaIDrugi>
  <DomainObject.Predmet.StrankaIDrugiAdressOIB>
    <izvorni_sadrzaj>ČISTOĆA društvo s ograničenom odgovornošću za obavljanje komunalnih djelatnosti održavanja čistoće i odlaganja komunaln, OIB 38812451417, Put Plokita 81, Split i dr.</izvorni_sadrzaj>
    <derivirana_varijabla naziv="DomainObject.Predmet.StrankaIDrugiAdressOIB_1">ČISTOĆA društvo s ograničenom odgovornošću za obavljanje komunalnih djelatnosti održavanja čistoće i odlaganja komunaln, OIB 38812451417, Put Plokita 81, Split i dr.</derivirana_varijabla>
  </DomainObject.Predmet.StrankaIDrugiAdressOIB>
  <DomainObject.Predmet.ProtustrankaIDrugiAdressOIB>
    <izvorni_sadrzaj>M.P. JAHTE d.o.o. brodogradnja i trgovina "u stečaju", OIB 02877519826, Bana Jelačića 6, Dugopolje</izvorni_sadrzaj>
    <derivirana_varijabla naziv="DomainObject.Predmet.ProtustrankaIDrugiAdressOIB_1">M.P. JAHTE d.o.o. brodogradnja i trgovina "u stečaju", OIB 02877519826, Bana Jelačića 6, Dugopolje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 Unković</item>
      <item>M.P. JAHTE d.o.o. brodogradnja i trgovina "u stečaju"</item>
      <item>PROMOS s.r.l. zona industriale</item>
      <item>LEO FRANCHI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izvorni_sadrzaj>
    <derivirana_varijabla naziv="DomainObject.Predmet.SudioniciListNaziv_1">
      <item>Ana Unković</item>
      <item>M.P. JAHTE d.o.o. brodogradnja i trgovina "u stečaju"</item>
      <item>PROMOS s.r.l. zona industriale</item>
      <item>LEO FRANCHI</item>
      <item>PRIVREDNA BANKA ZAGREB d.d.</item>
      <item>IVO SMRKE</item>
      <item>PRIVREDNA BANKA ZAGREB - DIONIČKO DRUŠTVO</item>
      <item>BERISLAV BUŠELIĆ</item>
      <item>POREZNA UPRAVA, PODRUČNI URED SPLIT</item>
      <item>TRGOVAČKI SUD SPLIT - pisarnica</item>
      <item>NARODNE NOVINE, dioničko društvo za izdavanje i tiskanje Službenog lista Republike Hrvatske, službenih i drugih obrazaca te </item>
      <item>ŽUPANIJSKO DRŽAVNO ODVJETNIŠTVO SPLIT</item>
      <item>TRGOVAČKI SUD SPLIT -registarski odjel</item>
      <item>TRGOVAČKI SUD SPLIT - oglasna ploča</item>
      <item>TRGOVAČKI SUD SPLIT - ovršni odjel</item>
      <item>ALDI d.o.o. za trgovinu i proizvodnju</item>
      <item>INTEREUROPA, logističke usluge, društvo s ograničenom odgovornošću</item>
      <item>CHEMOLUX-ŠARIĆ, d.o.o. trgovina, zastupanje i usluge</item>
      <item>ČULIĆ d.o.o. za trgovinu na veliko i malo, turizam, izvoz-uvoz</item>
      <item>Hrvatski Telekom d.d.</item>
      <item>PEGAZ TRADE d.o.o. za trgovinu na veliko i malo, vanjsku trgovinu, turizam i cestovni prijevoz robe</item>
      <item>ČISTOĆA društvo s ograničenom odgovornošću za obavljanje komunalnih djelatnosti održavanja čistoće i odlaganja komunaln</item>
      <item>PEGAZ TRADE d.o.o. za trgovinu na veliko i malo, vanjsku trgovinu, turizam i cestovni prijevoz robe</item>
      <item>J.u.A. Frischeis društvo s ograničenom odgovornošću za trgovinu i usluge</item>
      <item>DRAGAN ŠERIĆ</item>
    </derivirana_varijabla>
  </DomainObject.Predmet.SudioniciListNaziv>
  <DomainObject.Predmet.SudioniciListAdressOIB>
    <izvorni_sadrzaj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  <item>DRAGAN ŠERIĆ</item>
    </izvorni_sadrzaj>
    <derivirana_varijabla naziv="DomainObject.Predmet.SudioniciListAdressOIB_1">
      <item>Ana Unković, OIB 80280648178, Marina Držića 13,21000 Split</item>
      <item>M.P. JAHTE d.o.o. brodogradnja i trgovina "u stečaju", OIB 02877519826, Bana Jelačića 6,Dugopolje</item>
      <item>PROMOS s.r.l. zona industriale, NOTARESCO (TERAMO),PIANE VOMANO</item>
      <item>LEO FRANCHI, VIA ADUA 1,ROSETO DEGLI ABRUZZI</item>
      <item>PRIVREDNA BANKA ZAGREB d.d., Račkkoga 6,10000 Zagreb</item>
      <item>IVO SMRKE, Domovinskog rata 10,21000 Split</item>
      <item>PRIVREDNA BANKA ZAGREB - DIONIČKO DRUŠTVO, OIB 02535697732, Radnička cesta 50,10000 Zagreb</item>
      <item>BERISLAV BUŠELIĆ, OIB 93274685765, A.Starčevića 21,21209 Mravince</item>
      <item>POREZNA UPRAVA, PODRUČNI URED SPLIT, OIB 18683136487, Trg Franje Tuđmana 4,21000 Split</item>
      <item>TRGOVAČKI SUD SPLIT - pisarnica, OIB 30842297926, Sukoišanska 6,21000 Split</item>
      <item>NARODNE NOVINE, dioničko društvo za izdavanje i tiskanje Službenog lista Republike Hrvatske, službenih i drugih obrazaca te , OIB 64546066176, Savski Gaj XIII. put 6,10000 Zagreb</item>
      <item>ŽUPANIJSKO DRŽAVNO ODVJETNIŠTVO SPLIT, OIB 70793241859, Gundulićeva 29 A,21000 Split</item>
      <item>TRGOVAČKI SUD SPLIT -registarski odjel, OIB 30842297926, Sukoišanska 6 Split</item>
      <item>TRGOVAČKI SUD SPLIT - oglasna ploča, OIB 30842297926, Sukoišanska 6,21000 Split</item>
      <item>TRGOVAČKI SUD SPLIT - ovršni odjel, OIB 30842297926, Sukoišanska br. 6 Split</item>
      <item>ALDI d.o.o. za trgovinu i proizvodnju, OIB 66918533489, Don Frane Bulića 183/A,Solin</item>
      <item>INTEREUROPA, logističke usluge, društvo s ograničenom odgovornošću, OIB 85514716931, Josipa Lončara 3,10000 Zagreb</item>
      <item>CHEMOLUX-ŠARIĆ, d.o.o. trgovina, zastupanje i usluge, OIB 60241889279, Žrtava rata 21/A,Kaštel Novi</item>
      <item>ČULIĆ d.o.o. za trgovinu na veliko i malo, turizam, izvoz-uvoz, OIB 92205581575, Ante Starčevića 12,Mravince</item>
      <item>Hrvatski Telekom d.d., OIB 81793146560, Savska cesta 32,10000 Zagreb</item>
      <item>PEGAZ TRADE d.o.o. za trgovinu na veliko i malo, vanjsku trgovinu, turizam i cestovni prijevoz robe, OIB 59135140533, Stepinčeva 15,Split</item>
      <item>ČISTOĆA društvo s ograničenom odgovornošću za obavljanje komunalnih djelatnosti održavanja čistoće i odlaganja komunaln, OIB 38812451417, Put Plokita 81,Split</item>
      <item>PEGAZ TRADE d.o.o. za trgovinu na veliko i malo, vanjsku trgovinu, turizam i cestovni prijevoz robe, OIB 59135140533, Stepinčeva 15,Split</item>
      <item>J.u.A. Frischeis društvo s ograničenom odgovornošću za trgovinu i usluge, OIB 18918947938, Ljudevita Posavskog 49,Velika Gorica</item>
      <item>DRAGAN ŠERIĆ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01120-AFCB-411F-822F-C7D0B19625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196</properties:Words>
  <properties:Characters>946</properties:Characters>
  <properties:Lines>47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2017-05-03T12:05:00Z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St-48/2007-102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