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5b2ff" w14:paraId="445b2ff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2143E8">
        <w:rPr>
          <w:sz w:val="24"/>
          <w:szCs w:val="24"/>
          <w:lang w:val="hr-HR"/>
        </w:rPr>
        <w:t>802</w:t>
      </w:r>
      <w:r w:rsidR="00190F02">
        <w:rPr>
          <w:sz w:val="24"/>
          <w:szCs w:val="24"/>
          <w:lang w:val="hr-HR"/>
        </w:rPr>
        <w:t>/16-</w:t>
      </w:r>
      <w:r w:rsidR="002143E8">
        <w:rPr>
          <w:sz w:val="24"/>
          <w:szCs w:val="24"/>
          <w:lang w:val="hr-HR"/>
        </w:rPr>
        <w:t>14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2143E8">
        <w:t>POLJOPRIVREDNA ZADRUGA BRANITELJ – GRADITELJ, Donji Zemunik</w:t>
      </w:r>
      <w:r w:rsidR="002143E8" w:rsidRPr="00EF7C9A">
        <w:t xml:space="preserve">, </w:t>
      </w:r>
      <w:r w:rsidR="002143E8">
        <w:t>Donji Zemunik bb, OIB: 53980156546</w:t>
      </w:r>
      <w:r w:rsidR="003A291E">
        <w:t>,</w:t>
      </w:r>
      <w:r w:rsidR="00CE7D5C" w:rsidRPr="00951610">
        <w:rPr>
          <w:szCs w:val="24"/>
        </w:rPr>
        <w:t xml:space="preserve"> </w:t>
      </w:r>
      <w:r w:rsidRPr="00951610">
        <w:rPr>
          <w:szCs w:val="24"/>
        </w:rPr>
        <w:t xml:space="preserve">dana </w:t>
      </w:r>
      <w:r w:rsidR="002143E8">
        <w:rPr>
          <w:szCs w:val="24"/>
        </w:rPr>
        <w:t>28</w:t>
      </w:r>
      <w:r w:rsidR="00311F30">
        <w:rPr>
          <w:szCs w:val="24"/>
        </w:rPr>
        <w:t>. lipnja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2143E8">
        <w:rPr>
          <w:sz w:val="24"/>
          <w:szCs w:val="24"/>
          <w:lang w:val="hr-HR"/>
        </w:rPr>
        <w:t>IVAN MODRIĆ, Zadar, Vukovarska 1/d, OIB: 28323017062</w:t>
      </w:r>
      <w:r w:rsidR="00311F30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6C254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2143E8">
        <w:rPr>
          <w:sz w:val="24"/>
          <w:szCs w:val="24"/>
          <w:lang w:val="hr-HR"/>
        </w:rPr>
        <w:t>802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655786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655786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B60449" w:rsidR="00B60449" w:rsidRPr="002143E8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2143E8">
        <w:rPr>
          <w:sz w:val="24"/>
          <w:szCs w:val="24"/>
          <w:lang w:val="hr-HR"/>
        </w:rPr>
        <w:t xml:space="preserve"> Republike Hrvatske – Ministarstva financija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2143E8" w:rsidRPr="002143E8">
        <w:rPr>
          <w:sz w:val="24"/>
          <w:szCs w:val="24"/>
        </w:rPr>
        <w:t>POLJOPRIVREDNA ZADRUGA BRANITELJ – GRADITELJ, Donji Zemunik</w:t>
      </w:r>
      <w:r w:rsidR="00431901" w:rsidRPr="002143E8">
        <w:rPr>
          <w:sz w:val="24"/>
          <w:szCs w:val="24"/>
          <w:lang w:val="hr-HR"/>
        </w:rPr>
        <w:t>.</w:t>
      </w:r>
    </w:p>
    <w:p w:rsidRDefault="0049238A" w:rsidP="00B60449" w:rsidR="003C52FE" w:rsidRPr="00DD7B9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2143E8">
        <w:rPr>
          <w:sz w:val="24"/>
          <w:szCs w:val="24"/>
          <w:lang w:val="hr-HR"/>
        </w:rPr>
        <w:t>28</w:t>
      </w:r>
      <w:r w:rsidR="00311F30">
        <w:rPr>
          <w:sz w:val="24"/>
          <w:szCs w:val="24"/>
          <w:lang w:val="hr-HR"/>
        </w:rPr>
        <w:t>. lipnja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111617" w:rsidP="00311F30" w:rsidR="00111617">
      <w:pPr>
        <w:jc w:val="right"/>
        <w:rPr>
          <w:sz w:val="24"/>
          <w:szCs w:val="24"/>
        </w:rPr>
      </w:pPr>
      <w:r>
        <w:rPr>
          <w:sz w:val="24"/>
          <w:szCs w:val="24"/>
        </w:rPr>
        <w:t>Sutkinja</w:t>
      </w:r>
    </w:p>
    <w:p w:rsidRDefault="00111617" w:rsidP="00311F30" w:rsidR="00111617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Ardena Bajlo</w:t>
      </w:r>
    </w:p>
    <w:p w:rsidRDefault="00B963DD" w:rsidP="00311F30" w:rsidR="00B963DD">
      <w:pPr>
        <w:jc w:val="right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CD34CA" w:rsidP="003C52FE" w:rsidR="00CD34CA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32E8E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2143E8">
        <w:rPr>
          <w:szCs w:val="24"/>
        </w:rPr>
        <w:t xml:space="preserve">IVAN MODRIĆ, Zadar, Vukovarska 1/d, OIB: 28323017062 </w:t>
      </w:r>
      <w:r w:rsidR="00332E8E">
        <w:rPr>
          <w:szCs w:val="24"/>
        </w:rPr>
        <w:t xml:space="preserve"> i na e-oglasnu ploču 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2DBE" w:rsidR="00922DBE">
      <w:r>
        <w:separator/>
      </w:r>
    </w:p>
  </w:endnote>
  <w:endnote w:id="0" w:type="continuationSeparator">
    <w:p w:rsidRDefault="00922DBE" w:rsidR="00922D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2DBE" w:rsidR="00922DBE">
      <w:r>
        <w:separator/>
      </w:r>
    </w:p>
  </w:footnote>
  <w:footnote w:id="0" w:type="continuationSeparator">
    <w:p w:rsidRDefault="00922DBE" w:rsidR="00922D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DBE" w:rsidP="00EF4316" w:rsidR="00922DB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2DBE" w:rsidR="00922D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DBE" w:rsidP="00EF4316" w:rsidR="00922DBE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425D06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922DBE" w:rsidP="00DD7B90" w:rsidR="00922DBE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2143E8">
      <w:rPr>
        <w:sz w:val="24"/>
        <w:szCs w:val="24"/>
        <w:lang w:val="hr-HR"/>
      </w:rPr>
      <w:t>802</w:t>
    </w:r>
    <w:r>
      <w:rPr>
        <w:sz w:val="24"/>
        <w:szCs w:val="24"/>
        <w:lang w:val="hr-HR"/>
      </w:rPr>
      <w:t>/16-</w:t>
    </w:r>
    <w:r w:rsidR="002143E8">
      <w:rPr>
        <w:sz w:val="24"/>
        <w:szCs w:val="24"/>
        <w:lang w:val="hr-HR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B5459"/>
    <w:rsid w:val="000C66FD"/>
    <w:rsid w:val="000D335C"/>
    <w:rsid w:val="000E73B0"/>
    <w:rsid w:val="000F48F0"/>
    <w:rsid w:val="00111617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143E8"/>
    <w:rsid w:val="00222030"/>
    <w:rsid w:val="00230D12"/>
    <w:rsid w:val="00256749"/>
    <w:rsid w:val="0027022E"/>
    <w:rsid w:val="0027224B"/>
    <w:rsid w:val="00274249"/>
    <w:rsid w:val="002806C2"/>
    <w:rsid w:val="002877F3"/>
    <w:rsid w:val="002D33E5"/>
    <w:rsid w:val="003022F7"/>
    <w:rsid w:val="00311F30"/>
    <w:rsid w:val="00324C63"/>
    <w:rsid w:val="003328D9"/>
    <w:rsid w:val="00332E8E"/>
    <w:rsid w:val="003879C2"/>
    <w:rsid w:val="00396A61"/>
    <w:rsid w:val="003A291E"/>
    <w:rsid w:val="003C52FE"/>
    <w:rsid w:val="003E475F"/>
    <w:rsid w:val="003F5521"/>
    <w:rsid w:val="00402A7A"/>
    <w:rsid w:val="00410D53"/>
    <w:rsid w:val="00420978"/>
    <w:rsid w:val="00421825"/>
    <w:rsid w:val="00425D06"/>
    <w:rsid w:val="00431901"/>
    <w:rsid w:val="00434741"/>
    <w:rsid w:val="00436319"/>
    <w:rsid w:val="00440A70"/>
    <w:rsid w:val="00453944"/>
    <w:rsid w:val="00477F3D"/>
    <w:rsid w:val="00487E82"/>
    <w:rsid w:val="0049238A"/>
    <w:rsid w:val="004C3D10"/>
    <w:rsid w:val="004C5EC3"/>
    <w:rsid w:val="004E5F23"/>
    <w:rsid w:val="00514D6F"/>
    <w:rsid w:val="0053132F"/>
    <w:rsid w:val="00551BD2"/>
    <w:rsid w:val="00554101"/>
    <w:rsid w:val="00586394"/>
    <w:rsid w:val="0059486F"/>
    <w:rsid w:val="005A78A8"/>
    <w:rsid w:val="005D712A"/>
    <w:rsid w:val="006325FF"/>
    <w:rsid w:val="006423FC"/>
    <w:rsid w:val="00645D3A"/>
    <w:rsid w:val="0065029E"/>
    <w:rsid w:val="00655786"/>
    <w:rsid w:val="006655C5"/>
    <w:rsid w:val="0067596F"/>
    <w:rsid w:val="00697CE6"/>
    <w:rsid w:val="006C2540"/>
    <w:rsid w:val="006D20A6"/>
    <w:rsid w:val="006D7447"/>
    <w:rsid w:val="006E312F"/>
    <w:rsid w:val="006E43D5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22DBE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E65E7"/>
    <w:rsid w:val="009F1FC7"/>
    <w:rsid w:val="00A26D33"/>
    <w:rsid w:val="00A329F3"/>
    <w:rsid w:val="00A34198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307E5"/>
    <w:rsid w:val="00B60449"/>
    <w:rsid w:val="00B729F7"/>
    <w:rsid w:val="00B76A41"/>
    <w:rsid w:val="00B83E7A"/>
    <w:rsid w:val="00B93154"/>
    <w:rsid w:val="00B963DD"/>
    <w:rsid w:val="00BB68B9"/>
    <w:rsid w:val="00BD7DA4"/>
    <w:rsid w:val="00C07509"/>
    <w:rsid w:val="00C179DD"/>
    <w:rsid w:val="00C76B4C"/>
    <w:rsid w:val="00C80125"/>
    <w:rsid w:val="00CA58CD"/>
    <w:rsid w:val="00CC3B20"/>
    <w:rsid w:val="00CD34CA"/>
    <w:rsid w:val="00CD5E10"/>
    <w:rsid w:val="00CE7D5C"/>
    <w:rsid w:val="00D00E37"/>
    <w:rsid w:val="00D24022"/>
    <w:rsid w:val="00D25E9C"/>
    <w:rsid w:val="00D330A2"/>
    <w:rsid w:val="00D35D28"/>
    <w:rsid w:val="00D37004"/>
    <w:rsid w:val="00DA2DE9"/>
    <w:rsid w:val="00DA50A1"/>
    <w:rsid w:val="00DD7B90"/>
    <w:rsid w:val="00DE3274"/>
    <w:rsid w:val="00DE34E7"/>
    <w:rsid w:val="00E054E9"/>
    <w:rsid w:val="00E2152F"/>
    <w:rsid w:val="00E224F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068F2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25D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5D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5D0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5D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5D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25D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5D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5D0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5D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5D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St-802/2016</izvorni_sadrzaj>
    <derivirana_varijabla naziv="DomainObject.Predmet.OznakaBroj_1">St-802/2016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BRANITELJ - GRADITELJ</izvorni_sadrzaj>
    <derivirana_varijabla naziv="DomainObject.Predmet.ProtustrankaFormated_1">  POLJOPRIVREDNA ZADRUGA BRANITELJ - GRADITELJ</derivirana_varijabla>
  </DomainObject.Predmet.ProtustrankaFormated>
  <DomainObject.Predmet.ProtustrankaFormatedOIB>
    <izvorni_sadrzaj>  POLJOPRIVREDNA ZADRUGA BRANITELJ - GRADITELJ, OIB 53980156546</izvorni_sadrzaj>
    <derivirana_varijabla naziv="DomainObject.Predmet.ProtustrankaFormatedOIB_1">  POLJOPRIVREDNA ZADRUGA BRANITELJ - GRADITELJ, OIB 53980156546</derivirana_varijabla>
  </DomainObject.Predmet.ProtustrankaFormatedOIB>
  <DomainObject.Predmet.ProtustrankaFormatedWithAdress>
    <izvorni_sadrzaj> POLJOPRIVREDNA ZADRUGA BRANITELJ - GRADITELJ, Donji Zemunik 4A , 23222 Zemunik Donji</izvorni_sadrzaj>
    <derivirana_varijabla naziv="DomainObject.Predmet.ProtustrankaFormatedWithAdress_1"> POLJOPRIVREDNA ZADRUGA BRANITELJ - GRADITELJ, Donji Zemunik 4A , 23222 Zemunik Donji</derivirana_varijabla>
  </DomainObject.Predmet.ProtustrankaFormatedWithAdress>
  <DomainObject.Predmet.ProtustrankaFormatedWithAdressOIB>
    <izvorni_sadrzaj> POLJOPRIVREDNA ZADRUGA BRANITELJ - GRADITELJ, OIB 53980156546, Donji Zemunik 4A , 23222 Zemunik Donji</izvorni_sadrzaj>
    <derivirana_varijabla naziv="DomainObject.Predmet.ProtustrankaFormatedWithAdressOIB_1"> POLJOPRIVREDNA ZADRUGA BRANITELJ - GRADITELJ, OIB 53980156546, Donji Zemunik 4A , 23222 Zemunik Donji</derivirana_varijabla>
  </DomainObject.Predmet.ProtustrankaFormatedWithAdressOIB>
  <DomainObject.Predmet.ProtustrankaWithAdress>
    <izvorni_sadrzaj>POLJOPRIVREDNA ZADRUGA BRANITELJ - GRADITELJ Donji Zemunik 4A , 23222 Zemunik Donji</izvorni_sadrzaj>
    <derivirana_varijabla naziv="DomainObject.Predmet.ProtustrankaWithAdress_1">POLJOPRIVREDNA ZADRUGA BRANITELJ - GRADITELJ Donji Zemunik 4A , 23222 Zemunik Donji</derivirana_varijabla>
  </DomainObject.Predmet.ProtustrankaWithAdress>
  <DomainObject.Predmet.ProtustrankaWithAdressOIB>
    <izvorni_sadrzaj>POLJOPRIVREDNA ZADRUGA BRANITELJ - GRADITELJ, OIB 53980156546, Donji Zemunik 4A , 23222 Zemunik Donji</izvorni_sadrzaj>
    <derivirana_varijabla naziv="DomainObject.Predmet.ProtustrankaWithAdressOIB_1">POLJOPRIVREDNA ZADRUGA BRANITELJ - GRADITELJ, OIB 53980156546, Donji Zemunik 4A , 23222 Zemunik Donji</derivirana_varijabla>
  </DomainObject.Predmet.ProtustrankaWithAdressOIB>
  <DomainObject.Predmet.ProtustrankaNazivFormated>
    <izvorni_sadrzaj>POLJOPRIVREDNA ZADRUGA BRANITELJ - GRADITELJ</izvorni_sadrzaj>
    <derivirana_varijabla naziv="DomainObject.Predmet.ProtustrankaNazivFormated_1">POLJOPRIVREDNA ZADRUGA BRANITELJ - GRADITELJ</derivirana_varijabla>
  </DomainObject.Predmet.ProtustrankaNazivFormated>
  <DomainObject.Predmet.ProtustrankaNazivFormatedOIB>
    <izvorni_sadrzaj>POLJOPRIVREDNA ZADRUGA BRANITELJ - GRADITELJ, OIB 53980156546</izvorni_sadrzaj>
    <derivirana_varijabla naziv="DomainObject.Predmet.ProtustrankaNazivFormatedOIB_1">POLJOPRIVREDNA ZADRUGA BRANITELJ - GRADITELJ, OIB 53980156546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POLJOPRIVREDNA ZADRUGA BRANITELJ - GRADITELJ</item>
    </izvorni_sadrzaj>
    <derivirana_varijabla naziv="DomainObject.Predmet.ProtuStrankaListFormated_1">
      <item>POLJOPRIVREDNA ZADRUGA BRANITELJ - GRADITELJ</item>
    </derivirana_varijabla>
  </DomainObject.Predmet.ProtuStrankaListFormated>
  <DomainObject.Predmet.ProtuStrankaListFormatedOIB>
    <izvorni_sadrzaj>
      <item>POLJOPRIVREDNA ZADRUGA BRANITELJ - GRADITELJ, OIB 53980156546</item>
    </izvorni_sadrzaj>
    <derivirana_varijabla naziv="DomainObject.Predmet.ProtuStrankaListFormatedOIB_1">
      <item>POLJOPRIVREDNA ZADRUGA BRANITELJ - GRADITELJ, OIB 53980156546</item>
    </derivirana_varijabla>
  </DomainObject.Predmet.ProtuStrankaListFormatedOIB>
  <DomainObject.Predmet.ProtuStrankaListFormatedWithAdress>
    <izvorni_sadrzaj>
      <item>POLJOPRIVREDNA ZADRUGA BRANITELJ - GRADITELJ, Donji Zemunik 4A , 23222 Zemunik Donji</item>
    </izvorni_sadrzaj>
    <derivirana_varijabla naziv="DomainObject.Predmet.ProtuStrankaListFormatedWithAdress_1">
      <item>POLJOPRIVREDNA ZADRUGA BRANITELJ - GRADITELJ, Donji Zemunik 4A , 23222 Zemunik Donji</item>
    </derivirana_varijabla>
  </DomainObject.Predmet.ProtuStrankaListFormatedWithAdress>
  <DomainObject.Predmet.ProtuStrankaListFormatedWithAdressOIB>
    <izvorni_sadrzaj>
      <item>POLJOPRIVREDNA ZADRUGA BRANITELJ - GRADITELJ, OIB 53980156546, Donji Zemunik 4A , 23222 Zemunik Donji</item>
    </izvorni_sadrzaj>
    <derivirana_varijabla naziv="DomainObject.Predmet.ProtuStrankaListFormatedWithAdressOIB_1">
      <item>POLJOPRIVREDNA ZADRUGA BRANITELJ - GRADITELJ, OIB 53980156546, Donji Zemunik 4A , 23222 Zemunik Donji</item>
    </derivirana_varijabla>
  </DomainObject.Predmet.ProtuStrankaListFormatedWithAdressOIB>
  <DomainObject.Predmet.ProtuStrankaListNazivFormated>
    <izvorni_sadrzaj>
      <item>POLJOPRIVREDNA ZADRUGA BRANITELJ - GRADITELJ</item>
    </izvorni_sadrzaj>
    <derivirana_varijabla naziv="DomainObject.Predmet.ProtuStrankaListNazivFormated_1">
      <item>POLJOPRIVREDNA ZADRUGA BRANITELJ - GRADITELJ</item>
    </derivirana_varijabla>
  </DomainObject.Predmet.ProtuStrankaListNazivFormated>
  <DomainObject.Predmet.ProtuStrankaListNazivFormatedOIB>
    <izvorni_sadrzaj>
      <item>POLJOPRIVREDNA ZADRUGA BRANITELJ - GRADITELJ, OIB 53980156546</item>
    </izvorni_sadrzaj>
    <derivirana_varijabla naziv="DomainObject.Predmet.ProtuStrankaListNazivFormatedOIB_1">
      <item>POLJOPRIVREDNA ZADRUGA BRANITELJ - GRADITELJ, OIB 53980156546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POLJOPRIVREDNA ZADRUGA BRANITELJ - GRADITELJ</izvorni_sadrzaj>
    <derivirana_varijabla naziv="DomainObject.Predmet.ProtustrankaIDrugi_1">POLJOPRIVREDNA ZADRUGA BRANITELJ - GRADITELJ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POLJOPRIVREDNA ZADRUGA BRANITELJ - GRADITELJ, OIB 53980156546, Donji Zemunik 4A , 23222 Zemunik Donji</izvorni_sadrzaj>
    <derivirana_varijabla naziv="DomainObject.Predmet.ProtustrankaIDrugiAdressOIB_1">POLJOPRIVREDNA ZADRUGA BRANITELJ - GRADITELJ, OIB 53980156546, Donji Zemunik 4A , 23222 Zemunik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BRANITELJ - GRADITELJ</item>
      <item>FINA</item>
    </izvorni_sadrzaj>
    <derivirana_varijabla naziv="DomainObject.Predmet.SudioniciListNaziv_1">
      <item>POLJOPRIVREDNA ZADRUGA BRANITELJ - GRADITELJ</item>
      <item>FINA</item>
    </derivirana_varijabla>
  </DomainObject.Predmet.SudioniciListNaziv>
  <DomainObject.Predmet.SudioniciListAdressOIB>
    <izvorni_sadrzaj>
      <item>POLJOPRIVREDNA ZADRUGA BRANITELJ - GRADITELJ, OIB 53980156546, Donji Zemunik 4A ,23222 Zemunik Donji</item>
      <item>FINA, OIB 85821130368</item>
    </izvorni_sadrzaj>
    <derivirana_varijabla naziv="DomainObject.Predmet.SudioniciListAdressOIB_1">
      <item>POLJOPRIVREDNA ZADRUGA BRANITELJ - GRADITELJ, OIB 53980156546, Donji Zemunik 4A ,23222 Zemunik Donji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53980156546</item>
      <item>, OIB 85821130368</item>
    </izvorni_sadrzaj>
    <derivirana_varijabla naziv="DomainObject.Predmet.SudioniciListNazivOIB_1">
      <item>, OIB 53980156546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9A9FA0-9F45-41C9-8928-E3BB52344D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324</properties:Words>
  <properties:Characters>1665</properties:Characters>
  <properties:Lines>59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2016-06-28T07:54:00Z</dcterms:created>
  <dc:creator>Ante Kačić</dc:creator>
  <cp:lastModifiedBy>wsadmin</cp:lastModifiedBy>
  <cp:lastPrinted>2016-06-20T11:48:00Z</cp:lastPrinted>
  <dcterms:modified xmlns:xsi="http://www.w3.org/2001/XMLSchema-instance" xsi:type="dcterms:W3CDTF">2016-06-28T10:41:00Z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