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4b0b" w14:paraId="ea74b0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373AF2">
        <w:rPr>
          <w:lang w:val="hr-HR"/>
        </w:rPr>
        <w:t>4</w:t>
      </w:r>
      <w:r w:rsidR="001B7A39">
        <w:rPr>
          <w:lang w:val="hr-HR"/>
        </w:rPr>
        <w:t>21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8D6636">
        <w:rPr>
          <w:lang w:val="hr-HR"/>
        </w:rPr>
        <w:t xml:space="preserve">MAHAGONI PLUS </w:t>
      </w:r>
      <w:r w:rsidR="00634B34">
        <w:rPr>
          <w:lang w:val="hr-HR"/>
        </w:rPr>
        <w:t xml:space="preserve">društvo s ograničenom odgovornošću za </w:t>
      </w:r>
      <w:r w:rsidR="008D6636">
        <w:rPr>
          <w:lang w:val="hr-HR"/>
        </w:rPr>
        <w:t xml:space="preserve">proizvodnju, </w:t>
      </w:r>
      <w:r w:rsidR="00634B34">
        <w:rPr>
          <w:lang w:val="hr-HR"/>
        </w:rPr>
        <w:t xml:space="preserve">trgovinu i usluge, </w:t>
      </w:r>
      <w:r w:rsidR="008D6636">
        <w:rPr>
          <w:lang w:val="hr-HR"/>
        </w:rPr>
        <w:t>Bjelovar, Ljudevita Gaja 5</w:t>
      </w:r>
      <w:r w:rsidR="00634B34">
        <w:rPr>
          <w:lang w:val="hr-HR"/>
        </w:rPr>
        <w:t xml:space="preserve">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8D6636">
        <w:rPr>
          <w:lang w:val="hr-HR"/>
        </w:rPr>
        <w:t>75751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8D6636">
        <w:rPr>
          <w:lang w:val="hr-HR"/>
        </w:rPr>
        <w:t>42873460516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8D6636">
        <w:rPr>
          <w:lang w:val="hr-HR"/>
        </w:rPr>
        <w:t>21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D6636">
        <w:rPr>
          <w:lang w:val="hr-HR"/>
        </w:rPr>
        <w:t>1.034.905,76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8D6636">
        <w:rPr>
          <w:lang w:val="hr-HR"/>
        </w:rPr>
        <w:t xml:space="preserve">Željko Sokač, Bjelovar, Ljudevita Gaja 5, </w:t>
      </w:r>
      <w:r w:rsidR="006612D1">
        <w:rPr>
          <w:lang w:val="hr-HR"/>
        </w:rPr>
        <w:t xml:space="preserve">OIB: </w:t>
      </w:r>
      <w:r w:rsidR="008D6636">
        <w:rPr>
          <w:lang w:val="hr-HR"/>
        </w:rPr>
        <w:t>51311411170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D4A61">
        <w:rPr>
          <w:lang w:val="hr-HR"/>
        </w:rPr>
        <w:t>7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5D4A61">
        <w:rPr>
          <w:lang w:val="hr-HR"/>
        </w:rPr>
        <w:t>7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32E" w:rsidR="007E132E">
      <w:r>
        <w:separator/>
      </w:r>
    </w:p>
  </w:endnote>
  <w:endnote w:id="0" w:type="continuationSeparator">
    <w:p w:rsidRDefault="007E132E" w:rsidR="007E13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32E" w:rsidR="007E132E">
      <w:r>
        <w:separator/>
      </w:r>
    </w:p>
  </w:footnote>
  <w:footnote w:id="0" w:type="continuationSeparator">
    <w:p w:rsidRDefault="007E132E" w:rsidR="007E13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A6A39"/>
    <w:rsid w:val="000E2229"/>
    <w:rsid w:val="000E2494"/>
    <w:rsid w:val="000F5022"/>
    <w:rsid w:val="00123C08"/>
    <w:rsid w:val="00173214"/>
    <w:rsid w:val="00184DF0"/>
    <w:rsid w:val="0019644A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609EF"/>
    <w:rsid w:val="00262A16"/>
    <w:rsid w:val="002B63E1"/>
    <w:rsid w:val="003169ED"/>
    <w:rsid w:val="0032457F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B7E8E"/>
    <w:rsid w:val="004D07A7"/>
    <w:rsid w:val="004D4755"/>
    <w:rsid w:val="00504309"/>
    <w:rsid w:val="0051289C"/>
    <w:rsid w:val="0052619D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4B34"/>
    <w:rsid w:val="00642846"/>
    <w:rsid w:val="006612D1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D5372"/>
    <w:rsid w:val="007E132E"/>
    <w:rsid w:val="007E27E0"/>
    <w:rsid w:val="00802D78"/>
    <w:rsid w:val="008259B1"/>
    <w:rsid w:val="00831DA7"/>
    <w:rsid w:val="00832E31"/>
    <w:rsid w:val="00836226"/>
    <w:rsid w:val="00857E06"/>
    <w:rsid w:val="008630DA"/>
    <w:rsid w:val="008750AC"/>
    <w:rsid w:val="00894F41"/>
    <w:rsid w:val="008A217A"/>
    <w:rsid w:val="008D6636"/>
    <w:rsid w:val="008E3248"/>
    <w:rsid w:val="008E3DB0"/>
    <w:rsid w:val="008F30B7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B4744"/>
    <w:rsid w:val="009D597D"/>
    <w:rsid w:val="009F1B25"/>
    <w:rsid w:val="00A04A5B"/>
    <w:rsid w:val="00A235C6"/>
    <w:rsid w:val="00A40034"/>
    <w:rsid w:val="00A475FF"/>
    <w:rsid w:val="00A60F10"/>
    <w:rsid w:val="00A65BD9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53C1D"/>
    <w:rsid w:val="00B7583B"/>
    <w:rsid w:val="00B8575C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81A66"/>
    <w:rsid w:val="00DB2C89"/>
    <w:rsid w:val="00DC7979"/>
    <w:rsid w:val="00E4147B"/>
    <w:rsid w:val="00E41F11"/>
    <w:rsid w:val="00E44B9F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85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7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7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7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7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85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7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7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7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7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St-421/2015-2</izvorni_sadrzaj>
    <derivirana_varijabla naziv="DomainObject.Oznaka_1">St-421/2015-2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St-421/2015</izvorni_sadrzaj>
    <derivirana_varijabla naziv="DomainObject.Predmet.OznakaBroj_1">St-421/2015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MAHAGONI PLUS društvo s ograničenom odgovornošću za proizvodnju, trgovinu i usluge, Bjelovar</izvorni_sadrzaj>
    <derivirana_varijabla naziv="DomainObject.Predmet.ProtustrankaFormated_1">  MAHAGONI PLUS društvo s ograničenom odgovornošću za proizvodnju, trgovinu i usluge, Bjelovar</derivirana_varijabla>
  </DomainObject.Predmet.ProtustrankaFormated>
  <DomainObject.Predmet.ProtustrankaFormatedOIB>
    <izvorni_sadrzaj>  MAHAGONI PLUS društvo s ograničenom odgovornošću za proizvodnju, trgovinu i usluge, Bjelovar, OIB 42873460516</izvorni_sadrzaj>
    <derivirana_varijabla naziv="DomainObject.Predmet.ProtustrankaFormatedOIB_1">  MAHAGONI PLUS društvo s ograničenom odgovornošću za proizvodnju, trgovinu i usluge, Bjelovar, OIB 42873460516</derivirana_varijabla>
  </DomainObject.Predmet.ProtustrankaFormatedOIB>
  <DomainObject.Predmet.ProtustrankaFormatedWithAdress>
    <izvorni_sadrzaj> MAHAGONI PLUS društvo s ograničenom odgovornošću za proizvodnju, trgovinu i usluge, Bjelovar, Ljudevita Gaja 5, 43000 Bjelovar</izvorni_sadrzaj>
    <derivirana_varijabla naziv="DomainObject.Predmet.ProtustrankaFormatedWithAdress_1"> MAHAGONI PLUS društvo s ograničenom odgovornošću za proizvodnju, trgovinu i usluge, Bjelovar, Ljudevita Gaja 5, 43000 Bjelovar</derivirana_varijabla>
  </DomainObject.Predmet.ProtustrankaFormatedWithAdress>
  <DomainObject.Predmet.ProtustrankaFormatedWithAdressOIB>
    <izvorni_sadrzaj> MAHAGONI PLUS društvo s ograničenom odgovornošću za proizvodnju, trgovinu i usluge, Bjelovar, OIB 42873460516, Ljudevita Gaja 5, 43000 Bjelovar</izvorni_sadrzaj>
    <derivirana_varijabla naziv="DomainObject.Predmet.ProtustrankaFormatedWithAdressOIB_1"> MAHAGONI PLUS društvo s ograničenom odgovornošću za proizvodnju, trgovinu i usluge, Bjelovar, OIB 42873460516, Ljudevita Gaja 5, 43000 Bjelovar</derivirana_varijabla>
  </DomainObject.Predmet.ProtustrankaFormatedWithAdressOIB>
  <DomainObject.Predmet.ProtustrankaWithAdress>
    <izvorni_sadrzaj>MAHAGONI PLUS društvo s ograničenom odgovornošću za proizvodnju, trgovinu i usluge, Bjelovar Ljudevita Gaja 5, 43000 Bjelovar</izvorni_sadrzaj>
    <derivirana_varijabla naziv="DomainObject.Predmet.ProtustrankaWithAdress_1">MAHAGONI PLUS društvo s ograničenom odgovornošću za proizvodnju, trgovinu i usluge, Bjelovar Ljudevita Gaja 5, 43000 Bjelovar</derivirana_varijabla>
  </DomainObject.Predmet.ProtustrankaWithAdress>
  <DomainObject.Predmet.ProtustrankaWithAdressOIB>
    <izvorni_sadrzaj>MAHAGONI PLUS društvo s ograničenom odgovornošću za proizvodnju, trgovinu i usluge, Bjelovar, OIB 42873460516, Ljudevita Gaja 5, 43000 Bjelovar</izvorni_sadrzaj>
    <derivirana_varijabla naziv="DomainObject.Predmet.ProtustrankaWithAdressOIB_1">MAHAGONI PLUS društvo s ograničenom odgovornošću za proizvodnju, trgovinu i usluge, Bjelovar, OIB 42873460516, Ljudevita Gaja 5, 43000 Bjelovar</derivirana_varijabla>
  </DomainObject.Predmet.ProtustrankaWithAdressOIB>
  <DomainObject.Predmet.ProtustrankaNazivFormated>
    <izvorni_sadrzaj>MAHAGONI PLUS društvo s ograničenom odgovornošću za proizvodnju, trgovinu i usluge, Bjelovar</izvorni_sadrzaj>
    <derivirana_varijabla naziv="DomainObject.Predmet.ProtustrankaNazivFormated_1">MAHAGONI PLUS društvo s ograničenom odgovornošću za proizvodnju, trgovinu i usluge, Bjelovar</derivirana_varijabla>
  </DomainObject.Predmet.ProtustrankaNazivFormated>
  <DomainObject.Predmet.ProtustrankaNazivFormatedOIB>
    <izvorni_sadrzaj>MAHAGONI PLUS društvo s ograničenom odgovornošću za proizvodnju, trgovinu i usluge, Bjelovar, OIB 42873460516</izvorni_sadrzaj>
    <derivirana_varijabla naziv="DomainObject.Predmet.ProtustrankaNazivFormatedOIB_1">MAHAGONI PLUS društvo s ograničenom odgovornošću za proizvodnju, trgovinu i usluge, Bjelovar, OIB 42873460516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MAHAGONI PLUS društvo s ograničenom odgovornošću za proizvodnju, trgovinu i usluge, Bjelovar</item>
    </izvorni_sadrzaj>
    <derivirana_varijabla naziv="DomainObject.Predmet.ProtuStrankaListFormated_1">
      <item>MAHAGONI PLUS društvo s ograničenom odgovornošću za proizvodnju, trgovinu i usluge, Bjelovar</item>
    </derivirana_varijabla>
  </DomainObject.Predmet.ProtuStrankaListFormated>
  <DomainObject.Predmet.ProtuStrankaListFormatedOIB>
    <izvorni_sadrzaj>
      <item>MAHAGONI PLUS društvo s ograničenom odgovornošću za proizvodnju, trgovinu i usluge, Bjelovar, OIB 42873460516</item>
    </izvorni_sadrzaj>
    <derivirana_varijabla naziv="DomainObject.Predmet.ProtuStrankaListFormatedOIB_1">
      <item>MAHAGONI PLUS društvo s ograničenom odgovornošću za proizvodnju, trgovinu i usluge, Bjelovar, OIB 42873460516</item>
    </derivirana_varijabla>
  </DomainObject.Predmet.ProtuStrankaListFormatedOIB>
  <DomainObject.Predmet.ProtuStrankaListFormatedWithAdress>
    <izvorni_sadrzaj>
      <item>MAHAGONI PLUS društvo s ograničenom odgovornošću za proizvodnju, trgovinu i usluge, Bjelovar, Ljudevita Gaja 5, 43000 Bjelovar</item>
    </izvorni_sadrzaj>
    <derivirana_varijabla naziv="DomainObject.Predmet.ProtuStrankaListFormatedWithAdress_1">
      <item>MAHAGONI PLUS društvo s ograničenom odgovornošću za proizvodnju, trgovinu i usluge, Bjelovar, Ljudevita Gaja 5, 43000 Bjelovar</item>
    </derivirana_varijabla>
  </DomainObject.Predmet.ProtuStrankaListFormatedWithAdress>
  <DomainObject.Predmet.ProtuStrankaListFormatedWithAdressOIB>
    <izvorni_sadrzaj>
      <item>MAHAGONI PLUS društvo s ograničenom odgovornošću za proizvodnju, trgovinu i usluge, Bjelovar, OIB 42873460516, Ljudevita Gaja 5, 43000 Bjelovar</item>
    </izvorni_sadrzaj>
    <derivirana_varijabla naziv="DomainObject.Predmet.ProtuStrankaListFormatedWithAdressOIB_1">
      <item>MAHAGONI PLUS društvo s ograničenom odgovornošću za proizvodnju, trgovinu i usluge, Bjelovar, OIB 42873460516, Ljudevita Gaja 5, 43000 Bjelovar</item>
    </derivirana_varijabla>
  </DomainObject.Predmet.ProtuStrankaListFormatedWithAdressOIB>
  <DomainObject.Predmet.ProtuStrankaListNazivFormated>
    <izvorni_sadrzaj>
      <item>MAHAGONI PLUS društvo s ograničenom odgovornošću za proizvodnju, trgovinu i usluge, Bjelovar</item>
    </izvorni_sadrzaj>
    <derivirana_varijabla naziv="DomainObject.Predmet.ProtuStrankaListNazivFormated_1">
      <item>MAHAGONI PLUS društvo s ograničenom odgovornošću za proizvodnju, trgovinu i usluge, Bjelovar</item>
    </derivirana_varijabla>
  </DomainObject.Predmet.ProtuStrankaListNazivFormated>
  <DomainObject.Predmet.ProtuStrankaListNazivFormatedOIB>
    <izvorni_sadrzaj>
      <item>MAHAGONI PLUS društvo s ograničenom odgovornošću za proizvodnju, trgovinu i usluge, Bjelovar, OIB 42873460516</item>
    </izvorni_sadrzaj>
    <derivirana_varijabla naziv="DomainObject.Predmet.ProtuStrankaListNazivFormatedOIB_1">
      <item>MAHAGONI PLUS društvo s ograničenom odgovornošću za proizvodnju, trgovinu i usluge, Bjelovar, OIB 42873460516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St-421/2015-2</izvorni_sadrzaj>
    <derivirana_varijabla naziv="DomainObject.PoslovniBrojDokumenta_1">St-421/2015-2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MAHAGONI PLUS društvo s ograničenom odgovornošću za proizvodnju, trgovinu i usluge, Bjelovar</izvorni_sadrzaj>
    <derivirana_varijabla naziv="DomainObject.Predmet.ProtustrankaIDrugi_1">MAHAGONI PLUS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MAHAGONI PLUS društvo s ograničenom odgovornošću za proizvodnju, trgovinu i usluge, Bjelovar, OIB 42873460516, Ljudevita Gaja 5, 43000 Bjelovar</izvorni_sadrzaj>
    <derivirana_varijabla naziv="DomainObject.Predmet.ProtustrankaIDrugiAdressOIB_1">MAHAGONI PLUS društvo s ograničenom odgovornošću za proizvodnju, trgovinu i usluge, Bjelovar, OIB 42873460516, Ljudevita Gaja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MAHAGONI PLUS društvo s ograničenom odgovornošću za proizvodnju, trgovinu i usluge, Bjelovar</item>
    </izvorni_sadrzaj>
    <derivirana_varijabla naziv="DomainObject.Predmet.SudioniciListNaziv_1">
      <item>FINA, RC ZAGREB, Podružnica Bjelovar</item>
      <item>MAHAGONI PLUS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MAHAGONI PLUS društvo s ograničenom odgovornošću za proizvodnju, trgovinu i usluge, Bjelovar, OIB 42873460516, Ljudevita Gaja 5,43000 Bjelovar</item>
    </izvorni_sadrzaj>
    <derivirana_varijabla naziv="DomainObject.Predmet.SudioniciListAdressOIB_1">
      <item>FINA, RC ZAGREB, Podružnica Bjelovar, OIB 85821130368, F. Supila 4,43000 Bjelovar</item>
      <item>MAHAGONI PLUS društvo s ograničenom odgovornošću za proizvodnju, trgovinu i usluge, Bjelovar, OIB 42873460516, Ljudevita Gaja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42873460516</item>
    </izvorni_sadrzaj>
    <derivirana_varijabla naziv="DomainObject.Predmet.SudioniciListNazivOIB_1">
      <item>, OIB 85821130368</item>
      <item>, OIB 42873460516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1755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2015-12-07T07:53:00Z</dcterms:created>
  <dc:creator>ssabljic</dc:creator>
  <cp:lastModifiedBy>Suzana Sabljić</cp:lastModifiedBy>
  <cp:lastPrinted>2015-12-07T07:49:00Z</cp:lastPrinted>
  <dcterms:modified xmlns:xsi="http://www.w3.org/2001/XMLSchema-instance" xsi:type="dcterms:W3CDTF">2015-12-07T07:57:00Z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St-421/2015-2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