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7c8a" w14:paraId="fb57c8a" w:rsidRDefault="003464D8" w:rsidP="003464D8" w:rsidR="003464D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4D8" w:rsidP="003464D8" w:rsidR="003464D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464D8" w:rsidP="003464D8" w:rsidR="003464D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464D8" w:rsidP="003464D8" w:rsidR="003464D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464D8" w:rsidP="003464D8" w:rsidR="003464D8"/>
    <w:p w:rsidRDefault="003464D8" w:rsidP="003464D8" w:rsidR="003464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464D8" w:rsidP="003464D8" w:rsidR="003464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464D8" w:rsidP="003464D8" w:rsidR="003464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464D8" w:rsidP="003464D8" w:rsidR="003464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64D8" w:rsidP="003464D8" w:rsidR="003464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6959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VILE FORUM d. o. o. Pula, Flanatička 11, OIB 52795187230,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464D8" w:rsidP="003464D8" w:rsidR="003464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64D8" w:rsidP="003464D8" w:rsidR="003464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464D8" w:rsidP="003464D8" w:rsidR="003464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64D8" w:rsidP="003464D8" w:rsidR="003464D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VILE FORUM d. o. o. Pula, Flanatička 11, OIB 52795187230.</w:t>
      </w:r>
    </w:p>
    <w:p w:rsidRDefault="003464D8" w:rsidP="003464D8" w:rsidR="003464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464D8" w:rsidP="003464D8" w:rsidR="003464D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464D8" w:rsidP="003464D8" w:rsidR="003464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464D8" w:rsidP="003464D8" w:rsidR="003464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VILE FORUM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2182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2.488.599,82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464D8" w:rsidP="003464D8" w:rsidR="003464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464D8" w:rsidP="003464D8" w:rsidR="003464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464D8" w:rsidP="003464D8" w:rsidR="003464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64D8" w:rsidP="003464D8" w:rsidR="003464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464D8" w:rsidP="003464D8" w:rsidR="003464D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464D8" w:rsidP="003464D8" w:rsidR="003464D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E5FA2">
        <w:rPr>
          <w:rFonts w:cs="Times New Roman" w:eastAsia="Times New Roman"/>
          <w:szCs w:val="24"/>
          <w:lang w:eastAsia="hr-HR"/>
        </w:rPr>
        <w:t>, v. r.</w:t>
      </w:r>
    </w:p>
    <w:p w:rsidRDefault="003464D8" w:rsidP="003464D8" w:rsidR="003464D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464D8" w:rsidP="003464D8" w:rsidR="003464D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464D8" w:rsidP="003464D8" w:rsidR="003464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464D8" w:rsidP="003464D8" w:rsidR="003464D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464D8" w:rsidP="003464D8" w:rsidR="003464D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>
      <w:pPr>
        <w:tabs>
          <w:tab w:pos="4116" w:val="left"/>
        </w:tabs>
      </w:pPr>
    </w:p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 w:rsidRPr="00D05CA9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464D8" w:rsidP="003464D8" w:rsidR="003464D8"/>
    <w:p w:rsidRDefault="003D0658" w:rsidR="00BB10E7"/>
    <w:sectPr w:rsidSect="0081638A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A19" w:rsidP="003464D8" w:rsidR="00B70A19">
      <w:r>
        <w:separator/>
      </w:r>
    </w:p>
  </w:endnote>
  <w:endnote w:id="0" w:type="continuationSeparator">
    <w:p w:rsidRDefault="00B70A19" w:rsidP="003464D8" w:rsidR="00B70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A19" w:rsidP="003464D8" w:rsidR="00B70A19">
      <w:r>
        <w:separator/>
      </w:r>
    </w:p>
  </w:footnote>
  <w:footnote w:id="0" w:type="continuationSeparator">
    <w:p w:rsidRDefault="00B70A19" w:rsidP="003464D8" w:rsidR="00B70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A19" w:rsidP="0081638A" w:rsidR="0081638A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0658">
          <w:rPr>
            <w:noProof/>
          </w:rPr>
          <w:t>2</w:t>
        </w:r>
        <w:r>
          <w:fldChar w:fldCharType="end"/>
        </w:r>
      </w:sdtContent>
    </w:sdt>
    <w:r w:rsidR="003464D8">
      <w:tab/>
      <w:t>11 St-270</w:t>
    </w:r>
    <w:r>
      <w:t>/2015-3</w:t>
    </w:r>
  </w:p>
  <w:p w:rsidRDefault="003D0658" w:rsidP="0081638A" w:rsidR="0081638A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A19" w:rsidP="0081638A" w:rsidR="0081638A">
    <w:pPr>
      <w:pStyle w:val="Zaglavlje"/>
      <w:jc w:val="right"/>
    </w:pPr>
    <w:r>
      <w:t>11 St-2</w:t>
    </w:r>
    <w:r w:rsidR="003464D8">
      <w:t>70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9E1"/>
    <w:rsid w:val="001829E1"/>
    <w:rsid w:val="003464D8"/>
    <w:rsid w:val="003D0658"/>
    <w:rsid w:val="007E5FA2"/>
    <w:rsid w:val="009A6044"/>
    <w:rsid w:val="00B70A19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4D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4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64D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4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4D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64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64D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0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6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5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4D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4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64D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4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4D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64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64D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0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6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5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FORUM d. o. o.  PULA</izvorni_sadrzaj>
    <derivirana_varijabla naziv="DomainObject.Predmet.ProtustrankaFormated_1">  VILE FORUM d. o. o.  PULA</derivirana_varijabla>
  </DomainObject.Predmet.ProtustrankaFormated>
  <DomainObject.Predmet.ProtustrankaFormatedOIB>
    <izvorni_sadrzaj>  VILE FORUM d. o. o.  PULA, OIB 52795187230</izvorni_sadrzaj>
    <derivirana_varijabla naziv="DomainObject.Predmet.ProtustrankaFormatedOIB_1">  VILE FORUM d. o. o.  PULA, OIB 52795187230</derivirana_varijabla>
  </DomainObject.Predmet.ProtustrankaFormatedOIB>
  <DomainObject.Predmet.ProtustrankaFormatedWithAdress>
    <izvorni_sadrzaj> VILE FORUM d. o. o.  PULA, Flanatička 11, 52100 Pula</izvorni_sadrzaj>
    <derivirana_varijabla naziv="DomainObject.Predmet.ProtustrankaFormatedWithAdress_1"> VILE FORUM d. o. o.  PULA, Flanatička 11, 52100 Pula</derivirana_varijabla>
  </DomainObject.Predmet.ProtustrankaFormatedWithAdress>
  <DomainObject.Predmet.ProtustrankaFormatedWithAdressOIB>
    <izvorni_sadrzaj> VILE FORUM d. o. o.  PULA, OIB 52795187230, Flanatička 11, 52100 Pula</izvorni_sadrzaj>
    <derivirana_varijabla naziv="DomainObject.Predmet.ProtustrankaFormatedWithAdressOIB_1"> VILE FORUM d. o. o.  PULA, OIB 52795187230, Flanatička 11, 52100 Pula</derivirana_varijabla>
  </DomainObject.Predmet.ProtustrankaFormatedWithAdressOIB>
  <DomainObject.Predmet.ProtustrankaWithAdress>
    <izvorni_sadrzaj>VILE FORUM d. o. o.  PULA Flanatička 11, 52100 Pula</izvorni_sadrzaj>
    <derivirana_varijabla naziv="DomainObject.Predmet.ProtustrankaWithAdress_1">VILE FORUM d. o. o.  PULA Flanatička 11, 52100 Pula</derivirana_varijabla>
  </DomainObject.Predmet.ProtustrankaWithAdress>
  <DomainObject.Predmet.ProtustrankaWithAdressOIB>
    <izvorni_sadrzaj>VILE FORUM d. o. o.  PULA, OIB 52795187230, Flanatička 11, 52100 Pula</izvorni_sadrzaj>
    <derivirana_varijabla naziv="DomainObject.Predmet.ProtustrankaWithAdressOIB_1">VILE FORUM d. o. o.  PULA, OIB 52795187230, Flanatička 11, 52100 Pula</derivirana_varijabla>
  </DomainObject.Predmet.ProtustrankaWithAdressOIB>
  <DomainObject.Predmet.ProtustrankaNazivFormated>
    <izvorni_sadrzaj>VILE FORUM d. o. o.  PULA</izvorni_sadrzaj>
    <derivirana_varijabla naziv="DomainObject.Predmet.ProtustrankaNazivFormated_1">VILE FORUM d. o. o.  PULA</derivirana_varijabla>
  </DomainObject.Predmet.ProtustrankaNazivFormated>
  <DomainObject.Predmet.ProtustrankaNazivFormatedOIB>
    <izvorni_sadrzaj>VILE FORUM d. o. o.  PULA, OIB 52795187230</izvorni_sadrzaj>
    <derivirana_varijabla naziv="DomainObject.Predmet.ProtustrankaNazivFormatedOIB_1">VILE FORUM d. o. o.  PULA, OIB 52795187230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FORUM d. o. o.  PULA</item>
    </izvorni_sadrzaj>
    <derivirana_varijabla naziv="DomainObject.Predmet.ProtuStrankaListFormated_1">
      <item>VILE FORUM d. o. o.  PULA</item>
    </derivirana_varijabla>
  </DomainObject.Predmet.ProtuStrankaListFormated>
  <DomainObject.Predmet.ProtuStrankaListFormatedOIB>
    <izvorni_sadrzaj>
      <item>VILE FORUM d. o. o.  PULA, OIB 52795187230</item>
    </izvorni_sadrzaj>
    <derivirana_varijabla naziv="DomainObject.Predmet.ProtuStrankaListFormatedOIB_1">
      <item>VILE FORUM d. o. o.  PULA, OIB 52795187230</item>
    </derivirana_varijabla>
  </DomainObject.Predmet.ProtuStrankaListFormatedOIB>
  <DomainObject.Predmet.ProtuStrankaListFormatedWithAdress>
    <izvorni_sadrzaj>
      <item>VILE FORUM d. o. o.  PULA, Flanatička 11, 52100 Pula</item>
    </izvorni_sadrzaj>
    <derivirana_varijabla naziv="DomainObject.Predmet.ProtuStrankaListFormatedWithAdress_1">
      <item>VILE FORUM d. o. o.  PULA, Flanatička 11, 52100 Pula</item>
    </derivirana_varijabla>
  </DomainObject.Predmet.ProtuStrankaListFormatedWithAdress>
  <DomainObject.Predmet.ProtuStrankaListFormatedWithAdressOIB>
    <izvorni_sadrzaj>
      <item>VILE FORUM d. o. o.  PULA, OIB 52795187230, Flanatička 11, 52100 Pula</item>
    </izvorni_sadrzaj>
    <derivirana_varijabla naziv="DomainObject.Predmet.ProtuStrankaListFormatedWithAdressOIB_1">
      <item>VILE FORUM d. o. o.  PULA, OIB 52795187230, Flanatička 11, 52100 Pula</item>
    </derivirana_varijabla>
  </DomainObject.Predmet.ProtuStrankaListFormatedWithAdressOIB>
  <DomainObject.Predmet.ProtuStrankaListNazivFormated>
    <izvorni_sadrzaj>
      <item>VILE FORUM d. o. o.  PULA</item>
    </izvorni_sadrzaj>
    <derivirana_varijabla naziv="DomainObject.Predmet.ProtuStrankaListNazivFormated_1">
      <item>VILE FORUM d. o. o.  PULA</item>
    </derivirana_varijabla>
  </DomainObject.Predmet.ProtuStrankaListNazivFormated>
  <DomainObject.Predmet.ProtuStrankaListNazivFormatedOIB>
    <izvorni_sadrzaj>
      <item>VILE FORUM d. o. o.  PULA, OIB 52795187230</item>
    </izvorni_sadrzaj>
    <derivirana_varijabla naziv="DomainObject.Predmet.ProtuStrankaListNazivFormatedOIB_1">
      <item>VILE FORUM d. o. o.  PULA, OIB 52795187230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FORUM d. o. o.  PULA</izvorni_sadrzaj>
    <derivirana_varijabla naziv="DomainObject.Predmet.ProtustrankaIDrugi_1">VILE FORUM d. o. 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VILE FORUM d. o. o.  PULA, OIB 52795187230, Flanatička 11, 52100 Pula</izvorni_sadrzaj>
    <derivirana_varijabla naziv="DomainObject.Predmet.ProtustrankaIDrugiAdressOIB_1">VILE FORUM d. o. o.  PULA, OIB 52795187230,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FORUM d. o. o.  PULA</item>
    </izvorni_sadrzaj>
    <derivirana_varijabla naziv="DomainObject.Predmet.SudioniciListNaziv_1">
      <item>FINANCIJSKA AGENCIJA, RC RIJEKA, PODRUŽNICA PULA, PULA</item>
      <item>VILE FORUM d. o. o. 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VILE FORUM d. o. o.  PULA, OIB 52795187230, Flanatička 11,52100 Pula</item>
    </izvorni_sadrzaj>
    <derivirana_varijabla naziv="DomainObject.Predmet.SudioniciListAdressOIB_1">
      <item>FINANCIJSKA AGENCIJA, RC RIJEKA, PODRUŽNICA PULA, PULA, OIB 85821130368, Ulica grada Vukovara 70,Zagreb</item>
      <item>VILE FORUM d. o. o.  PULA, OIB 52795187230, Flanatička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52795187230</item>
    </izvorni_sadrzaj>
    <derivirana_varijabla naziv="DomainObject.Predmet.SudioniciListNazivOIB_1">
      <item>, OIB 85821130368</item>
      <item>, OIB 52795187230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1960</properties:Characters>
  <properties:Lines>94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2015-11-18T11:30:00Z</dcterms:created>
  <dc:creator>Mihaela Kaligari</dc:creator>
  <dc:description/>
  <cp:keywords/>
  <cp:lastModifiedBy>Ana Jeromela</cp:lastModifiedBy>
  <cp:lastPrinted>2015-11-24T14:01:00Z</cp:lastPrinted>
  <dcterms:modified xmlns:xsi="http://www.w3.org/2001/XMLSchema-instance" xsi:type="dcterms:W3CDTF">2015-11-24T14:01:00Z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