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e5d0" w14:paraId="9c6e5d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71D93">
        <w:rPr>
          <w:lang w:val="hr-HR"/>
        </w:rPr>
        <w:t>337/</w:t>
      </w:r>
      <w:r w:rsidR="0097587E">
        <w:rPr>
          <w:lang w:val="hr-HR"/>
        </w:rPr>
        <w:t>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71D93">
        <w:rPr>
          <w:lang w:val="hr-HR"/>
        </w:rPr>
        <w:t>NENO jednostavno društvo s ograničenom odgovornošću za usluge i trgovinu, Severin</w:t>
      </w:r>
      <w:r w:rsidR="00B97F89">
        <w:rPr>
          <w:lang w:val="hr-HR"/>
        </w:rPr>
        <w:t xml:space="preserve">, </w:t>
      </w:r>
      <w:r w:rsidR="00A71D93">
        <w:rPr>
          <w:lang w:val="hr-HR"/>
        </w:rPr>
        <w:t>Severin 96 A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71D93">
        <w:rPr>
          <w:lang w:val="hr-HR"/>
        </w:rPr>
        <w:t>010091174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A71D93">
        <w:rPr>
          <w:lang w:val="hr-HR"/>
        </w:rPr>
        <w:t>68132811198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71D93">
        <w:rPr>
          <w:lang w:val="hr-HR"/>
        </w:rPr>
        <w:t>337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71D93">
        <w:rPr>
          <w:lang w:val="hr-HR"/>
        </w:rPr>
        <w:t>11</w:t>
      </w:r>
      <w:r w:rsidR="004629E7">
        <w:rPr>
          <w:lang w:val="hr-HR"/>
        </w:rPr>
        <w:t xml:space="preserve">. </w:t>
      </w:r>
      <w:r w:rsidR="00A71D93">
        <w:rPr>
          <w:lang w:val="hr-HR"/>
        </w:rPr>
        <w:t>studenog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71D93">
        <w:rPr>
          <w:lang w:val="hr-HR"/>
        </w:rPr>
        <w:t>22.147,85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71D93">
        <w:rPr>
          <w:lang w:val="hr-HR"/>
        </w:rPr>
        <w:t>Nenad Vlašić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A71D93">
        <w:rPr>
          <w:lang w:val="hr-HR"/>
        </w:rPr>
        <w:t>Severina</w:t>
      </w:r>
      <w:r w:rsidR="00605F99">
        <w:rPr>
          <w:lang w:val="hr-HR"/>
        </w:rPr>
        <w:t xml:space="preserve">, </w:t>
      </w:r>
      <w:r w:rsidR="00A71D93">
        <w:rPr>
          <w:lang w:val="hr-HR"/>
        </w:rPr>
        <w:t>Severin 96/A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71D93">
        <w:rPr>
          <w:lang w:val="hr-HR"/>
        </w:rPr>
        <w:t>90226445296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71D93">
        <w:rPr>
          <w:lang w:val="hr-HR"/>
        </w:rPr>
        <w:t>20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1D93">
        <w:rPr>
          <w:lang w:val="hr-HR"/>
        </w:rPr>
        <w:t>20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3AA" w:rsidR="00E743AA">
      <w:r>
        <w:separator/>
      </w:r>
    </w:p>
  </w:endnote>
  <w:endnote w:id="0" w:type="continuationSeparator">
    <w:p w:rsidRDefault="00E743AA" w:rsidR="00E7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3AA" w:rsidR="00E743AA">
      <w:r>
        <w:separator/>
      </w:r>
    </w:p>
  </w:footnote>
  <w:footnote w:id="0" w:type="continuationSeparator">
    <w:p w:rsidRDefault="00E743AA" w:rsidR="00E7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67413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71D93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54E23"/>
    <w:rsid w:val="00CA6057"/>
    <w:rsid w:val="00CD08D1"/>
    <w:rsid w:val="00CD6B0C"/>
    <w:rsid w:val="00D46E25"/>
    <w:rsid w:val="00D81A66"/>
    <w:rsid w:val="00DC7979"/>
    <w:rsid w:val="00E743AA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71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1D9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4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71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1D9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4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E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E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NENO jednostavno društvo s ograničenom odgovornošću za usluge i trgovinu, Severin zastupanog po punomoćniku Nenad Vlašić</izvorni_sadrzaj>
    <derivirana_varijabla naziv="DomainObject.Predmet.ProtustrankaFormated_1">  NENO jednostavno društvo s ograničenom odgovornošću za usluge i trgovinu, Severin zastupanog po punomoćniku Nenad Vlašić</derivirana_varijabla>
  </DomainObject.Predmet.ProtustrankaFormated>
  <DomainObject.Predmet.ProtustrankaFormatedOIB>
    <izvorni_sadrzaj>  NENO jednostavno društvo s ograničenom odgovornošću za usluge i trgovinu, Severin, OIB 68132811198 zastupanog po punomoćniku Nenad Vlašić</izvorni_sadrzaj>
    <derivirana_varijabla naziv="DomainObject.Predmet.ProtustrankaFormatedOIB_1">  NENO jednostavno društvo s ograničenom odgovornošću za usluge i trgovinu, Severin, OIB 68132811198 zastupanog po punomoćniku Nenad Vlašić</derivirana_varijabla>
  </DomainObject.Predmet.ProtustrankaFormatedOIB>
  <DomainObject.Predmet.ProtustrankaFormatedWithAdress>
    <izvorni_sadrzaj> NENO jednostavno društvo s ograničenom odgovornošću za usluge i trgovinu, Severin, Severin 96/A, 43000 Severin zastupanog po punomoćniku Nenad Vlašić</izvorni_sadrzaj>
    <derivirana_varijabla naziv="DomainObject.Predmet.ProtustrankaFormatedWithAdress_1"> NENO jednostavno društvo s ograničenom odgovornošću za usluge i trgovinu, Severin, Severin 96/A, 43000 Severin zastupanog po punomoćniku Nenad Vlašić</derivirana_varijabla>
  </DomainObject.Predmet.ProtustrankaFormatedWithAdress>
  <DomainObject.Predmet.ProtustrankaFormatedWithAdressOIB>
    <izvorni_sadrzaj> NENO jednostavno društvo s ograničenom odgovornošću za usluge i trgovinu, Severin, OIB 68132811198, Severin 96/A, 43000 Severin zastupanog po punomoćniku Nenad Vlašić</izvorni_sadrzaj>
    <derivirana_varijabla naziv="DomainObject.Predmet.ProtustrankaFormatedWithAdressOIB_1"> NENO jednostavno društvo s ograničenom odgovornošću za usluge i trgovinu, Severin, OIB 68132811198, Severin 96/A, 43000 Severin zastupanog po punomoćniku Nenad Vlašić</derivirana_varijabla>
  </DomainObject.Predmet.ProtustrankaFormatedWithAdressOIB>
  <DomainObject.Predmet.ProtustrankaWithAdress>
    <izvorni_sadrzaj>NENO jednostavno društvo s ograničenom odgovornošću za usluge i trgovinu, Severin Severin 96/A, 43000 Severin</izvorni_sadrzaj>
    <derivirana_varijabla naziv="DomainObject.Predmet.ProtustrankaWithAdress_1">NENO jednostavno društvo s ograničenom odgovornošću za usluge i trgovinu, Severin Severin 96/A, 43000 Severin</derivirana_varijabla>
  </DomainObject.Predmet.ProtustrankaWithAdress>
  <DomainObject.Predmet.ProtustrankaWithAdressOIB>
    <izvorni_sadrzaj>NENO jednostavno društvo s ograničenom odgovornošću za usluge i trgovinu, Severin, OIB 68132811198, Severin 96/A, 43000 Severin</izvorni_sadrzaj>
    <derivirana_varijabla naziv="DomainObject.Predmet.ProtustrankaWithAdressOIB_1">NENO jednostavno društvo s ograničenom odgovornošću za usluge i trgovinu, Severin, OIB 68132811198, Severin 96/A, 43000 Severin</derivirana_varijabla>
  </DomainObject.Predmet.ProtustrankaWithAdressOIB>
  <DomainObject.Predmet.ProtustrankaNazivFormated>
    <izvorni_sadrzaj>NENO jednostavno društvo s ograničenom odgovornošću za usluge i trgovinu, Severin</izvorni_sadrzaj>
    <derivirana_varijabla naziv="DomainObject.Predmet.ProtustrankaNazivFormated_1">NENO jednostavno društvo s ograničenom odgovornošću za usluge i trgovinu, Severin</derivirana_varijabla>
  </DomainObject.Predmet.ProtustrankaNazivFormated>
  <DomainObject.Predmet.ProtustrankaNazivFormatedOIB>
    <izvorni_sadrzaj>NENO jednostavno društvo s ograničenom odgovornošću za usluge i trgovinu, Severin, OIB 68132811198</izvorni_sadrzaj>
    <derivirana_varijabla naziv="DomainObject.Predmet.ProtustrankaNazivFormatedOIB_1">NENO jednostavno društvo s ograničenom odgovornošću za usluge i trgovinu, Severin, OIB 68132811198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NENO jednostavno društvo s ograničenom odgovornošću za usluge i trgovinu, Severin zastupanog po punomoćniku Nenad Vlašić</item>
    </izvorni_sadrzaj>
    <derivirana_varijabla naziv="DomainObject.Predmet.ProtuStrankaListFormated_1">
      <item>NENO jednostavno društvo s ograničenom odgovornošću za usluge i trgovinu, Severin zastupanog po punomoćniku Nenad Vlašić</item>
    </derivirana_varijabla>
  </DomainObject.Predmet.ProtuStrankaListFormated>
  <DomainObject.Predmet.ProtuStrankaListFormatedOIB>
    <izvorni_sadrzaj>
      <item>NENO jednostavno društvo s ograničenom odgovornošću za usluge i trgovinu, Severin, OIB 68132811198 zastupanog po punomoćniku Nenad Vlašić</item>
    </izvorni_sadrzaj>
    <derivirana_varijabla naziv="DomainObject.Predmet.ProtuStrankaListFormatedOIB_1">
      <item>NENO jednostavno društvo s ograničenom odgovornošću za usluge i trgovinu, Severin, OIB 68132811198 zastupanog po punomoćniku Nenad Vlašić</item>
    </derivirana_varijabla>
  </DomainObject.Predmet.ProtuStrankaListFormatedOIB>
  <DomainObject.Predmet.ProtuStrankaListFormatedWithAdress>
    <izvorni_sadrzaj>
      <item>NENO jednostavno društvo s ograničenom odgovornošću za usluge i trgovinu, Severin, Severin 96/A, 43000 Severin zastupanog po punomoćniku Nenad Vlašić</item>
    </izvorni_sadrzaj>
    <derivirana_varijabla naziv="DomainObject.Predmet.ProtuStrankaListFormatedWithAdress_1">
      <item>NENO jednostavno društvo s ograničenom odgovornošću za usluge i trgovinu, Severin, Severin 96/A, 43000 Severin zastupanog po punomoćniku Nenad Vlašić</item>
    </derivirana_varijabla>
  </DomainObject.Predmet.ProtuStrankaListFormatedWithAdress>
  <DomainObject.Predmet.ProtuStrankaListFormatedWithAdressOIB>
    <izvorni_sadrzaj>
      <item>NENO jednostavno društvo s ograničenom odgovornošću za usluge i trgovinu, Severin, OIB 68132811198, Severin 96/A, 43000 Severin zastupanog po punomoćniku Nenad Vlašić</item>
    </izvorni_sadrzaj>
    <derivirana_varijabla naziv="DomainObject.Predmet.ProtuStrankaListFormatedWithAdressOIB_1">
      <item>NENO jednostavno društvo s ograničenom odgovornošću za usluge i trgovinu, Severin, OIB 68132811198, Severin 96/A, 43000 Severin zastupanog po punomoćniku Nenad Vlašić</item>
    </derivirana_varijabla>
  </DomainObject.Predmet.ProtuStrankaListFormatedWithAdressOIB>
  <DomainObject.Predmet.ProtuStrankaListNazivFormated>
    <izvorni_sadrzaj>
      <item>NENO jednostavno društvo s ograničenom odgovornošću za usluge i trgovinu, Severin</item>
    </izvorni_sadrzaj>
    <derivirana_varijabla naziv="DomainObject.Predmet.ProtuStrankaListNazivFormated_1">
      <item>NENO jednostavno društvo s ograničenom odgovornošću za usluge i trgovinu, Severin</item>
    </derivirana_varijabla>
  </DomainObject.Predmet.ProtuStrankaListNazivFormated>
  <DomainObject.Predmet.ProtuStrankaListNazivFormatedOIB>
    <izvorni_sadrzaj>
      <item>NENO jednostavno društvo s ograničenom odgovornošću za usluge i trgovinu, Severin, OIB 68132811198</item>
    </izvorni_sadrzaj>
    <derivirana_varijabla naziv="DomainObject.Predmet.ProtuStrankaListNazivFormatedOIB_1">
      <item>NENO jednostavno društvo s ograničenom odgovornošću za usluge i trgovinu, Severin, OIB 68132811198</item>
    </derivirana_varijabla>
  </DomainObject.Predmet.ProtuStrankaListNazivFormatedOIB>
  <DomainObject.Predmet.OstaliListFormated>
    <izvorni_sadrzaj>
      <item>Nenad Vlašić punomoćnik sudionika u postupku NENO jednostavno društvo s ograničenom odgovornošću za usluge i trgovinu, Severin</item>
    </izvorni_sadrzaj>
    <derivirana_varijabla naziv="DomainObject.Predmet.OstaliListFormated_1">
      <item>Nenad Vlašić punomoćnik sudionika u postupku NENO jednostavno društvo s ograničenom odgovornošću za usluge i trgovinu, Severin</item>
    </derivirana_varijabla>
  </DomainObject.Predmet.OstaliListFormated>
  <DomainObject.Predmet.OstaliListFormatedOIB>
    <izvorni_sadrzaj>
      <item>Nenad Vlašić, OIB 90226445296 punomoćnik sudionika u postupku NENO jednostavno društvo s ograničenom odgovornošću za usluge i trgovinu, Severin</item>
    </izvorni_sadrzaj>
    <derivirana_varijabla naziv="DomainObject.Predmet.OstaliListFormatedOIB_1">
      <item>Nenad Vlašić, OIB 90226445296 punomoćnik sudionika u postupku NENO jednostavno društvo s ograničenom odgovornošću za usluge i trgovinu, Severin</item>
    </derivirana_varijabla>
  </DomainObject.Predmet.OstaliListFormatedOIB>
  <DomainObject.Predmet.OstaliListFormatedWithAdress>
    <izvorni_sadrzaj>
      <item>Nenad Vlašić, Severin 96/A, 43274 Severin punomoćnik sudionika u postupku NENO jednostavno društvo s ograničenom odgovornošću za usluge i trgovinu, Severin</item>
    </izvorni_sadrzaj>
    <derivirana_varijabla naziv="DomainObject.Predmet.OstaliListFormatedWithAdress_1">
      <item>Nenad Vlašić, Severin 96/A, 43274 Severin punomoćnik sudionika u postupku NENO jednostavno društvo s ograničenom odgovornošću za usluge i trgovinu, Severin</item>
    </derivirana_varijabla>
  </DomainObject.Predmet.OstaliListFormatedWithAdress>
  <DomainObject.Predmet.OstaliListFormatedWithAdressOIB>
    <izvorni_sadrzaj>
      <item>Nenad Vlašić, OIB 90226445296, Severin 96/A, 43274 Severin punomoćnik sudionika u postupku NENO jednostavno društvo s ograničenom odgovornošću za usluge i trgovinu, Severin</item>
    </izvorni_sadrzaj>
    <derivirana_varijabla naziv="DomainObject.Predmet.OstaliListFormatedWithAdressOIB_1">
      <item>Nenad Vlašić, OIB 90226445296, Severin 96/A, 43274 Severin punomoćnik sudionika u postupku NENO jednostavno društvo s ograničenom odgovornošću za usluge i trgovinu, Severin</item>
    </derivirana_varijabla>
  </DomainObject.Predmet.OstaliListFormatedWithAdressOIB>
  <DomainObject.Predmet.OstaliListNazivFormated>
    <izvorni_sadrzaj>
      <item>Nenad Vlašić</item>
    </izvorni_sadrzaj>
    <derivirana_varijabla naziv="DomainObject.Predmet.OstaliListNazivFormated_1">
      <item>Nenad Vlašić</item>
    </derivirana_varijabla>
  </DomainObject.Predmet.OstaliListNazivFormated>
  <DomainObject.Predmet.OstaliListNazivFormatedOIB>
    <izvorni_sadrzaj>
      <item>Nenad Vlašić, OIB 90226445296</item>
    </izvorni_sadrzaj>
    <derivirana_varijabla naziv="DomainObject.Predmet.OstaliListNazivFormatedOIB_1">
      <item>Nenad Vlašić, OIB 90226445296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NENO jednostavno društvo s ograničenom odgovornošću za usluge i trgovinu, Severin</izvorni_sadrzaj>
    <derivirana_varijabla naziv="DomainObject.Predmet.ProtustrankaIDrugi_1">NENO jednostavno društvo s ograničenom odgovornošću za usluge i trgovinu, Severin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NENO jednostavno društvo s ograničenom odgovornošću za usluge i trgovinu, Severin, OIB 68132811198, Severin 96/A, 43000 Severin</izvorni_sadrzaj>
    <derivirana_varijabla naziv="DomainObject.Predmet.ProtustrankaIDrugiAdressOIB_1">NENO jednostavno društvo s ograničenom odgovornošću za usluge i trgovinu, Severin, OIB 68132811198, Severin 96/A,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NENO jednostavno društvo s ograničenom odgovornošću za usluge i trgovinu, Severin</item>
      <item>Nenad Vlašić</item>
    </izvorni_sadrzaj>
    <derivirana_varijabla naziv="DomainObject.Predmet.SudioniciListNaziv_1">
      <item>FINA, RC ZAGREB, Podružnica Bjelovar</item>
      <item>NENO jednostavno društvo s ograničenom odgovornošću za usluge i trgovinu, Severin</item>
      <item>Nenad Vlašić</item>
    </derivirana_varijabla>
  </DomainObject.Predmet.SudioniciListNaziv>
  <DomainObject.Predmet.SudioniciListAdressOIB>
    <izvorni_sadrzaj>
      <item>FINA, RC ZAGREB, Podružnica Bjelovar, OIB 85821130368, F. Supila 4,43000 Bjelovar</item>
      <item>NENO jednostavno društvo s ograničenom odgovornošću za usluge i trgovinu, Severin, OIB 68132811198, Severin 96/A,43000 Severin</item>
      <item>Nenad Vlašić, OIB 90226445296, Severin 96/A,43274 Severin</item>
    </izvorni_sadrzaj>
    <derivirana_varijabla naziv="DomainObject.Predmet.SudioniciListAdressOIB_1">
      <item>FINA, RC ZAGREB, Podružnica Bjelovar, OIB 85821130368, F. Supila 4,43000 Bjelovar</item>
      <item>NENO jednostavno društvo s ograničenom odgovornošću za usluge i trgovinu, Severin, OIB 68132811198, Severin 96/A,43000 Severin</item>
      <item>Nenad Vlašić, OIB 90226445296, Severin 96/A,43274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68132811198</item>
      <item>, OIB 90226445296</item>
    </izvorni_sadrzaj>
    <derivirana_varijabla naziv="DomainObject.Predmet.SudioniciListNazivOIB_1">
      <item>, OIB 85821130368</item>
      <item>, OIB 68132811198</item>
      <item>, OIB 90226445296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2015-11-20T06:47:00Z</dcterms:created>
  <dc:creator>ssabljic</dc:creator>
  <cp:lastModifiedBy>Miroslav Lovreković</cp:lastModifiedBy>
  <cp:lastPrinted>2015-11-20T06:45:00Z</cp:lastPrinted>
  <dcterms:modified xmlns:xsi="http://www.w3.org/2001/XMLSchema-instance" xsi:type="dcterms:W3CDTF">2015-11-20T06:47:00Z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