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a977" w14:paraId="482a977" w:rsidRDefault="002928E2" w:rsidP="00A22143" w:rsidR="002928E2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 w:rsidRPr="002928E2">
        <w:rPr>
          <w:rFonts w:cs="Times New Roman" w:eastAsia="Times New Roman" w:hAnsi="Calibri" w:ascii="Calibri"/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DC706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St-240/2015-160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proofErr w:type="spellStart"/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Fenix</w:t>
      </w:r>
      <w:proofErr w:type="spellEnd"/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JADRANKAMEN, OIB 73514913977, zast. po OD Bačić i partneri j.t.d., </w:t>
      </w:r>
      <w:proofErr w:type="spellStart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>M.Pavlinovića</w:t>
      </w:r>
      <w:proofErr w:type="spellEnd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9, Zadar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da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="00A90B53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od </w:t>
      </w:r>
      <w:r w:rsidR="008D68E5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500,00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8D68E5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JADRANKAMEN, OIB 73514913977, zast. po OD Bačić i partneri j.t.d., </w:t>
      </w:r>
      <w:proofErr w:type="spellStart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>M.Pavlinovića</w:t>
      </w:r>
      <w:proofErr w:type="spellEnd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9, Zadar, </w:t>
      </w:r>
      <w:r w:rsidR="00A90B5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8D68E5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600,00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JADRANKAMEN, OIB 73514913977, zast. po OD Bačić i partneri j.t.d., </w:t>
      </w:r>
      <w:proofErr w:type="spellStart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>M.Pavlinovića</w:t>
      </w:r>
      <w:proofErr w:type="spellEnd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9, Zadar,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90B5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lastRenderedPageBreak/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JADRANKAMEN, OIB 73514913977, zast. po OD Bačić i partneri j.t.d., </w:t>
      </w:r>
      <w:proofErr w:type="spellStart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>M.Pavlinovića</w:t>
      </w:r>
      <w:proofErr w:type="spellEnd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9, Zadar,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</w:t>
      </w:r>
      <w:proofErr w:type="spellStart"/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Tbr</w:t>
      </w:r>
      <w:proofErr w:type="spellEnd"/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JADRANKAMEN, OIB 73514913977, zast. po OD Bačić i partneri j.t.d., </w:t>
      </w:r>
      <w:proofErr w:type="spellStart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>M.Pavlinovića</w:t>
      </w:r>
      <w:proofErr w:type="spellEnd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9, Zadar,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JADRANKAMEN, OIB 73514913977, zast. po OD Bačić i partneri j.t.d., </w:t>
      </w:r>
      <w:proofErr w:type="spellStart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>M.Pavlinovića</w:t>
      </w:r>
      <w:proofErr w:type="spellEnd"/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9, Zadar,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554EEE">
        <w:rPr>
          <w:rFonts w:cs="Times New Roman" w:eastAsia="Times New Roman" w:hAnsi="Times New Roman" w:ascii="Times New Roman"/>
          <w:color w:val="222222"/>
          <w:sz w:val="24"/>
          <w:szCs w:val="24"/>
        </w:rPr>
        <w:t>169.815,26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8D68E5">
        <w:rPr>
          <w:rFonts w:cs="Times New Roman" w:eastAsia="Times New Roman" w:hAnsi="Times New Roman" w:ascii="Times New Roman"/>
          <w:color w:val="222222"/>
          <w:sz w:val="24"/>
          <w:szCs w:val="24"/>
        </w:rPr>
        <w:t>500,00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  <w:r w:rsidR="004510A3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A22143" w:rsidR="007C3F7A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</w:t>
      </w:r>
      <w:r w:rsidR="00724FD8">
        <w:rPr>
          <w:rFonts w:cs="Times New Roman" w:eastAsia="Times New Roman" w:hAnsi="Times New Roman" w:ascii="Times New Roman"/>
          <w:color w:val="222222"/>
          <w:sz w:val="24"/>
          <w:szCs w:val="24"/>
        </w:rPr>
        <w:t>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A22143" w:rsidR="00A22143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A67C5C">
      <w:pPr>
        <w:spacing w:lineRule="auto" w:line="240" w:after="9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A67C5C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9B4563" w:rsidR="009B4563"/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042E2B"/>
    <w:rsid w:val="001D0C44"/>
    <w:rsid w:val="001E2F64"/>
    <w:rsid w:val="001F0E85"/>
    <w:rsid w:val="002928E2"/>
    <w:rsid w:val="002D3A5F"/>
    <w:rsid w:val="00312249"/>
    <w:rsid w:val="00356268"/>
    <w:rsid w:val="00380CC3"/>
    <w:rsid w:val="003D1550"/>
    <w:rsid w:val="004510A3"/>
    <w:rsid w:val="00484980"/>
    <w:rsid w:val="00554EEE"/>
    <w:rsid w:val="005C2969"/>
    <w:rsid w:val="006B5F12"/>
    <w:rsid w:val="00713F05"/>
    <w:rsid w:val="00724FD8"/>
    <w:rsid w:val="00752A94"/>
    <w:rsid w:val="007749B1"/>
    <w:rsid w:val="00793207"/>
    <w:rsid w:val="007A78A8"/>
    <w:rsid w:val="007C3F7A"/>
    <w:rsid w:val="007F3CEB"/>
    <w:rsid w:val="008D68E5"/>
    <w:rsid w:val="008E176D"/>
    <w:rsid w:val="009A020B"/>
    <w:rsid w:val="009A731F"/>
    <w:rsid w:val="009B4563"/>
    <w:rsid w:val="009C7371"/>
    <w:rsid w:val="00A043CD"/>
    <w:rsid w:val="00A22143"/>
    <w:rsid w:val="00A51847"/>
    <w:rsid w:val="00A90B53"/>
    <w:rsid w:val="00B10B9B"/>
    <w:rsid w:val="00C94C49"/>
    <w:rsid w:val="00CF00C6"/>
    <w:rsid w:val="00DC7069"/>
    <w:rsid w:val="00E003BA"/>
    <w:rsid w:val="00E14030"/>
    <w:rsid w:val="00E3791C"/>
    <w:rsid w:val="00E47804"/>
    <w:rsid w:val="00ED7C1A"/>
    <w:rsid w:val="00F41AEF"/>
    <w:rsid w:val="00F42383"/>
    <w:rsid w:val="00F74F5F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8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8A8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8A8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8A8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8A8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928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28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78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8A8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8A8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8A8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8A8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715</properties:Words>
  <properties:Characters>3745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2017-06-28T06:44:00Z</dcterms:created>
  <dc:creator>Dominik</dc:creator>
  <cp:lastModifiedBy>wsadmin</cp:lastModifiedBy>
  <cp:lastPrinted>2017-06-26T11:56:00Z</cp:lastPrinted>
  <dcterms:modified xmlns:xsi="http://www.w3.org/2001/XMLSchema-instance" xsi:type="dcterms:W3CDTF">2017-06-28T07:57:00Z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