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189ca" w14:paraId="97189ca" w:rsidRDefault="00CF3C5A" w:rsidP="00910611" w:rsidR="00CF3C5A">
      <w:pPr>
        <w:ind w:firstLine="708"/>
        <w15:collapsed w:val="false"/>
      </w:pPr>
      <w:bookmarkStart w:name="_GoBack" w:id="0"/>
      <w:bookmarkEnd w:id="0"/>
      <w:r>
        <w:t xml:space="preserve">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F3C5A" w:rsidP="00910611" w:rsidR="00CF3C5A">
      <w:r>
        <w:rPr>
          <w:rFonts w:eastAsia="MS Mincho"/>
        </w:rPr>
        <w:t xml:space="preserve">  REPUBLIKA HRVATSKA</w:t>
      </w:r>
    </w:p>
    <w:p w:rsidRDefault="00CF3C5A" w:rsidP="00910611" w:rsidR="00CF3C5A">
      <w:r>
        <w:rPr>
          <w:rFonts w:eastAsia="MS Mincho"/>
        </w:rPr>
        <w:t>TRGOVAČKI SUD U RIJECI</w:t>
      </w:r>
    </w:p>
    <w:p w:rsidRDefault="00CF3C5A" w:rsidR="00CF3C5A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291BFA" w:rsidP="00291BFA" w:rsidR="00DF11F1">
      <w:pPr>
        <w:jc w:val="center"/>
        <w:rPr>
          <w:b/>
          <w:lang w:val="hr-HR"/>
        </w:rPr>
      </w:pPr>
      <w:r>
        <w:rPr>
          <w:b/>
          <w:lang w:val="hr-HR"/>
        </w:rPr>
        <w:t>R E P U B L I K A   H R V A T S K A</w:t>
      </w:r>
    </w:p>
    <w:p w:rsidRDefault="00291BFA" w:rsidP="00291BFA" w:rsidR="00291BFA">
      <w:pPr>
        <w:jc w:val="center"/>
        <w:rPr>
          <w:b/>
          <w:lang w:val="hr-HR"/>
        </w:rPr>
      </w:pPr>
    </w:p>
    <w:p w:rsidRDefault="00291BFA" w:rsidP="00291BFA" w:rsidR="00291BFA" w:rsidRPr="00291BFA">
      <w:pPr>
        <w:jc w:val="center"/>
        <w:rPr>
          <w:b/>
          <w:lang w:val="hr-HR"/>
        </w:rPr>
      </w:pPr>
      <w:r>
        <w:rPr>
          <w:b/>
          <w:lang w:val="hr-HR"/>
        </w:rPr>
        <w:t>Z A K L J U Č A K</w:t>
      </w:r>
    </w:p>
    <w:p w:rsidRDefault="00DF11F1" w:rsidP="00DF11F1" w:rsidR="00DF11F1" w:rsidRPr="00206515">
      <w:pPr>
        <w:jc w:val="center"/>
        <w:rPr>
          <w:lang w:val="hr-HR"/>
        </w:rPr>
      </w:pPr>
    </w:p>
    <w:p w:rsidRDefault="00015119" w:rsidP="00015119" w:rsidR="000D0D61" w:rsidRPr="00206515">
      <w:pPr>
        <w:jc w:val="both"/>
        <w:rPr>
          <w:lang w:val="hr-HR"/>
        </w:rPr>
      </w:pPr>
      <w:r>
        <w:rPr>
          <w:lang w:val="hr-HR"/>
        </w:rPr>
        <w:tab/>
      </w:r>
      <w:r w:rsidR="000D0D61" w:rsidRPr="00206515">
        <w:rPr>
          <w:lang w:val="hr-HR"/>
        </w:rPr>
        <w:t>Trgovački sud u Rijeci, po stečajnom sucu Danieli Korlević, u stečajnom postupku nad dužnikom</w:t>
      </w:r>
      <w:r w:rsidR="00291BFA">
        <w:rPr>
          <w:lang w:val="hr-HR"/>
        </w:rPr>
        <w:t xml:space="preserve"> </w:t>
      </w:r>
      <w:r>
        <w:rPr>
          <w:b/>
          <w:lang w:val="hr-HR"/>
        </w:rPr>
        <w:t>AMBO d.o.o. Poreč, M. Vlašića 20, OIB 49284500184</w:t>
      </w:r>
      <w:r w:rsidR="00291BFA" w:rsidRPr="006E38AD">
        <w:rPr>
          <w:b/>
          <w:lang w:val="hr-HR"/>
        </w:rPr>
        <w:t>,</w:t>
      </w:r>
      <w:r w:rsidR="00291BFA">
        <w:rPr>
          <w:lang w:val="hr-HR"/>
        </w:rPr>
        <w:t xml:space="preserve"> </w:t>
      </w:r>
      <w:r w:rsidR="000D0D61" w:rsidRPr="00206515">
        <w:rPr>
          <w:lang w:val="hr-HR"/>
        </w:rPr>
        <w:t xml:space="preserve">dana </w:t>
      </w:r>
      <w:r>
        <w:rPr>
          <w:lang w:val="hr-HR"/>
        </w:rPr>
        <w:t>30</w:t>
      </w:r>
      <w:r w:rsidR="00B963A9">
        <w:rPr>
          <w:lang w:val="hr-HR"/>
        </w:rPr>
        <w:t>. svibnja</w:t>
      </w:r>
      <w:r w:rsidR="000D0D61" w:rsidRPr="00206515">
        <w:rPr>
          <w:lang w:val="hr-HR"/>
        </w:rPr>
        <w:t xml:space="preserve"> 201</w:t>
      </w:r>
      <w:r w:rsidR="00B963A9">
        <w:rPr>
          <w:lang w:val="hr-HR"/>
        </w:rPr>
        <w:t>6</w:t>
      </w:r>
      <w:r w:rsidR="000D0D61" w:rsidRPr="00206515">
        <w:rPr>
          <w:lang w:val="hr-HR"/>
        </w:rPr>
        <w:t xml:space="preserve">. godine </w:t>
      </w:r>
    </w:p>
    <w:p w:rsidRDefault="002A261F" w:rsidP="00DF11F1" w:rsidR="002A261F" w:rsidRPr="00206515">
      <w:pPr>
        <w:jc w:val="center"/>
        <w:rPr>
          <w:b/>
          <w:lang w:val="hr-HR"/>
        </w:rPr>
      </w:pPr>
    </w:p>
    <w:p w:rsidRDefault="00DF11F1" w:rsidP="00DF11F1" w:rsidR="00DF11F1" w:rsidRPr="005F2F8F">
      <w:pPr>
        <w:jc w:val="center"/>
        <w:rPr>
          <w:b/>
          <w:lang w:val="hr-HR"/>
        </w:rPr>
      </w:pPr>
      <w:r w:rsidRPr="005F2F8F">
        <w:rPr>
          <w:b/>
          <w:lang w:val="hr-HR"/>
        </w:rPr>
        <w:t xml:space="preserve">z a k l j u č </w:t>
      </w:r>
      <w:r w:rsidR="00291BFA" w:rsidRPr="005F2F8F">
        <w:rPr>
          <w:b/>
          <w:lang w:val="hr-HR"/>
        </w:rPr>
        <w:t xml:space="preserve">i o </w:t>
      </w:r>
      <w:r w:rsidR="001A78E5" w:rsidRPr="005F2F8F">
        <w:rPr>
          <w:b/>
          <w:lang w:val="hr-HR"/>
        </w:rPr>
        <w:t xml:space="preserve"> </w:t>
      </w:r>
      <w:r w:rsidR="00291BFA" w:rsidRPr="005F2F8F">
        <w:rPr>
          <w:b/>
          <w:lang w:val="hr-HR"/>
        </w:rPr>
        <w:t xml:space="preserve">  j e</w:t>
      </w:r>
    </w:p>
    <w:p w:rsidRDefault="000D0D61" w:rsidP="00DF11F1" w:rsidR="00DF11F1" w:rsidRPr="00206515">
      <w:pPr>
        <w:jc w:val="both"/>
        <w:rPr>
          <w:lang w:val="hr-HR"/>
        </w:rPr>
      </w:pPr>
      <w:r w:rsidRPr="00206515">
        <w:rPr>
          <w:lang w:val="hr-HR"/>
        </w:rPr>
        <w:t xml:space="preserve"> </w:t>
      </w:r>
    </w:p>
    <w:p w:rsidRDefault="00DF11F1" w:rsidP="00015119" w:rsidR="00015119" w:rsidRPr="00015119">
      <w:pPr>
        <w:jc w:val="both"/>
        <w:rPr>
          <w:lang w:val="hr-HR"/>
        </w:rPr>
      </w:pPr>
      <w:r w:rsidRPr="00206515">
        <w:rPr>
          <w:lang w:val="hr-HR"/>
        </w:rPr>
        <w:tab/>
        <w:t>Određuje se predaja u posjed nekretnin</w:t>
      </w:r>
      <w:r w:rsidR="00015119">
        <w:rPr>
          <w:lang w:val="hr-HR"/>
        </w:rPr>
        <w:t>a</w:t>
      </w:r>
      <w:r w:rsidRPr="00206515">
        <w:rPr>
          <w:lang w:val="hr-HR"/>
        </w:rPr>
        <w:t xml:space="preserve"> </w:t>
      </w:r>
      <w:r w:rsidR="00E107DA" w:rsidRPr="00206515">
        <w:rPr>
          <w:lang w:val="hr-HR"/>
        </w:rPr>
        <w:t xml:space="preserve">stečajnog dužnika </w:t>
      </w:r>
      <w:r w:rsidR="00602D89" w:rsidRPr="00602D89">
        <w:rPr>
          <w:lang w:val="hr-HR"/>
        </w:rPr>
        <w:t>upisan</w:t>
      </w:r>
      <w:r w:rsidR="00015119">
        <w:rPr>
          <w:lang w:val="hr-HR"/>
        </w:rPr>
        <w:t>ih</w:t>
      </w:r>
      <w:r w:rsidR="00602D89" w:rsidRPr="00602D89">
        <w:rPr>
          <w:lang w:val="hr-HR"/>
        </w:rPr>
        <w:t xml:space="preserve"> </w:t>
      </w:r>
      <w:r w:rsidR="00015119" w:rsidRPr="00015119">
        <w:rPr>
          <w:lang w:val="hr-HR"/>
        </w:rPr>
        <w:t xml:space="preserve">u zemljišnim knjigama Općinskog suda u Puli k.č. br. 1850/1 oranica, površine 776 m2, u naravi </w:t>
      </w:r>
    </w:p>
    <w:p w:rsidRDefault="00015119" w:rsidP="00015119" w:rsidR="00015119" w:rsidRPr="00015119">
      <w:pPr>
        <w:jc w:val="both"/>
        <w:rPr>
          <w:lang w:val="hr-HR"/>
        </w:rPr>
      </w:pPr>
      <w:r w:rsidRPr="00015119">
        <w:rPr>
          <w:lang w:val="hr-HR"/>
        </w:rPr>
        <w:t>a) stanovi u stambenoj zgradi sagrađenoj u Vodnjanu, na adresi, Istarska ulica bb</w:t>
      </w:r>
    </w:p>
    <w:p w:rsidRDefault="00015119" w:rsidP="00015119" w:rsidR="00015119" w:rsidRPr="00015119">
      <w:pPr>
        <w:jc w:val="both"/>
        <w:rPr>
          <w:lang w:val="hr-HR"/>
        </w:rPr>
      </w:pPr>
      <w:r w:rsidRPr="00015119">
        <w:rPr>
          <w:lang w:val="hr-HR"/>
        </w:rPr>
        <w:t>1. stan 1. neto korisne površine 58,07 m2 u prizemlju zgrade, lijevo od ulaza;</w:t>
      </w:r>
    </w:p>
    <w:p w:rsidRDefault="00015119" w:rsidP="00015119" w:rsidR="00015119" w:rsidRPr="00015119">
      <w:pPr>
        <w:jc w:val="both"/>
        <w:rPr>
          <w:lang w:val="hr-HR"/>
        </w:rPr>
      </w:pPr>
      <w:r w:rsidRPr="00015119">
        <w:rPr>
          <w:lang w:val="hr-HR"/>
        </w:rPr>
        <w:t>2. stan 2. neto korisne površine 58,07 m2 u prizemlju zgrade, desno od ulaza;</w:t>
      </w:r>
    </w:p>
    <w:p w:rsidRDefault="00015119" w:rsidP="00015119" w:rsidR="00015119" w:rsidRPr="00015119">
      <w:pPr>
        <w:jc w:val="both"/>
        <w:rPr>
          <w:lang w:val="hr-HR"/>
        </w:rPr>
      </w:pPr>
      <w:r w:rsidRPr="00015119">
        <w:rPr>
          <w:lang w:val="hr-HR"/>
        </w:rPr>
        <w:t>3. stan 3. neto korisne površine 59,83 m2 na 1. katu zgrade, lijevo od ulaza;</w:t>
      </w:r>
    </w:p>
    <w:p w:rsidRDefault="00015119" w:rsidP="00015119" w:rsidR="00015119" w:rsidRPr="00015119">
      <w:pPr>
        <w:jc w:val="both"/>
        <w:rPr>
          <w:lang w:val="hr-HR"/>
        </w:rPr>
      </w:pPr>
      <w:r w:rsidRPr="00015119">
        <w:rPr>
          <w:lang w:val="hr-HR"/>
        </w:rPr>
        <w:t>4. stan 4. neto korisne površine 59,83 m2 na 1. katu zgrade, lijevo od ulaza;</w:t>
      </w:r>
    </w:p>
    <w:p w:rsidRDefault="00015119" w:rsidP="00015119" w:rsidR="00015119" w:rsidRPr="00015119">
      <w:pPr>
        <w:jc w:val="both"/>
        <w:rPr>
          <w:lang w:val="hr-HR"/>
        </w:rPr>
      </w:pPr>
      <w:r w:rsidRPr="00015119">
        <w:rPr>
          <w:lang w:val="hr-HR"/>
        </w:rPr>
        <w:t>5. stan 5. neto korisne površine 59,83 m2 na 2. katu zgrade, lijevo od ulaza;</w:t>
      </w:r>
    </w:p>
    <w:p w:rsidRDefault="00015119" w:rsidP="00015119" w:rsidR="00015119" w:rsidRPr="00015119">
      <w:pPr>
        <w:jc w:val="both"/>
        <w:rPr>
          <w:lang w:val="hr-HR"/>
        </w:rPr>
      </w:pPr>
      <w:r w:rsidRPr="00015119">
        <w:rPr>
          <w:lang w:val="hr-HR"/>
        </w:rPr>
        <w:t>6. stan 6. neto korisne površine 59,83 m2 na 2. katu zgrade, lijevo od ulaza  i</w:t>
      </w:r>
    </w:p>
    <w:p w:rsidRDefault="00015119" w:rsidP="00015119" w:rsidR="001A78E5" w:rsidRPr="001A78E5">
      <w:pPr>
        <w:jc w:val="both"/>
        <w:rPr>
          <w:lang w:val="hr-HR"/>
        </w:rPr>
      </w:pPr>
      <w:r w:rsidRPr="00015119">
        <w:rPr>
          <w:lang w:val="hr-HR"/>
        </w:rPr>
        <w:t>b) građevinsko zemljište u Vodnjanu, Istarska ulica bb, k.č. br. 1850/10 k.o. Vodnjan - oranica površine 259 m2, što u naravi predstavlja pristupni put do k.č. br. 1850/1 k.o. Vodnjan</w:t>
      </w:r>
      <w:r>
        <w:rPr>
          <w:lang w:val="hr-HR"/>
        </w:rPr>
        <w:t>,</w:t>
      </w:r>
      <w:r w:rsidR="00602D89">
        <w:rPr>
          <w:lang w:val="hr-HR"/>
        </w:rPr>
        <w:t xml:space="preserve"> kupcu </w:t>
      </w:r>
      <w:r w:rsidRPr="00015119">
        <w:rPr>
          <w:lang w:val="hr-HR"/>
        </w:rPr>
        <w:t>trgovačkom društvu INFOBIP d.o.o. Vodnjan, Istarska 43/A, OIB 29756659895</w:t>
      </w:r>
      <w:r w:rsidR="00602D89">
        <w:rPr>
          <w:lang w:val="hr-HR"/>
        </w:rPr>
        <w:t>.</w:t>
      </w:r>
    </w:p>
    <w:p w:rsidRDefault="00DF11F1" w:rsidP="00DF11F1" w:rsidR="00DF11F1" w:rsidRPr="00206515">
      <w:pPr>
        <w:jc w:val="both"/>
        <w:rPr>
          <w:lang w:val="hr-HR"/>
        </w:rPr>
      </w:pPr>
    </w:p>
    <w:p w:rsidRDefault="00DF11F1" w:rsidP="00DF11F1" w:rsidR="00DF11F1" w:rsidRPr="005F2F8F">
      <w:pPr>
        <w:jc w:val="center"/>
        <w:rPr>
          <w:b/>
          <w:lang w:val="hr-HR"/>
        </w:rPr>
      </w:pPr>
      <w:r w:rsidRPr="005F2F8F">
        <w:rPr>
          <w:b/>
          <w:lang w:val="hr-HR"/>
        </w:rPr>
        <w:t>Obrazloženje</w:t>
      </w:r>
    </w:p>
    <w:p w:rsidRDefault="002A261F" w:rsidP="00DF11F1" w:rsidR="002A261F">
      <w:pPr>
        <w:jc w:val="both"/>
        <w:rPr>
          <w:lang w:val="hr-HR"/>
        </w:rPr>
      </w:pPr>
    </w:p>
    <w:p w:rsidRDefault="00DF11F1" w:rsidP="00602D89" w:rsidR="00015119">
      <w:pPr>
        <w:jc w:val="both"/>
        <w:rPr>
          <w:lang w:val="hr-HR"/>
        </w:rPr>
      </w:pPr>
      <w:r w:rsidRPr="00206515">
        <w:rPr>
          <w:lang w:val="hr-HR"/>
        </w:rPr>
        <w:tab/>
        <w:t xml:space="preserve">Rješenjem </w:t>
      </w:r>
      <w:r w:rsidR="00A901E4" w:rsidRPr="00206515">
        <w:rPr>
          <w:lang w:val="hr-HR"/>
        </w:rPr>
        <w:t>posl. br. 15 St</w:t>
      </w:r>
      <w:r w:rsidR="002A261F" w:rsidRPr="00206515">
        <w:rPr>
          <w:lang w:val="hr-HR"/>
        </w:rPr>
        <w:t>-</w:t>
      </w:r>
      <w:r w:rsidR="00015119">
        <w:rPr>
          <w:lang w:val="hr-HR"/>
        </w:rPr>
        <w:t xml:space="preserve">549/11-295 </w:t>
      </w:r>
      <w:r w:rsidR="001A78E5">
        <w:rPr>
          <w:lang w:val="hr-HR"/>
        </w:rPr>
        <w:t xml:space="preserve">od </w:t>
      </w:r>
      <w:r w:rsidR="00015119">
        <w:rPr>
          <w:lang w:val="hr-HR"/>
        </w:rPr>
        <w:t>21. travnja</w:t>
      </w:r>
      <w:r w:rsidR="00602D89">
        <w:rPr>
          <w:lang w:val="hr-HR"/>
        </w:rPr>
        <w:t xml:space="preserve"> 2016.</w:t>
      </w:r>
      <w:r w:rsidR="00015119">
        <w:rPr>
          <w:lang w:val="hr-HR"/>
        </w:rPr>
        <w:t xml:space="preserve"> </w:t>
      </w:r>
      <w:r w:rsidR="00602D89">
        <w:rPr>
          <w:lang w:val="hr-HR"/>
        </w:rPr>
        <w:t>g</w:t>
      </w:r>
      <w:r w:rsidR="00015119">
        <w:rPr>
          <w:lang w:val="hr-HR"/>
        </w:rPr>
        <w:t>odine</w:t>
      </w:r>
      <w:r w:rsidR="00E107DA" w:rsidRPr="00206515">
        <w:rPr>
          <w:lang w:val="hr-HR"/>
        </w:rPr>
        <w:t xml:space="preserve"> </w:t>
      </w:r>
      <w:r w:rsidRPr="00206515">
        <w:rPr>
          <w:lang w:val="hr-HR"/>
        </w:rPr>
        <w:t>dosuđena je nekretnina označena u izreci ovog zaključka kupcu</w:t>
      </w:r>
      <w:r w:rsidR="005B556E">
        <w:rPr>
          <w:lang w:val="hr-HR"/>
        </w:rPr>
        <w:t xml:space="preserve"> </w:t>
      </w:r>
      <w:r w:rsidR="00015119" w:rsidRPr="00015119">
        <w:rPr>
          <w:lang w:val="hr-HR"/>
        </w:rPr>
        <w:t>trgovačkom društvu INFOBIP d.o.o. Vodnjan, Istarska 43/A</w:t>
      </w:r>
      <w:r w:rsidR="00015119">
        <w:rPr>
          <w:lang w:val="hr-HR"/>
        </w:rPr>
        <w:t>.</w:t>
      </w:r>
    </w:p>
    <w:p w:rsidRDefault="00602D89" w:rsidP="00602D89" w:rsidR="00DF11F1" w:rsidRPr="00206515">
      <w:pPr>
        <w:jc w:val="both"/>
        <w:rPr>
          <w:lang w:val="hr-HR"/>
        </w:rPr>
      </w:pPr>
      <w:r>
        <w:rPr>
          <w:lang w:val="hr-HR"/>
        </w:rPr>
        <w:tab/>
      </w:r>
      <w:r w:rsidR="00DF11F1" w:rsidRPr="00206515">
        <w:rPr>
          <w:lang w:val="hr-HR"/>
        </w:rPr>
        <w:t>Rješenje je pos</w:t>
      </w:r>
      <w:r w:rsidR="00E107DA" w:rsidRPr="00206515">
        <w:rPr>
          <w:lang w:val="hr-HR"/>
        </w:rPr>
        <w:t>talo pravomoćno dana</w:t>
      </w:r>
      <w:r w:rsidR="001A78E5">
        <w:rPr>
          <w:lang w:val="hr-HR"/>
        </w:rPr>
        <w:t xml:space="preserve"> </w:t>
      </w:r>
      <w:r w:rsidR="00015119">
        <w:rPr>
          <w:lang w:val="hr-HR"/>
        </w:rPr>
        <w:t>11. svibnja</w:t>
      </w:r>
      <w:r w:rsidR="006E38AD">
        <w:rPr>
          <w:lang w:val="hr-HR"/>
        </w:rPr>
        <w:t xml:space="preserve"> 2016</w:t>
      </w:r>
      <w:r w:rsidR="001A78E5">
        <w:rPr>
          <w:lang w:val="hr-HR"/>
        </w:rPr>
        <w:t>.</w:t>
      </w:r>
      <w:r w:rsidR="00015119">
        <w:rPr>
          <w:lang w:val="hr-HR"/>
        </w:rPr>
        <w:t xml:space="preserve"> </w:t>
      </w:r>
      <w:r w:rsidR="001A78E5">
        <w:rPr>
          <w:lang w:val="hr-HR"/>
        </w:rPr>
        <w:t>g</w:t>
      </w:r>
      <w:r w:rsidR="00015119">
        <w:rPr>
          <w:lang w:val="hr-HR"/>
        </w:rPr>
        <w:t>odine</w:t>
      </w:r>
      <w:r w:rsidR="00DF11F1" w:rsidRPr="00206515">
        <w:rPr>
          <w:lang w:val="hr-HR"/>
        </w:rPr>
        <w:t xml:space="preserve"> Kupac je za predmetnu nekretninu položio kupovninu u visini od</w:t>
      </w:r>
      <w:r w:rsidR="005B556E">
        <w:rPr>
          <w:lang w:val="hr-HR"/>
        </w:rPr>
        <w:t xml:space="preserve"> </w:t>
      </w:r>
      <w:r w:rsidR="00015119">
        <w:rPr>
          <w:lang w:val="hr-HR"/>
        </w:rPr>
        <w:t xml:space="preserve">1.710.000,00 </w:t>
      </w:r>
      <w:r w:rsidR="00E107DA" w:rsidRPr="00206515">
        <w:rPr>
          <w:lang w:val="hr-HR"/>
        </w:rPr>
        <w:t>kn</w:t>
      </w:r>
      <w:r w:rsidR="00DF11F1" w:rsidRPr="00206515">
        <w:rPr>
          <w:lang w:val="hr-HR"/>
        </w:rPr>
        <w:t>.</w:t>
      </w:r>
    </w:p>
    <w:p w:rsidRDefault="00DF11F1" w:rsidP="00DF11F1" w:rsidR="00DF11F1" w:rsidRPr="00206515">
      <w:pPr>
        <w:jc w:val="both"/>
        <w:rPr>
          <w:lang w:val="hr-HR"/>
        </w:rPr>
      </w:pPr>
      <w:r w:rsidRPr="00206515">
        <w:rPr>
          <w:lang w:val="hr-HR"/>
        </w:rPr>
        <w:tab/>
        <w:t>Slijedom navedenog, a temeljem čl.10</w:t>
      </w:r>
      <w:r w:rsidR="00A40578">
        <w:rPr>
          <w:lang w:val="hr-HR"/>
        </w:rPr>
        <w:t>8</w:t>
      </w:r>
      <w:r w:rsidRPr="00206515">
        <w:rPr>
          <w:lang w:val="hr-HR"/>
        </w:rPr>
        <w:t xml:space="preserve">. st.4. </w:t>
      </w:r>
      <w:r w:rsidR="00A523A8" w:rsidRPr="00206515">
        <w:rPr>
          <w:lang w:val="hr-HR"/>
        </w:rPr>
        <w:t xml:space="preserve">Ovršnog zakona (NN </w:t>
      </w:r>
      <w:r w:rsidR="00C84A6F" w:rsidRPr="00206515">
        <w:t>112/12)</w:t>
      </w:r>
      <w:r w:rsidR="00C84A6F" w:rsidRPr="00206515">
        <w:rPr>
          <w:lang w:val="hr-HR"/>
        </w:rPr>
        <w:t xml:space="preserve">, </w:t>
      </w:r>
      <w:r w:rsidRPr="00206515">
        <w:rPr>
          <w:lang w:val="hr-HR"/>
        </w:rPr>
        <w:t xml:space="preserve"> odlučeno je kao u izreci ovog zaključka.</w:t>
      </w:r>
    </w:p>
    <w:p w:rsidRDefault="00DF11F1" w:rsidP="00DF11F1" w:rsidR="00DF11F1" w:rsidRPr="00206515">
      <w:pPr>
        <w:jc w:val="both"/>
        <w:rPr>
          <w:lang w:val="hr-HR"/>
        </w:rPr>
      </w:pPr>
    </w:p>
    <w:p w:rsidRDefault="00DF11F1" w:rsidP="00DF11F1" w:rsidR="00DF11F1" w:rsidRPr="006E38AD">
      <w:pPr>
        <w:jc w:val="center"/>
        <w:rPr>
          <w:lang w:val="hr-HR"/>
        </w:rPr>
      </w:pPr>
      <w:r w:rsidRPr="006E38AD">
        <w:rPr>
          <w:lang w:val="hr-HR"/>
        </w:rPr>
        <w:t>U Rijeci,</w:t>
      </w:r>
      <w:r w:rsidR="000D0D61" w:rsidRPr="006E38AD">
        <w:rPr>
          <w:lang w:val="hr-HR"/>
        </w:rPr>
        <w:t xml:space="preserve"> </w:t>
      </w:r>
      <w:r w:rsidR="00015119">
        <w:rPr>
          <w:lang w:val="hr-HR"/>
        </w:rPr>
        <w:t>30</w:t>
      </w:r>
      <w:r w:rsidR="006E38AD" w:rsidRPr="006E38AD">
        <w:rPr>
          <w:lang w:val="hr-HR"/>
        </w:rPr>
        <w:t>. svibnja</w:t>
      </w:r>
      <w:r w:rsidR="000D0D61" w:rsidRPr="006E38AD">
        <w:rPr>
          <w:lang w:val="hr-HR"/>
        </w:rPr>
        <w:t xml:space="preserve"> 201</w:t>
      </w:r>
      <w:r w:rsidR="006E38AD" w:rsidRPr="006E38AD">
        <w:rPr>
          <w:lang w:val="hr-HR"/>
        </w:rPr>
        <w:t>6</w:t>
      </w:r>
      <w:r w:rsidRPr="006E38AD">
        <w:rPr>
          <w:lang w:val="hr-HR"/>
        </w:rPr>
        <w:t>. godine</w:t>
      </w:r>
    </w:p>
    <w:p w:rsidRDefault="00B86020" w:rsidP="00DF11F1" w:rsidR="00B86020" w:rsidRPr="006E38AD">
      <w:pPr>
        <w:jc w:val="center"/>
        <w:rPr>
          <w:lang w:val="hr-HR"/>
        </w:rPr>
      </w:pPr>
    </w:p>
    <w:p w:rsidRDefault="00B86020" w:rsidP="00B86020" w:rsidR="00B86020" w:rsidRPr="006E38AD">
      <w:pPr>
        <w:rPr>
          <w:bCs/>
          <w:lang w:val="hr-HR"/>
        </w:rPr>
      </w:pPr>
      <w:r w:rsidRPr="006E38AD">
        <w:rPr>
          <w:bCs/>
          <w:lang w:val="hr-HR"/>
        </w:rPr>
        <w:tab/>
      </w:r>
      <w:r w:rsidRPr="006E38AD">
        <w:rPr>
          <w:bCs/>
          <w:lang w:val="hr-HR"/>
        </w:rPr>
        <w:tab/>
      </w:r>
      <w:r w:rsidRPr="006E38AD">
        <w:rPr>
          <w:bCs/>
          <w:lang w:val="hr-HR"/>
        </w:rPr>
        <w:tab/>
      </w:r>
      <w:r w:rsidRPr="006E38AD">
        <w:rPr>
          <w:bCs/>
          <w:lang w:val="hr-HR"/>
        </w:rPr>
        <w:tab/>
      </w:r>
      <w:r w:rsidRPr="006E38AD">
        <w:rPr>
          <w:bCs/>
          <w:lang w:val="hr-HR"/>
        </w:rPr>
        <w:tab/>
      </w:r>
      <w:r w:rsidRPr="006E38AD">
        <w:rPr>
          <w:bCs/>
          <w:lang w:val="hr-HR"/>
        </w:rPr>
        <w:tab/>
      </w:r>
      <w:r w:rsidRPr="006E38AD">
        <w:rPr>
          <w:bCs/>
          <w:lang w:val="hr-HR"/>
        </w:rPr>
        <w:tab/>
        <w:t xml:space="preserve">                                   Stečajni sudac</w:t>
      </w:r>
    </w:p>
    <w:p w:rsidRDefault="00DF11F1" w:rsidP="009300D9" w:rsidR="00015119">
      <w:pPr>
        <w:jc w:val="right"/>
        <w:rPr>
          <w:bCs/>
          <w:lang w:val="hr-HR"/>
        </w:rPr>
      </w:pPr>
      <w:r w:rsidRPr="006E38AD">
        <w:rPr>
          <w:bCs/>
          <w:lang w:val="hr-HR"/>
        </w:rPr>
        <w:tab/>
      </w:r>
      <w:r w:rsidRPr="006E38AD">
        <w:rPr>
          <w:bCs/>
          <w:lang w:val="hr-HR"/>
        </w:rPr>
        <w:tab/>
      </w:r>
      <w:r w:rsidRPr="006E38AD">
        <w:rPr>
          <w:bCs/>
          <w:lang w:val="hr-HR"/>
        </w:rPr>
        <w:tab/>
      </w:r>
      <w:r w:rsidR="00B86020" w:rsidRPr="006E38AD">
        <w:rPr>
          <w:bCs/>
          <w:lang w:val="hr-HR"/>
        </w:rPr>
        <w:t xml:space="preserve">                                                 Daniela Korlević</w:t>
      </w:r>
    </w:p>
    <w:p w:rsidRDefault="00DF11F1" w:rsidP="00DF11F1" w:rsidR="00DF11F1" w:rsidRPr="00206515">
      <w:pPr>
        <w:rPr>
          <w:b/>
          <w:lang w:val="hr-HR"/>
        </w:rPr>
      </w:pPr>
      <w:r w:rsidRPr="00206515">
        <w:rPr>
          <w:b/>
          <w:lang w:val="hr-HR"/>
        </w:rPr>
        <w:t>UPUTA O PRAVNOM LIJEKU:</w:t>
      </w:r>
    </w:p>
    <w:p w:rsidRDefault="00DF11F1" w:rsidP="00DF11F1" w:rsidR="00DF11F1" w:rsidRPr="00206515">
      <w:pPr>
        <w:jc w:val="both"/>
        <w:rPr>
          <w:lang w:val="hr-HR"/>
        </w:rPr>
      </w:pPr>
      <w:r w:rsidRPr="00206515">
        <w:rPr>
          <w:lang w:val="hr-HR"/>
        </w:rPr>
        <w:t xml:space="preserve">Protiv zaključka nije dopušten pravni lijek (čl. </w:t>
      </w:r>
      <w:smartTag w:element="metricconverter" w:uri="urn:schemas-microsoft-com:office:smarttags">
        <w:smartTagPr>
          <w:attr w:val="11. st" w:name="ProductID"/>
        </w:smartTagPr>
        <w:r w:rsidRPr="00206515">
          <w:rPr>
            <w:lang w:val="hr-HR"/>
          </w:rPr>
          <w:t>11. st</w:t>
        </w:r>
      </w:smartTag>
      <w:r w:rsidRPr="00206515">
        <w:rPr>
          <w:lang w:val="hr-HR"/>
        </w:rPr>
        <w:t>. 5. OZ-a).</w:t>
      </w:r>
    </w:p>
    <w:p w:rsidRDefault="00DF11F1" w:rsidP="00DF11F1" w:rsidR="00DF11F1" w:rsidRPr="005B556E">
      <w:pPr>
        <w:rPr>
          <w:b/>
          <w:sz w:val="20"/>
          <w:szCs w:val="20"/>
          <w:lang w:val="hr-HR"/>
        </w:rPr>
      </w:pPr>
      <w:r w:rsidRPr="005B556E">
        <w:rPr>
          <w:b/>
          <w:sz w:val="20"/>
          <w:szCs w:val="20"/>
          <w:lang w:val="hr-HR"/>
        </w:rPr>
        <w:lastRenderedPageBreak/>
        <w:t>DNA</w:t>
      </w:r>
      <w:r w:rsidR="002A261F" w:rsidRPr="005B556E">
        <w:rPr>
          <w:b/>
          <w:sz w:val="20"/>
          <w:szCs w:val="20"/>
          <w:lang w:val="hr-HR"/>
        </w:rPr>
        <w:t>:</w:t>
      </w:r>
    </w:p>
    <w:p w:rsidRDefault="002A261F" w:rsidP="00DF11F1" w:rsidR="00DF11F1" w:rsidRPr="005F2F8F">
      <w:pPr>
        <w:rPr>
          <w:sz w:val="20"/>
          <w:szCs w:val="20"/>
          <w:lang w:val="hr-HR"/>
        </w:rPr>
      </w:pPr>
      <w:r w:rsidRPr="005F2F8F">
        <w:rPr>
          <w:sz w:val="20"/>
          <w:szCs w:val="20"/>
          <w:lang w:val="hr-HR"/>
        </w:rPr>
        <w:t>- stečajnom upravitelju</w:t>
      </w:r>
      <w:r w:rsidR="000D0D61" w:rsidRPr="005F2F8F">
        <w:rPr>
          <w:sz w:val="20"/>
          <w:szCs w:val="20"/>
          <w:lang w:val="hr-HR"/>
        </w:rPr>
        <w:t xml:space="preserve"> </w:t>
      </w:r>
      <w:r w:rsidR="00015119">
        <w:rPr>
          <w:sz w:val="20"/>
          <w:szCs w:val="20"/>
          <w:lang w:val="hr-HR"/>
        </w:rPr>
        <w:t xml:space="preserve">Dražen Ezgeta </w:t>
      </w:r>
    </w:p>
    <w:p w:rsidRDefault="00DF11F1" w:rsidP="00DF11F1" w:rsidR="00015119">
      <w:pPr>
        <w:rPr>
          <w:sz w:val="20"/>
          <w:szCs w:val="20"/>
          <w:lang w:val="hr-HR"/>
        </w:rPr>
      </w:pPr>
      <w:r w:rsidRPr="005F2F8F">
        <w:rPr>
          <w:sz w:val="20"/>
          <w:szCs w:val="20"/>
          <w:lang w:val="hr-HR"/>
        </w:rPr>
        <w:t>- kupcu</w:t>
      </w:r>
      <w:r w:rsidR="005B556E">
        <w:rPr>
          <w:sz w:val="20"/>
          <w:szCs w:val="20"/>
          <w:lang w:val="hr-HR"/>
        </w:rPr>
        <w:t xml:space="preserve">  </w:t>
      </w:r>
      <w:r w:rsidR="00015119" w:rsidRPr="00015119">
        <w:rPr>
          <w:sz w:val="20"/>
          <w:szCs w:val="20"/>
          <w:lang w:val="hr-HR"/>
        </w:rPr>
        <w:t xml:space="preserve">trgovačkom društvu INFOBIP d.o.o. Vodnjan, Istarska 43/A, </w:t>
      </w:r>
    </w:p>
    <w:p w:rsidRDefault="006E38AD" w:rsidP="00DF11F1" w:rsidR="006E38AD">
      <w:p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>- e-oglasna ploča suda</w:t>
      </w:r>
    </w:p>
    <w:p w:rsidRDefault="005B556E" w:rsidP="00DF11F1" w:rsidR="005B556E" w:rsidRPr="005F2F8F">
      <w:pPr>
        <w:rPr>
          <w:sz w:val="20"/>
          <w:szCs w:val="20"/>
          <w:lang w:val="hr-HR"/>
        </w:rPr>
      </w:pPr>
    </w:p>
    <w:p w:rsidRDefault="00C84A6F" w:rsidP="00DF11F1" w:rsidR="00DF11F1" w:rsidRPr="005F2F8F">
      <w:pPr>
        <w:rPr>
          <w:sz w:val="20"/>
          <w:szCs w:val="20"/>
          <w:lang w:val="hr-HR"/>
        </w:rPr>
      </w:pPr>
      <w:r w:rsidRPr="005F2F8F">
        <w:rPr>
          <w:sz w:val="20"/>
          <w:szCs w:val="20"/>
          <w:lang w:val="hr-HR"/>
        </w:rPr>
        <w:t>U Rijeci,</w:t>
      </w:r>
      <w:r w:rsidR="00A30E02" w:rsidRPr="005F2F8F">
        <w:rPr>
          <w:sz w:val="20"/>
          <w:szCs w:val="20"/>
          <w:lang w:val="hr-HR"/>
        </w:rPr>
        <w:t xml:space="preserve"> </w:t>
      </w:r>
      <w:r w:rsidR="00015119">
        <w:rPr>
          <w:sz w:val="20"/>
          <w:szCs w:val="20"/>
          <w:lang w:val="hr-HR"/>
        </w:rPr>
        <w:t>30</w:t>
      </w:r>
      <w:r w:rsidR="006E38AD">
        <w:rPr>
          <w:sz w:val="20"/>
          <w:szCs w:val="20"/>
          <w:lang w:val="hr-HR"/>
        </w:rPr>
        <w:t>.5</w:t>
      </w:r>
      <w:r w:rsidR="005B556E">
        <w:rPr>
          <w:sz w:val="20"/>
          <w:szCs w:val="20"/>
          <w:lang w:val="hr-HR"/>
        </w:rPr>
        <w:t>.</w:t>
      </w:r>
      <w:r w:rsidR="006E38AD">
        <w:rPr>
          <w:sz w:val="20"/>
          <w:szCs w:val="20"/>
          <w:lang w:val="hr-HR"/>
        </w:rPr>
        <w:t>2016</w:t>
      </w:r>
      <w:r w:rsidR="000D0D61" w:rsidRPr="005F2F8F">
        <w:rPr>
          <w:sz w:val="20"/>
          <w:szCs w:val="20"/>
          <w:lang w:val="hr-HR"/>
        </w:rPr>
        <w:t>.g.</w:t>
      </w:r>
    </w:p>
    <w:p w:rsidRDefault="000D0D61" w:rsidP="00DF11F1" w:rsidR="000D0D61" w:rsidRPr="005F2F8F">
      <w:pPr>
        <w:rPr>
          <w:sz w:val="20"/>
          <w:szCs w:val="20"/>
          <w:lang w:val="hr-HR"/>
        </w:rPr>
      </w:pPr>
    </w:p>
    <w:p w:rsidRDefault="00DF11F1" w:rsidP="00DF11F1" w:rsidR="00DF11F1" w:rsidRPr="005F2F8F">
      <w:pPr>
        <w:rPr>
          <w:sz w:val="20"/>
          <w:szCs w:val="20"/>
          <w:lang w:val="hr-HR"/>
        </w:rPr>
      </w:pPr>
      <w:r w:rsidRPr="005F2F8F">
        <w:rPr>
          <w:sz w:val="20"/>
          <w:szCs w:val="20"/>
          <w:lang w:val="hr-HR"/>
        </w:rPr>
        <w:t>Stečajni sudac</w:t>
      </w:r>
    </w:p>
    <w:p w:rsidRDefault="00DF11F1" w:rsidP="00DF11F1" w:rsidR="00DF11F1" w:rsidRPr="005F2F8F">
      <w:pPr>
        <w:rPr>
          <w:sz w:val="20"/>
          <w:szCs w:val="20"/>
        </w:rPr>
      </w:pPr>
      <w:smartTag w:element="PersonName" w:uri="urn:schemas-microsoft-com:office:smarttags">
        <w:r w:rsidRPr="005F2F8F">
          <w:rPr>
            <w:sz w:val="20"/>
            <w:szCs w:val="20"/>
          </w:rPr>
          <w:t>Daniela Korlević</w:t>
        </w:r>
      </w:smartTag>
    </w:p>
    <w:p w:rsidRDefault="00DF11F1" w:rsidP="00DF11F1" w:rsidR="00DF11F1" w:rsidRPr="00206515"/>
    <w:p w:rsidRDefault="00DF11F1" w:rsidR="00DF11F1" w:rsidRPr="00206515"/>
    <w:sectPr w:rsidSect="00E31C65" w:rsidR="00DF11F1" w:rsidRPr="00206515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439B" w:rsidR="00F5439B">
      <w:r>
        <w:separator/>
      </w:r>
    </w:p>
  </w:endnote>
  <w:endnote w:id="0" w:type="continuationSeparator">
    <w:p w:rsidRDefault="00F5439B" w:rsidR="00F543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0D61" w:rsidP="000E472C" w:rsidR="000D0D6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D0D61" w:rsidR="000D0D6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0D61" w:rsidP="000E472C" w:rsidR="000D0D6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F3C5A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0D0D61" w:rsidR="000D0D6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439B" w:rsidR="00F5439B">
      <w:r>
        <w:separator/>
      </w:r>
    </w:p>
  </w:footnote>
  <w:footnote w:id="0" w:type="continuationSeparator">
    <w:p w:rsidRDefault="00F5439B" w:rsidR="00F543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0D61" w:rsidR="000D0D61" w:rsidRPr="00206515">
    <w:pPr>
      <w:pStyle w:val="Zaglavlje"/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206515">
      <w:t>Posl.</w:t>
    </w:r>
    <w:r w:rsidR="00206515">
      <w:t xml:space="preserve"> </w:t>
    </w:r>
    <w:r w:rsidRPr="00206515">
      <w:t>br. 15 St-</w:t>
    </w:r>
    <w:r w:rsidR="00015119">
      <w:t>549/11-300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2786486"/>
    <w:multiLevelType w:val="hybridMultilevel"/>
    <w:tmpl w:val="EB780560"/>
    <w:lvl w:tplc="C6DA55A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11F1"/>
    <w:rsid w:val="00015119"/>
    <w:rsid w:val="00056005"/>
    <w:rsid w:val="000D0D61"/>
    <w:rsid w:val="000D1944"/>
    <w:rsid w:val="000E472C"/>
    <w:rsid w:val="000E5290"/>
    <w:rsid w:val="001A5B2E"/>
    <w:rsid w:val="001A78E5"/>
    <w:rsid w:val="001B1214"/>
    <w:rsid w:val="00206515"/>
    <w:rsid w:val="00233AB0"/>
    <w:rsid w:val="00243CD8"/>
    <w:rsid w:val="00291BFA"/>
    <w:rsid w:val="002A261F"/>
    <w:rsid w:val="002E65C6"/>
    <w:rsid w:val="00314664"/>
    <w:rsid w:val="003326AD"/>
    <w:rsid w:val="003975CB"/>
    <w:rsid w:val="003E2D7C"/>
    <w:rsid w:val="00407889"/>
    <w:rsid w:val="00425748"/>
    <w:rsid w:val="0045521F"/>
    <w:rsid w:val="0047294C"/>
    <w:rsid w:val="00557C64"/>
    <w:rsid w:val="005B556E"/>
    <w:rsid w:val="005F2F8F"/>
    <w:rsid w:val="00602D89"/>
    <w:rsid w:val="00697E3C"/>
    <w:rsid w:val="006D3B3D"/>
    <w:rsid w:val="006E38AD"/>
    <w:rsid w:val="009300D9"/>
    <w:rsid w:val="0096089E"/>
    <w:rsid w:val="009C401E"/>
    <w:rsid w:val="00A30E02"/>
    <w:rsid w:val="00A341CA"/>
    <w:rsid w:val="00A40578"/>
    <w:rsid w:val="00A523A8"/>
    <w:rsid w:val="00A901E4"/>
    <w:rsid w:val="00B86020"/>
    <w:rsid w:val="00B963A9"/>
    <w:rsid w:val="00BC0F2A"/>
    <w:rsid w:val="00C22E7F"/>
    <w:rsid w:val="00C84A6F"/>
    <w:rsid w:val="00CC70FC"/>
    <w:rsid w:val="00CE127C"/>
    <w:rsid w:val="00CF3C5A"/>
    <w:rsid w:val="00CF60DC"/>
    <w:rsid w:val="00D200E7"/>
    <w:rsid w:val="00D218B9"/>
    <w:rsid w:val="00D26665"/>
    <w:rsid w:val="00DA245A"/>
    <w:rsid w:val="00DB6C69"/>
    <w:rsid w:val="00DF11F1"/>
    <w:rsid w:val="00E06C15"/>
    <w:rsid w:val="00E107DA"/>
    <w:rsid w:val="00E10C8B"/>
    <w:rsid w:val="00E31C65"/>
    <w:rsid w:val="00F5439B"/>
    <w:rsid w:val="00FA3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F11F1"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F11F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DF11F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523A8"/>
  </w:style>
  <w:style w:styleId="Odlomakpopisa" w:type="paragraph">
    <w:name w:val="List Paragraph"/>
    <w:basedOn w:val="Normal"/>
    <w:uiPriority w:val="34"/>
    <w:qFormat/>
    <w:rsid w:val="005B556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F3C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3C5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3C5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3C5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3C5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CF3C5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F3C5A"/>
    <w:rPr>
      <w:rFonts w:cs="Tahoma" w:hAnsi="Tahoma" w:ascii="Tahoma"/>
      <w:sz w:val="16"/>
      <w:szCs w:val="16"/>
      <w:lang w:eastAsia="en-US" w:val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F11F1"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F11F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DF11F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523A8"/>
  </w:style>
  <w:style w:styleId="Odlomakpopisa" w:type="paragraph">
    <w:name w:val="List Paragraph"/>
    <w:basedOn w:val="Normal"/>
    <w:uiPriority w:val="34"/>
    <w:qFormat/>
    <w:rsid w:val="005B556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F3C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3C5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3C5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3C5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3C5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CF3C5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F3C5A"/>
    <w:rPr>
      <w:rFonts w:ascii="Tahoma" w:cs="Tahoma" w:hAnsi="Tahoma"/>
      <w:sz w:val="16"/>
      <w:szCs w:val="16"/>
      <w:lang w:eastAsia="en-US"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95425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svibnja 2016.</izvorni_sadrzaj>
    <derivirana_varijabla naziv="DomainObject.DatumDonosenjaOdluke_1">30.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549</izvorni_sadrzaj>
    <derivirana_varijabla naziv="DomainObject.Predmet.Broj_1">549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srpnja 2011.</izvorni_sadrzaj>
    <derivirana_varijabla naziv="DomainObject.Predmet.DatumOsnivanja_1">25. srpnja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St-549/2011</izvorni_sadrzaj>
    <derivirana_varijabla naziv="DomainObject.Predmet.OznakaBroj_1">St-549/2011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AMBO  d.o.o.  Poreč</izvorni_sadrzaj>
    <derivirana_varijabla naziv="DomainObject.Predmet.ProtustrankaFormated_1">  AMBO  d.o.o.  Poreč</derivirana_varijabla>
  </DomainObject.Predmet.ProtustrankaFormated>
  <DomainObject.Predmet.ProtustrankaFormatedOIB>
    <izvorni_sadrzaj>  AMBO  d.o.o.  Poreč, OIB 49284500184</izvorni_sadrzaj>
    <derivirana_varijabla naziv="DomainObject.Predmet.ProtustrankaFormatedOIB_1">  AMBO  d.o.o.  Poreč, OIB 49284500184</derivirana_varijabla>
  </DomainObject.Predmet.ProtustrankaFormatedOIB>
  <DomainObject.Predmet.ProtustrankaFormatedWithAdress>
    <izvorni_sadrzaj> AMBO  d.o.o.  Poreč, Mate Vlašića 20, 52 440 Poreč</izvorni_sadrzaj>
    <derivirana_varijabla naziv="DomainObject.Predmet.ProtustrankaFormatedWithAdress_1"> AMBO  d.o.o.  Poreč, Mate Vlašića 20, 52 440 Poreč</derivirana_varijabla>
  </DomainObject.Predmet.ProtustrankaFormatedWithAdress>
  <DomainObject.Predmet.ProtustrankaFormatedWithAdressOIB>
    <izvorni_sadrzaj> AMBO  d.o.o.  Poreč, OIB 49284500184, Mate Vlašića 20, 52 440 Poreč</izvorni_sadrzaj>
    <derivirana_varijabla naziv="DomainObject.Predmet.ProtustrankaFormatedWithAdressOIB_1"> AMBO  d.o.o.  Poreč, OIB 49284500184, Mate Vlašića 20, 52 440 Poreč</derivirana_varijabla>
  </DomainObject.Predmet.ProtustrankaFormatedWithAdressOIB>
  <DomainObject.Predmet.ProtustrankaWithAdress>
    <izvorni_sadrzaj>AMBO  d.o.o.  Poreč Mate Vlašića 20, 52 440 Poreč</izvorni_sadrzaj>
    <derivirana_varijabla naziv="DomainObject.Predmet.ProtustrankaWithAdress_1">AMBO  d.o.o.  Poreč Mate Vlašića 20, 52 440 Poreč</derivirana_varijabla>
  </DomainObject.Predmet.ProtustrankaWithAdress>
  <DomainObject.Predmet.ProtustrankaWithAdressOIB>
    <izvorni_sadrzaj>AMBO  d.o.o.  Poreč, OIB 49284500184, Mate Vlašića 20, 52 440 Poreč</izvorni_sadrzaj>
    <derivirana_varijabla naziv="DomainObject.Predmet.ProtustrankaWithAdressOIB_1">AMBO  d.o.o.  Poreč, OIB 49284500184, Mate Vlašića 20, 52 440 Poreč</derivirana_varijabla>
  </DomainObject.Predmet.ProtustrankaWithAdressOIB>
  <DomainObject.Predmet.ProtustrankaNazivFormated>
    <izvorni_sadrzaj>AMBO  d.o.o.  Poreč</izvorni_sadrzaj>
    <derivirana_varijabla naziv="DomainObject.Predmet.ProtustrankaNazivFormated_1">AMBO  d.o.o.  Poreč</derivirana_varijabla>
  </DomainObject.Predmet.ProtustrankaNazivFormated>
  <DomainObject.Predmet.ProtustrankaNazivFormatedOIB>
    <izvorni_sadrzaj>AMBO  d.o.o.  Poreč, OIB 49284500184</izvorni_sadrzaj>
    <derivirana_varijabla naziv="DomainObject.Predmet.ProtustrankaNazivFormatedOIB_1">AMBO  d.o.o.  Poreč, OIB 49284500184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PRIVREDNA BANKA  d.d.</izvorni_sadrzaj>
    <derivirana_varijabla naziv="DomainObject.Predmet.StrankaFormated_1">  PRIVREDNA BANKA  d.d.</derivirana_varijabla>
  </DomainObject.Predmet.StrankaFormated>
  <DomainObject.Predmet.StrankaFormatedOIB>
    <izvorni_sadrzaj>  PRIVREDNA BANKA  d.d., OIB 02535697732</izvorni_sadrzaj>
    <derivirana_varijabla naziv="DomainObject.Predmet.StrankaFormatedOIB_1">  PRIVREDNA BANKA  d.d., OIB 02535697732</derivirana_varijabla>
  </DomainObject.Predmet.StrankaFormatedOIB>
  <DomainObject.Predmet.StrankaFormatedWithAdress>
    <izvorni_sadrzaj> PRIVREDNA BANKA  d.d., Račkoga 6, 10 000 Zagreb</izvorni_sadrzaj>
    <derivirana_varijabla naziv="DomainObject.Predmet.StrankaFormatedWithAdress_1"> PRIVREDNA BANKA  d.d., Račkoga 6, 10 000 Zagreb</derivirana_varijabla>
  </DomainObject.Predmet.StrankaFormatedWithAdress>
  <DomainObject.Predmet.StrankaFormatedWithAdressOIB>
    <izvorni_sadrzaj> PRIVREDNA BANKA  d.d., OIB 02535697732, Račkoga 6, 10 000 Zagreb</izvorni_sadrzaj>
    <derivirana_varijabla naziv="DomainObject.Predmet.StrankaFormatedWithAdressOIB_1"> PRIVREDNA BANKA  d.d., OIB 02535697732, Račkoga 6, 10 000 Zagreb</derivirana_varijabla>
  </DomainObject.Predmet.StrankaFormatedWithAdressOIB>
  <DomainObject.Predmet.StrankaWithAdress>
    <izvorni_sadrzaj>PRIVREDNA BANKA  d.d. Račkoga 6,10 000 Zagreb</izvorni_sadrzaj>
    <derivirana_varijabla naziv="DomainObject.Predmet.StrankaWithAdress_1">PRIVREDNA BANKA  d.d. Račkoga 6,10 000 Zagreb</derivirana_varijabla>
  </DomainObject.Predmet.StrankaWithAdress>
  <DomainObject.Predmet.StrankaWithAdressOIB>
    <izvorni_sadrzaj>PRIVREDNA BANKA  d.d., OIB 02535697732, Račkoga 6,10 000 Zagreb</izvorni_sadrzaj>
    <derivirana_varijabla naziv="DomainObject.Predmet.StrankaWithAdressOIB_1">PRIVREDNA BANKA  d.d., OIB 02535697732, Račkoga 6,10 000 Zagreb</derivirana_varijabla>
  </DomainObject.Predmet.StrankaWithAdressOIB>
  <DomainObject.Predmet.StrankaNazivFormated>
    <izvorni_sadrzaj>PRIVREDNA BANKA  d.d.</izvorni_sadrzaj>
    <derivirana_varijabla naziv="DomainObject.Predmet.StrankaNazivFormated_1">PRIVREDNA BANKA  d.d.</derivirana_varijabla>
  </DomainObject.Predmet.StrankaNazivFormated>
  <DomainObject.Predmet.StrankaNazivFormatedOIB>
    <izvorni_sadrzaj>PRIVREDNA BANKA  d.d., OIB 02535697732</izvorni_sadrzaj>
    <derivirana_varijabla naziv="DomainObject.Predmet.StrankaNazivFormatedOIB_1">PRIVREDNA BANKA  d.d., OIB 02535697732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PRIVREDNA BANKA  d.d.</item>
    </izvorni_sadrzaj>
    <derivirana_varijabla naziv="DomainObject.Predmet.StrankaListFormated_1">
      <item>PRIVREDNA BANKA  d.d.</item>
    </derivirana_varijabla>
  </DomainObject.Predmet.StrankaListFormated>
  <DomainObject.Predmet.StrankaListFormatedOIB>
    <izvorni_sadrzaj>
      <item>PRIVREDNA BANKA  d.d., OIB 02535697732</item>
    </izvorni_sadrzaj>
    <derivirana_varijabla naziv="DomainObject.Predmet.StrankaListFormatedOIB_1">
      <item>PRIVREDNA BANKA  d.d., OIB 02535697732</item>
    </derivirana_varijabla>
  </DomainObject.Predmet.StrankaListFormatedOIB>
  <DomainObject.Predmet.StrankaListFormatedWithAdress>
    <izvorni_sadrzaj>
      <item>PRIVREDNA BANKA  d.d., Račkoga 6, 10 000 Zagreb</item>
    </izvorni_sadrzaj>
    <derivirana_varijabla naziv="DomainObject.Predmet.StrankaListFormatedWithAdress_1">
      <item>PRIVREDNA BANKA  d.d., Račkoga 6, 10 000 Zagreb</item>
    </derivirana_varijabla>
  </DomainObject.Predmet.StrankaListFormatedWithAdress>
  <DomainObject.Predmet.StrankaListFormatedWithAdressOIB>
    <izvorni_sadrzaj>
      <item>PRIVREDNA BANKA  d.d., OIB 02535697732, Račkoga 6, 10 000 Zagreb</item>
    </izvorni_sadrzaj>
    <derivirana_varijabla naziv="DomainObject.Predmet.StrankaListFormatedWithAdressOIB_1">
      <item>PRIVREDNA BANKA  d.d., OIB 02535697732, Račkoga 6, 10 000 Zagreb</item>
    </derivirana_varijabla>
  </DomainObject.Predmet.StrankaListFormatedWithAdressOIB>
  <DomainObject.Predmet.StrankaListNazivFormated>
    <izvorni_sadrzaj>
      <item>PRIVREDNA BANKA  d.d.</item>
    </izvorni_sadrzaj>
    <derivirana_varijabla naziv="DomainObject.Predmet.StrankaListNazivFormated_1">
      <item>PRIVREDNA BANKA  d.d.</item>
    </derivirana_varijabla>
  </DomainObject.Predmet.StrankaListNazivFormated>
  <DomainObject.Predmet.StrankaListNazivFormatedOIB>
    <izvorni_sadrzaj>
      <item>PRIVREDNA BANKA  d.d., OIB 02535697732</item>
    </izvorni_sadrzaj>
    <derivirana_varijabla naziv="DomainObject.Predmet.StrankaListNazivFormatedOIB_1">
      <item>PRIVREDNA BANKA  d.d., OIB 02535697732</item>
    </derivirana_varijabla>
  </DomainObject.Predmet.StrankaListNazivFormatedOIB>
  <DomainObject.Predmet.ProtuStrankaListFormated>
    <izvorni_sadrzaj>
      <item>AMBO  d.o.o.  Poreč</item>
    </izvorni_sadrzaj>
    <derivirana_varijabla naziv="DomainObject.Predmet.ProtuStrankaListFormated_1">
      <item>AMBO  d.o.o.  Poreč</item>
    </derivirana_varijabla>
  </DomainObject.Predmet.ProtuStrankaListFormated>
  <DomainObject.Predmet.ProtuStrankaListFormatedOIB>
    <izvorni_sadrzaj>
      <item>AMBO  d.o.o.  Poreč, OIB 49284500184</item>
    </izvorni_sadrzaj>
    <derivirana_varijabla naziv="DomainObject.Predmet.ProtuStrankaListFormatedOIB_1">
      <item>AMBO  d.o.o.  Poreč, OIB 49284500184</item>
    </derivirana_varijabla>
  </DomainObject.Predmet.ProtuStrankaListFormatedOIB>
  <DomainObject.Predmet.ProtuStrankaListFormatedWithAdress>
    <izvorni_sadrzaj>
      <item>AMBO  d.o.o.  Poreč, Mate Vlašića 20, 52 440 Poreč</item>
    </izvorni_sadrzaj>
    <derivirana_varijabla naziv="DomainObject.Predmet.ProtuStrankaListFormatedWithAdress_1">
      <item>AMBO  d.o.o.  Poreč, Mate Vlašića 20, 52 440 Poreč</item>
    </derivirana_varijabla>
  </DomainObject.Predmet.ProtuStrankaListFormatedWithAdress>
  <DomainObject.Predmet.ProtuStrankaListFormatedWithAdressOIB>
    <izvorni_sadrzaj>
      <item>AMBO  d.o.o.  Poreč, OIB 49284500184, Mate Vlašića 20, 52 440 Poreč</item>
    </izvorni_sadrzaj>
    <derivirana_varijabla naziv="DomainObject.Predmet.ProtuStrankaListFormatedWithAdressOIB_1">
      <item>AMBO  d.o.o.  Poreč, OIB 49284500184, Mate Vlašića 20, 52 440 Poreč</item>
    </derivirana_varijabla>
  </DomainObject.Predmet.ProtuStrankaListFormatedWithAdressOIB>
  <DomainObject.Predmet.ProtuStrankaListNazivFormated>
    <izvorni_sadrzaj>
      <item>AMBO  d.o.o.  Poreč</item>
    </izvorni_sadrzaj>
    <derivirana_varijabla naziv="DomainObject.Predmet.ProtuStrankaListNazivFormated_1">
      <item>AMBO  d.o.o.  Poreč</item>
    </derivirana_varijabla>
  </DomainObject.Predmet.ProtuStrankaListNazivFormated>
  <DomainObject.Predmet.ProtuStrankaListNazivFormatedOIB>
    <izvorni_sadrzaj>
      <item>AMBO  d.o.o.  Poreč, OIB 49284500184</item>
    </izvorni_sadrzaj>
    <derivirana_varijabla naziv="DomainObject.Predmet.ProtuStrankaListNazivFormatedOIB_1">
      <item>AMBO  d.o.o.  Poreč, OIB 49284500184</item>
    </derivirana_varijabla>
  </DomainObject.Predmet.ProtuStrankaListNazivFormatedOIB>
  <DomainObject.Predmet.OstaliListFormated>
    <izvorni_sadrzaj>
      <item>Odvjetničko društvo Leko &amp; partneri</item>
      <item>STEFANI RADMANIĆ</item>
      <item>NEVEN KNEŽEVIĆ</item>
      <item>DUŠAN GAJIĆ</item>
      <item>DAMIR LEPOŠA</item>
      <item>ĐURĐICA GABAJ</item>
      <item>RADE MILIČEVIĆ</item>
      <item>SRĐAN ROKOVIĆ</item>
      <item>ROBERT PULKO</item>
      <item>TONI DRUŽETA</item>
      <item>VILIAM PREDAN</item>
      <item>ĐON BULEŠIĆ</item>
      <item>MARINA PAMIĆ</item>
      <item>MILORAD VOLAŠ</item>
      <item>MILJENKO MARIČEVIĆ</item>
      <item>DAVOR PINZAN</item>
      <item>NATAŠA PAJKOVIĆ</item>
      <item>MAKSIMILIJAN BLAŠKOVIĆ</item>
      <item>RONALD ŠURAN</item>
      <item>ANTE SMOLJO</item>
      <item>MILAN ŠVERKO</item>
      <item>ĐON BULEŠIĆ</item>
      <item>KATICA MUJANOVIĆ</item>
      <item>ORLANDO BULEŠIĆ</item>
      <item>BOJAN GAJIĆ</item>
      <item>MAKSIMILIJAN BLAŠKOVIĆ</item>
      <item>Senka Perhat</item>
      <item>Bojan Šikanić</item>
      <item>Željka Broz Manestar</item>
      <item>Dražen Ezgeta</item>
      <item>INFOBIP d.o.o. za informatičke usluge</item>
      <item>Općinski sud Pula zk odjel</item>
      <item>Tiziano Sošić</item>
    </izvorni_sadrzaj>
    <derivirana_varijabla naziv="DomainObject.Predmet.OstaliListFormated_1">
      <item>Odvjetničko društvo Leko &amp; partneri</item>
      <item>STEFANI RADMANIĆ</item>
      <item>NEVEN KNEŽEVIĆ</item>
      <item>DUŠAN GAJIĆ</item>
      <item>DAMIR LEPOŠA</item>
      <item>ĐURĐICA GABAJ</item>
      <item>RADE MILIČEVIĆ</item>
      <item>SRĐAN ROKOVIĆ</item>
      <item>ROBERT PULKO</item>
      <item>TONI DRUŽETA</item>
      <item>VILIAM PREDAN</item>
      <item>ĐON BULEŠIĆ</item>
      <item>MARINA PAMIĆ</item>
      <item>MILORAD VOLAŠ</item>
      <item>MILJENKO MARIČEVIĆ</item>
      <item>DAVOR PINZAN</item>
      <item>NATAŠA PAJKOVIĆ</item>
      <item>MAKSIMILIJAN BLAŠKOVIĆ</item>
      <item>RONALD ŠURAN</item>
      <item>ANTE SMOLJO</item>
      <item>MILAN ŠVERKO</item>
      <item>ĐON BULEŠIĆ</item>
      <item>KATICA MUJANOVIĆ</item>
      <item>ORLANDO BULEŠIĆ</item>
      <item>BOJAN GAJIĆ</item>
      <item>MAKSIMILIJAN BLAŠKOVIĆ</item>
      <item>Senka Perhat</item>
      <item>Bojan Šikanić</item>
      <item>Željka Broz Manestar</item>
      <item>Dražen Ezgeta</item>
      <item>INFOBIP d.o.o. za informatičke usluge</item>
      <item>Općinski sud Pula zk odjel</item>
      <item>Tiziano Sošić</item>
    </derivirana_varijabla>
  </DomainObject.Predmet.OstaliListFormated>
  <DomainObject.Predmet.OstaliListFormatedOIB>
    <izvorni_sadrzaj>
      <item>Odvjetničko društvo Leko &amp; partneri</item>
      <item>STEFANI RADMANIĆ</item>
      <item>NEVEN KNEŽEVIĆ</item>
      <item>DUŠAN GAJIĆ</item>
      <item>DAMIR LEPOŠA</item>
      <item>ĐURĐICA GABAJ</item>
      <item>RADE MILIČEVIĆ</item>
      <item>SRĐAN ROKOVIĆ</item>
      <item>ROBERT PULKO</item>
      <item>TONI DRUŽETA</item>
      <item>VILIAM PREDAN</item>
      <item>ĐON BULEŠIĆ</item>
      <item>MARINA PAMIĆ</item>
      <item>MILORAD VOLAŠ</item>
      <item>MILJENKO MARIČEVIĆ</item>
      <item>DAVOR PINZAN</item>
      <item>NATAŠA PAJKOVIĆ</item>
      <item>MAKSIMILIJAN BLAŠKOVIĆ</item>
      <item>RONALD ŠURAN</item>
      <item>ANTE SMOLJO</item>
      <item>MILAN ŠVERKO</item>
      <item>ĐON BULEŠIĆ</item>
      <item>KATICA MUJANOVIĆ</item>
      <item>ORLANDO BULEŠIĆ</item>
      <item>BOJAN GAJIĆ</item>
      <item>MAKSIMILIJAN BLAŠKOVIĆ</item>
      <item>Senka Perhat</item>
      <item>Bojan Šikanić</item>
      <item>Željka Broz Manestar</item>
      <item>Dražen Ezgeta, OIB 62061046523</item>
      <item>INFOBIP d.o.o. za informatičke usluge, OIB 29756659895</item>
      <item>Općinski sud Pula zk odjel</item>
      <item>Tiziano Sošić</item>
    </izvorni_sadrzaj>
    <derivirana_varijabla naziv="DomainObject.Predmet.OstaliListFormatedOIB_1">
      <item>Odvjetničko društvo Leko &amp; partneri</item>
      <item>STEFANI RADMANIĆ</item>
      <item>NEVEN KNEŽEVIĆ</item>
      <item>DUŠAN GAJIĆ</item>
      <item>DAMIR LEPOŠA</item>
      <item>ĐURĐICA GABAJ</item>
      <item>RADE MILIČEVIĆ</item>
      <item>SRĐAN ROKOVIĆ</item>
      <item>ROBERT PULKO</item>
      <item>TONI DRUŽETA</item>
      <item>VILIAM PREDAN</item>
      <item>ĐON BULEŠIĆ</item>
      <item>MARINA PAMIĆ</item>
      <item>MILORAD VOLAŠ</item>
      <item>MILJENKO MARIČEVIĆ</item>
      <item>DAVOR PINZAN</item>
      <item>NATAŠA PAJKOVIĆ</item>
      <item>MAKSIMILIJAN BLAŠKOVIĆ</item>
      <item>RONALD ŠURAN</item>
      <item>ANTE SMOLJO</item>
      <item>MILAN ŠVERKO</item>
      <item>ĐON BULEŠIĆ</item>
      <item>KATICA MUJANOVIĆ</item>
      <item>ORLANDO BULEŠIĆ</item>
      <item>BOJAN GAJIĆ</item>
      <item>MAKSIMILIJAN BLAŠKOVIĆ</item>
      <item>Senka Perhat</item>
      <item>Bojan Šikanić</item>
      <item>Željka Broz Manestar</item>
      <item>Dražen Ezgeta, OIB 62061046523</item>
      <item>INFOBIP d.o.o. za informatičke usluge, OIB 29756659895</item>
      <item>Općinski sud Pula zk odjel</item>
      <item>Tiziano Sošić</item>
    </derivirana_varijabla>
  </DomainObject.Predmet.OstaliListFormatedOIB>
  <DomainObject.Predmet.OstaliListFormatedWithAdress>
    <izvorni_sadrzaj>
      <item>Odvjetničko društvo Leko &amp; partneri, Mihanovićeva 14, 10000 Zagreb</item>
      <item>STEFANI RADMANIĆ, 52 212 Fažana</item>
      <item>NEVEN KNEŽEVIĆ, 10 000 Zagreb</item>
      <item>DUŠAN GAJIĆ, 52  100 Pula</item>
      <item>DAMIR LEPOŠA, 52 100 Pula</item>
      <item>ĐURĐICA GABAJ, 10 363 Bjelovar</item>
      <item>RADE MILIČEVIĆ, 52 100 Pula</item>
      <item>SRĐAN ROKOVIĆ, 51 000 Rijeka</item>
      <item>ROBERT PULKO, 51 100 Rijeka</item>
      <item>TONI DRUŽETA, 52 100 Pula</item>
      <item>VILIAM PREDAN, 52 100 Pula</item>
      <item>ĐON BULEŠIĆ, 52 100 Pula</item>
      <item>MARINA PAMIĆ, 52 100 Pula</item>
      <item>MILORAD VOLAŠ, 51 000 Rijeka</item>
      <item>MILJENKO MARIČEVIĆ, 10 000 Zagreb</item>
      <item>DAVOR PINZAN, 52 215 Vodnjan</item>
      <item>NATAŠA PAJKOVIĆ, 52 100 Pula</item>
      <item>MAKSIMILIJAN BLAŠKOVIĆ, 52 215 Vodnjan</item>
      <item>RONALD ŠURAN, 52 403, Gračišće</item>
      <item>ANTE SMOLJO, 51 000 Rijeka</item>
      <item>MILAN ŠVERKO, 52 100 Pula</item>
      <item>ĐON BULEŠIĆ, 52 100 Pula</item>
      <item>KATICA MUJANOVIĆ, 49 244, Stubičke Toplice</item>
      <item>ORLANDO BULEŠIĆ, 52 100 Pula</item>
      <item>BOJAN GAJIĆ, 52 100 Pula</item>
      <item>MAKSIMILIJAN BLAŠKOVIĆ, 52 215, Vodnjan</item>
      <item>Senka Perhat, 51 000 Rijeka</item>
      <item>Bojan Šikanić</item>
      <item>Željka Broz Manestar</item>
      <item>Dražen Ezgeta, Mateo Benussi Cio 8, 52440 Poreč</item>
      <item>INFOBIP d.o.o. za informatičke usluge, Istarska 43/A, 52100 Vodnjan</item>
      <item>Općinski sud Pula zk odjel, Kranjčevićeva 8, 52100 Pula</item>
      <item>Tiziano Sošić, G. Tartini 15, 52100 Pula</item>
    </izvorni_sadrzaj>
    <derivirana_varijabla naziv="DomainObject.Predmet.OstaliListFormatedWithAdress_1">
      <item>Odvjetničko društvo Leko &amp; partneri, Mihanovićeva 14, 10000 Zagreb</item>
      <item>STEFANI RADMANIĆ, 52 212 Fažana</item>
      <item>NEVEN KNEŽEVIĆ, 10 000 Zagreb</item>
      <item>DUŠAN GAJIĆ, 52  100 Pula</item>
      <item>DAMIR LEPOŠA, 52 100 Pula</item>
      <item>ĐURĐICA GABAJ, 10 363 Bjelovar</item>
      <item>RADE MILIČEVIĆ, 52 100 Pula</item>
      <item>SRĐAN ROKOVIĆ, 51 000 Rijeka</item>
      <item>ROBERT PULKO, 51 100 Rijeka</item>
      <item>TONI DRUŽETA, 52 100 Pula</item>
      <item>VILIAM PREDAN, 52 100 Pula</item>
      <item>ĐON BULEŠIĆ, 52 100 Pula</item>
      <item>MARINA PAMIĆ, 52 100 Pula</item>
      <item>MILORAD VOLAŠ, 51 000 Rijeka</item>
      <item>MILJENKO MARIČEVIĆ, 10 000 Zagreb</item>
      <item>DAVOR PINZAN, 52 215 Vodnjan</item>
      <item>NATAŠA PAJKOVIĆ, 52 100 Pula</item>
      <item>MAKSIMILIJAN BLAŠKOVIĆ, 52 215 Vodnjan</item>
      <item>RONALD ŠURAN, 52 403, Gračišće</item>
      <item>ANTE SMOLJO, 51 000 Rijeka</item>
      <item>MILAN ŠVERKO, 52 100 Pula</item>
      <item>ĐON BULEŠIĆ, 52 100 Pula</item>
      <item>KATICA MUJANOVIĆ, 49 244, Stubičke Toplice</item>
      <item>ORLANDO BULEŠIĆ, 52 100 Pula</item>
      <item>BOJAN GAJIĆ, 52 100 Pula</item>
      <item>MAKSIMILIJAN BLAŠKOVIĆ, 52 215, Vodnjan</item>
      <item>Senka Perhat, 51 000 Rijeka</item>
      <item>Bojan Šikanić</item>
      <item>Željka Broz Manestar</item>
      <item>Dražen Ezgeta, Mateo Benussi Cio 8, 52440 Poreč</item>
      <item>INFOBIP d.o.o. za informatičke usluge, Istarska 43/A, 52100 Vodnjan</item>
      <item>Općinski sud Pula zk odjel, Kranjčevićeva 8, 52100 Pula</item>
      <item>Tiziano Sošić, G. Tartini 15, 52100 Pula</item>
    </derivirana_varijabla>
  </DomainObject.Predmet.OstaliListFormatedWithAdress>
  <DomainObject.Predmet.OstaliListFormatedWithAdressOIB>
    <izvorni_sadrzaj>
      <item>Odvjetničko društvo Leko &amp; partneri, Mihanovićeva 14, 10000 Zagreb</item>
      <item>STEFANI RADMANIĆ, 52 212 Fažana</item>
      <item>NEVEN KNEŽEVIĆ, 10 000 Zagreb</item>
      <item>DUŠAN GAJIĆ, 52  100 Pula</item>
      <item>DAMIR LEPOŠA, 52 100 Pula</item>
      <item>ĐURĐICA GABAJ, 10 363 Bjelovar</item>
      <item>RADE MILIČEVIĆ, 52 100 Pula</item>
      <item>SRĐAN ROKOVIĆ, 51 000 Rijeka</item>
      <item>ROBERT PULKO, 51 100 Rijeka</item>
      <item>TONI DRUŽETA, 52 100 Pula</item>
      <item>VILIAM PREDAN, 52 100 Pula</item>
      <item>ĐON BULEŠIĆ, 52 100 Pula</item>
      <item>MARINA PAMIĆ, 52 100 Pula</item>
      <item>MILORAD VOLAŠ, 51 000 Rijeka</item>
      <item>MILJENKO MARIČEVIĆ, 10 000 Zagreb</item>
      <item>DAVOR PINZAN, 52 215 Vodnjan</item>
      <item>NATAŠA PAJKOVIĆ, 52 100 Pula</item>
      <item>MAKSIMILIJAN BLAŠKOVIĆ, 52 215 Vodnjan</item>
      <item>RONALD ŠURAN, 52 403, Gračišće</item>
      <item>ANTE SMOLJO, 51 000 Rijeka</item>
      <item>MILAN ŠVERKO, 52 100 Pula</item>
      <item>ĐON BULEŠIĆ, 52 100 Pula</item>
      <item>KATICA MUJANOVIĆ, 49 244, Stubičke Toplice</item>
      <item>ORLANDO BULEŠIĆ, 52 100 Pula</item>
      <item>BOJAN GAJIĆ, 52 100 Pula</item>
      <item>MAKSIMILIJAN BLAŠKOVIĆ, 52 215, Vodnjan</item>
      <item>Senka Perhat, 51 000 Rijeka</item>
      <item>Bojan Šikanić</item>
      <item>Željka Broz Manestar</item>
      <item>Dražen Ezgeta, OIB 62061046523, Mateo Benussi Cio 8, 52440 Poreč</item>
      <item>INFOBIP d.o.o. za informatičke usluge, OIB 29756659895, Istarska 43/A, 52100 Vodnjan</item>
      <item>Općinski sud Pula zk odjel, Kranjčevićeva 8, 52100 Pula</item>
      <item>Tiziano Sošić, G. Tartini 15, 52100 Pula</item>
    </izvorni_sadrzaj>
    <derivirana_varijabla naziv="DomainObject.Predmet.OstaliListFormatedWithAdressOIB_1">
      <item>Odvjetničko društvo Leko &amp; partneri, Mihanovićeva 14, 10000 Zagreb</item>
      <item>STEFANI RADMANIĆ, 52 212 Fažana</item>
      <item>NEVEN KNEŽEVIĆ, 10 000 Zagreb</item>
      <item>DUŠAN GAJIĆ, 52  100 Pula</item>
      <item>DAMIR LEPOŠA, 52 100 Pula</item>
      <item>ĐURĐICA GABAJ, 10 363 Bjelovar</item>
      <item>RADE MILIČEVIĆ, 52 100 Pula</item>
      <item>SRĐAN ROKOVIĆ, 51 000 Rijeka</item>
      <item>ROBERT PULKO, 51 100 Rijeka</item>
      <item>TONI DRUŽETA, 52 100 Pula</item>
      <item>VILIAM PREDAN, 52 100 Pula</item>
      <item>ĐON BULEŠIĆ, 52 100 Pula</item>
      <item>MARINA PAMIĆ, 52 100 Pula</item>
      <item>MILORAD VOLAŠ, 51 000 Rijeka</item>
      <item>MILJENKO MARIČEVIĆ, 10 000 Zagreb</item>
      <item>DAVOR PINZAN, 52 215 Vodnjan</item>
      <item>NATAŠA PAJKOVIĆ, 52 100 Pula</item>
      <item>MAKSIMILIJAN BLAŠKOVIĆ, 52 215 Vodnjan</item>
      <item>RONALD ŠURAN, 52 403, Gračišće</item>
      <item>ANTE SMOLJO, 51 000 Rijeka</item>
      <item>MILAN ŠVERKO, 52 100 Pula</item>
      <item>ĐON BULEŠIĆ, 52 100 Pula</item>
      <item>KATICA MUJANOVIĆ, 49 244, Stubičke Toplice</item>
      <item>ORLANDO BULEŠIĆ, 52 100 Pula</item>
      <item>BOJAN GAJIĆ, 52 100 Pula</item>
      <item>MAKSIMILIJAN BLAŠKOVIĆ, 52 215, Vodnjan</item>
      <item>Senka Perhat, 51 000 Rijeka</item>
      <item>Bojan Šikanić</item>
      <item>Željka Broz Manestar</item>
      <item>Dražen Ezgeta, OIB 62061046523, Mateo Benussi Cio 8, 52440 Poreč</item>
      <item>INFOBIP d.o.o. za informatičke usluge, OIB 29756659895, Istarska 43/A, 52100 Vodnjan</item>
      <item>Općinski sud Pula zk odjel, Kranjčevićeva 8, 52100 Pula</item>
      <item>Tiziano Sošić, G. Tartini 15, 52100 Pula</item>
    </derivirana_varijabla>
  </DomainObject.Predmet.OstaliListFormatedWithAdressOIB>
  <DomainObject.Predmet.OstaliListNazivFormated>
    <izvorni_sadrzaj>
      <item>Odvjetničko društvo Leko &amp; partneri</item>
      <item>STEFANI RADMANIĆ</item>
      <item>NEVEN KNEŽEVIĆ</item>
      <item>DUŠAN GAJIĆ</item>
      <item>DAMIR LEPOŠA</item>
      <item>ĐURĐICA GABAJ</item>
      <item>RADE MILIČEVIĆ</item>
      <item>SRĐAN ROKOVIĆ</item>
      <item>ROBERT PULKO</item>
      <item>TONI DRUŽETA</item>
      <item>VILIAM PREDAN</item>
      <item>ĐON BULEŠIĆ</item>
      <item>MARINA PAMIĆ</item>
      <item>MILORAD VOLAŠ</item>
      <item>MILJENKO MARIČEVIĆ</item>
      <item>DAVOR PINZAN</item>
      <item>NATAŠA PAJKOVIĆ</item>
      <item>MAKSIMILIJAN BLAŠKOVIĆ</item>
      <item>RONALD ŠURAN</item>
      <item>ANTE SMOLJO</item>
      <item>MILAN ŠVERKO</item>
      <item>ĐON BULEŠIĆ</item>
      <item>KATICA MUJANOVIĆ</item>
      <item>ORLANDO BULEŠIĆ</item>
      <item>BOJAN GAJIĆ</item>
      <item>MAKSIMILIJAN BLAŠKOVIĆ</item>
      <item>Senka Perhat</item>
      <item>Bojan Šikanić</item>
      <item>Željka Broz Manestar</item>
      <item>Dražen Ezgeta</item>
      <item>INFOBIP d.o.o. za informatičke usluge</item>
      <item>Općinski sud Pula zk odjel</item>
      <item>Tiziano Sošić</item>
    </izvorni_sadrzaj>
    <derivirana_varijabla naziv="DomainObject.Predmet.OstaliListNazivFormated_1">
      <item>Odvjetničko društvo Leko &amp; partneri</item>
      <item>STEFANI RADMANIĆ</item>
      <item>NEVEN KNEŽEVIĆ</item>
      <item>DUŠAN GAJIĆ</item>
      <item>DAMIR LEPOŠA</item>
      <item>ĐURĐICA GABAJ</item>
      <item>RADE MILIČEVIĆ</item>
      <item>SRĐAN ROKOVIĆ</item>
      <item>ROBERT PULKO</item>
      <item>TONI DRUŽETA</item>
      <item>VILIAM PREDAN</item>
      <item>ĐON BULEŠIĆ</item>
      <item>MARINA PAMIĆ</item>
      <item>MILORAD VOLAŠ</item>
      <item>MILJENKO MARIČEVIĆ</item>
      <item>DAVOR PINZAN</item>
      <item>NATAŠA PAJKOVIĆ</item>
      <item>MAKSIMILIJAN BLAŠKOVIĆ</item>
      <item>RONALD ŠURAN</item>
      <item>ANTE SMOLJO</item>
      <item>MILAN ŠVERKO</item>
      <item>ĐON BULEŠIĆ</item>
      <item>KATICA MUJANOVIĆ</item>
      <item>ORLANDO BULEŠIĆ</item>
      <item>BOJAN GAJIĆ</item>
      <item>MAKSIMILIJAN BLAŠKOVIĆ</item>
      <item>Senka Perhat</item>
      <item>Bojan Šikanić</item>
      <item>Željka Broz Manestar</item>
      <item>Dražen Ezgeta</item>
      <item>INFOBIP d.o.o. za informatičke usluge</item>
      <item>Općinski sud Pula zk odjel</item>
      <item>Tiziano Sošić</item>
    </derivirana_varijabla>
  </DomainObject.Predmet.OstaliListNazivFormated>
  <DomainObject.Predmet.OstaliListNazivFormatedOIB>
    <izvorni_sadrzaj>
      <item>Odvjetničko društvo Leko &amp; partneri</item>
      <item>STEFANI RADMANIĆ</item>
      <item>NEVEN KNEŽEVIĆ</item>
      <item>DUŠAN GAJIĆ</item>
      <item>DAMIR LEPOŠA</item>
      <item>ĐURĐICA GABAJ</item>
      <item>RADE MILIČEVIĆ</item>
      <item>SRĐAN ROKOVIĆ</item>
      <item>ROBERT PULKO</item>
      <item>TONI DRUŽETA</item>
      <item>VILIAM PREDAN</item>
      <item>ĐON BULEŠIĆ</item>
      <item>MARINA PAMIĆ</item>
      <item>MILORAD VOLAŠ</item>
      <item>MILJENKO MARIČEVIĆ</item>
      <item>DAVOR PINZAN</item>
      <item>NATAŠA PAJKOVIĆ</item>
      <item>MAKSIMILIJAN BLAŠKOVIĆ</item>
      <item>RONALD ŠURAN</item>
      <item>ANTE SMOLJO</item>
      <item>MILAN ŠVERKO</item>
      <item>ĐON BULEŠIĆ</item>
      <item>KATICA MUJANOVIĆ</item>
      <item>ORLANDO BULEŠIĆ</item>
      <item>BOJAN GAJIĆ</item>
      <item>MAKSIMILIJAN BLAŠKOVIĆ</item>
      <item>Senka Perhat</item>
      <item>Bojan Šikanić</item>
      <item>Željka Broz Manestar</item>
      <item>Dražen Ezgeta, OIB 62061046523</item>
      <item>INFOBIP d.o.o. za informatičke usluge, OIB 29756659895</item>
      <item>Općinski sud Pula zk odjel</item>
      <item>Tiziano Sošić</item>
    </izvorni_sadrzaj>
    <derivirana_varijabla naziv="DomainObject.Predmet.OstaliListNazivFormatedOIB_1">
      <item>Odvjetničko društvo Leko &amp; partneri</item>
      <item>STEFANI RADMANIĆ</item>
      <item>NEVEN KNEŽEVIĆ</item>
      <item>DUŠAN GAJIĆ</item>
      <item>DAMIR LEPOŠA</item>
      <item>ĐURĐICA GABAJ</item>
      <item>RADE MILIČEVIĆ</item>
      <item>SRĐAN ROKOVIĆ</item>
      <item>ROBERT PULKO</item>
      <item>TONI DRUŽETA</item>
      <item>VILIAM PREDAN</item>
      <item>ĐON BULEŠIĆ</item>
      <item>MARINA PAMIĆ</item>
      <item>MILORAD VOLAŠ</item>
      <item>MILJENKO MARIČEVIĆ</item>
      <item>DAVOR PINZAN</item>
      <item>NATAŠA PAJKOVIĆ</item>
      <item>MAKSIMILIJAN BLAŠKOVIĆ</item>
      <item>RONALD ŠURAN</item>
      <item>ANTE SMOLJO</item>
      <item>MILAN ŠVERKO</item>
      <item>ĐON BULEŠIĆ</item>
      <item>KATICA MUJANOVIĆ</item>
      <item>ORLANDO BULEŠIĆ</item>
      <item>BOJAN GAJIĆ</item>
      <item>MAKSIMILIJAN BLAŠKOVIĆ</item>
      <item>Senka Perhat</item>
      <item>Bojan Šikanić</item>
      <item>Željka Broz Manestar</item>
      <item>Dražen Ezgeta, OIB 62061046523</item>
      <item>INFOBIP d.o.o. za informatičke usluge, OIB 29756659895</item>
      <item>Općinski sud Pula zk odjel</item>
      <item>Tiziano Sošić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2016.</izvorni_sadrzaj>
    <derivirana_varijabla naziv="DomainObject.Datum_1">30.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PRIVREDNA BANKA  d.d.</izvorni_sadrzaj>
    <derivirana_varijabla naziv="DomainObject.Predmet.StrankaIDrugi_1">PRIVREDNA BANKA  d.d.</derivirana_varijabla>
  </DomainObject.Predmet.StrankaIDrugi>
  <DomainObject.Predmet.ProtustrankaIDrugi>
    <izvorni_sadrzaj>AMBO  d.o.o.  Poreč</izvorni_sadrzaj>
    <derivirana_varijabla naziv="DomainObject.Predmet.ProtustrankaIDrugi_1">AMBO  d.o.o.  Poreč</derivirana_varijabla>
  </DomainObject.Predmet.ProtustrankaIDrugi>
  <DomainObject.Predmet.StrankaIDrugiAdressOIB>
    <izvorni_sadrzaj>PRIVREDNA BANKA  d.d., OIB 02535697732, Račkoga 6, 10 000 Zagreb</izvorni_sadrzaj>
    <derivirana_varijabla naziv="DomainObject.Predmet.StrankaIDrugiAdressOIB_1">PRIVREDNA BANKA  d.d., OIB 02535697732, Račkoga 6, 10 000 Zagreb</derivirana_varijabla>
  </DomainObject.Predmet.StrankaIDrugiAdressOIB>
  <DomainObject.Predmet.ProtustrankaIDrugiAdressOIB>
    <izvorni_sadrzaj>AMBO  d.o.o.  Poreč, OIB 49284500184, Mate Vlašića 20, 52 440 Poreč</izvorni_sadrzaj>
    <derivirana_varijabla naziv="DomainObject.Predmet.ProtustrankaIDrugiAdressOIB_1">AMBO  d.o.o.  Poreč, OIB 49284500184, Mate Vlašića 20, 52 440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Odvjetničko društvo Leko &amp; partneri</item>
      <item>AMBO  d.o.o.  Poreč</item>
      <item>PRIVREDNA BANKA  d.d.</item>
      <item>STEFANI RADMANIĆ</item>
      <item>NEVEN KNEŽEVIĆ</item>
      <item>DUŠAN GAJIĆ</item>
      <item>DAMIR LEPOŠA</item>
      <item>ĐURĐICA GABAJ</item>
      <item>RADE MILIČEVIĆ</item>
      <item>SRĐAN ROKOVIĆ</item>
      <item>ROBERT PULKO</item>
      <item>TONI DRUŽETA</item>
      <item>VILIAM PREDAN</item>
      <item>ĐON BULEŠIĆ</item>
      <item>MARINA PAMIĆ</item>
      <item>MILORAD VOLAŠ</item>
      <item>MILJENKO MARIČEVIĆ</item>
      <item>DAVOR PINZAN</item>
      <item>NATAŠA PAJKOVIĆ</item>
      <item>MAKSIMILIJAN BLAŠKOVIĆ</item>
      <item>RONALD ŠURAN</item>
      <item>ANTE SMOLJO</item>
      <item>MILAN ŠVERKO</item>
      <item>ĐON BULEŠIĆ</item>
      <item>KATICA MUJANOVIĆ</item>
      <item>ORLANDO BULEŠIĆ</item>
      <item>BOJAN GAJIĆ</item>
      <item>MAKSIMILIJAN BLAŠKOVIĆ</item>
      <item>Senka Perhat</item>
      <item>Bojan Šikanić</item>
      <item>Željka Broz Manestar</item>
      <item>Dražen Ezgeta</item>
      <item>INFOBIP d.o.o. za informatičke usluge</item>
      <item>Općinski sud Pula zk odjel</item>
      <item>Tiziano Sošić</item>
    </izvorni_sadrzaj>
    <derivirana_varijabla naziv="DomainObject.Predmet.SudioniciListNaziv_1">
      <item>Odvjetničko društvo Leko &amp; partneri</item>
      <item>AMBO  d.o.o.  Poreč</item>
      <item>PRIVREDNA BANKA  d.d.</item>
      <item>STEFANI RADMANIĆ</item>
      <item>NEVEN KNEŽEVIĆ</item>
      <item>DUŠAN GAJIĆ</item>
      <item>DAMIR LEPOŠA</item>
      <item>ĐURĐICA GABAJ</item>
      <item>RADE MILIČEVIĆ</item>
      <item>SRĐAN ROKOVIĆ</item>
      <item>ROBERT PULKO</item>
      <item>TONI DRUŽETA</item>
      <item>VILIAM PREDAN</item>
      <item>ĐON BULEŠIĆ</item>
      <item>MARINA PAMIĆ</item>
      <item>MILORAD VOLAŠ</item>
      <item>MILJENKO MARIČEVIĆ</item>
      <item>DAVOR PINZAN</item>
      <item>NATAŠA PAJKOVIĆ</item>
      <item>MAKSIMILIJAN BLAŠKOVIĆ</item>
      <item>RONALD ŠURAN</item>
      <item>ANTE SMOLJO</item>
      <item>MILAN ŠVERKO</item>
      <item>ĐON BULEŠIĆ</item>
      <item>KATICA MUJANOVIĆ</item>
      <item>ORLANDO BULEŠIĆ</item>
      <item>BOJAN GAJIĆ</item>
      <item>MAKSIMILIJAN BLAŠKOVIĆ</item>
      <item>Senka Perhat</item>
      <item>Bojan Šikanić</item>
      <item>Željka Broz Manestar</item>
      <item>Dražen Ezgeta</item>
      <item>INFOBIP d.o.o. za informatičke usluge</item>
      <item>Općinski sud Pula zk odjel</item>
      <item>Tiziano Sošić</item>
    </derivirana_varijabla>
  </DomainObject.Predmet.SudioniciListNaziv>
  <DomainObject.Predmet.SudioniciListAdressOIB>
    <izvorni_sadrzaj>
      <item>Odvjetničko društvo Leko &amp; partneri, Mihanovićeva 14,10000 Zagreb</item>
      <item>AMBO  d.o.o.  Poreč, OIB 49284500184, Mate Vlašića 20,52 440 Poreč</item>
      <item>PRIVREDNA BANKA  d.d., OIB 02535697732, Račkoga 6,10 000 Zagreb</item>
      <item>STEFANI RADMANIĆ, 52 212 Fažana</item>
      <item>NEVEN KNEŽEVIĆ, 10 000 Zagreb</item>
      <item>DUŠAN GAJIĆ, 52  100 Pula</item>
      <item>DAMIR LEPOŠA, 52 100 Pula</item>
      <item>ĐURĐICA GABAJ, 10 363 Bjelovar</item>
      <item>RADE MILIČEVIĆ, 52 100 Pula</item>
      <item>SRĐAN ROKOVIĆ, 51 000 Rijeka</item>
      <item>ROBERT PULKO, 51 100 Rijeka</item>
      <item>TONI DRUŽETA, 52 100 Pula</item>
      <item>VILIAM PREDAN, 52 100 Pula</item>
      <item>ĐON BULEŠIĆ, 52 100 Pula</item>
      <item>MARINA PAMIĆ, 52 100 Pula</item>
      <item>MILORAD VOLAŠ, 51 000 Rijeka</item>
      <item>MILJENKO MARIČEVIĆ, 10 000 Zagreb</item>
      <item>DAVOR PINZAN, 52 215 Vodnjan</item>
      <item>NATAŠA PAJKOVIĆ, 52 100 Pula</item>
      <item>MAKSIMILIJAN BLAŠKOVIĆ, 52 215 Vodnjan</item>
      <item>RONALD ŠURAN, 52 403,Gračišće</item>
      <item>ANTE SMOLJO, 51 000 Rijeka</item>
      <item>MILAN ŠVERKO, 52 100 Pula</item>
      <item>ĐON BULEŠIĆ, 52 100 Pula</item>
      <item>KATICA MUJANOVIĆ, 49 244,Stubičke Toplice</item>
      <item>ORLANDO BULEŠIĆ, 52 100 Pula</item>
      <item>BOJAN GAJIĆ, 52 100 Pula</item>
      <item>MAKSIMILIJAN BLAŠKOVIĆ, 52 215,Vodnjan</item>
      <item>Senka Perhat, 51 000 Rijeka</item>
      <item>Bojan Šikanić</item>
      <item>Željka Broz Manestar</item>
      <item>Dražen Ezgeta, OIB 62061046523, Mateo Benussi Cio 8,52440 Poreč</item>
      <item>INFOBIP d.o.o. za informatičke usluge, OIB 29756659895, Istarska 43/A,52100 Vodnjan</item>
      <item>Općinski sud Pula zk odjel, Kranjčevićeva 8,52100 Pula</item>
      <item>Tiziano Sošić, G. Tartini 15,52100 Pula</item>
    </izvorni_sadrzaj>
    <derivirana_varijabla naziv="DomainObject.Predmet.SudioniciListAdressOIB_1">
      <item>Odvjetničko društvo Leko &amp; partneri, Mihanovićeva 14,10000 Zagreb</item>
      <item>AMBO  d.o.o.  Poreč, OIB 49284500184, Mate Vlašića 20,52 440 Poreč</item>
      <item>PRIVREDNA BANKA  d.d., OIB 02535697732, Račkoga 6,10 000 Zagreb</item>
      <item>STEFANI RADMANIĆ, 52 212 Fažana</item>
      <item>NEVEN KNEŽEVIĆ, 10 000 Zagreb</item>
      <item>DUŠAN GAJIĆ, 52  100 Pula</item>
      <item>DAMIR LEPOŠA, 52 100 Pula</item>
      <item>ĐURĐICA GABAJ, 10 363 Bjelovar</item>
      <item>RADE MILIČEVIĆ, 52 100 Pula</item>
      <item>SRĐAN ROKOVIĆ, 51 000 Rijeka</item>
      <item>ROBERT PULKO, 51 100 Rijeka</item>
      <item>TONI DRUŽETA, 52 100 Pula</item>
      <item>VILIAM PREDAN, 52 100 Pula</item>
      <item>ĐON BULEŠIĆ, 52 100 Pula</item>
      <item>MARINA PAMIĆ, 52 100 Pula</item>
      <item>MILORAD VOLAŠ, 51 000 Rijeka</item>
      <item>MILJENKO MARIČEVIĆ, 10 000 Zagreb</item>
      <item>DAVOR PINZAN, 52 215 Vodnjan</item>
      <item>NATAŠA PAJKOVIĆ, 52 100 Pula</item>
      <item>MAKSIMILIJAN BLAŠKOVIĆ, 52 215 Vodnjan</item>
      <item>RONALD ŠURAN, 52 403,Gračišće</item>
      <item>ANTE SMOLJO, 51 000 Rijeka</item>
      <item>MILAN ŠVERKO, 52 100 Pula</item>
      <item>ĐON BULEŠIĆ, 52 100 Pula</item>
      <item>KATICA MUJANOVIĆ, 49 244,Stubičke Toplice</item>
      <item>ORLANDO BULEŠIĆ, 52 100 Pula</item>
      <item>BOJAN GAJIĆ, 52 100 Pula</item>
      <item>MAKSIMILIJAN BLAŠKOVIĆ, 52 215,Vodnjan</item>
      <item>Senka Perhat, 51 000 Rijeka</item>
      <item>Bojan Šikanić</item>
      <item>Željka Broz Manestar</item>
      <item>Dražen Ezgeta, OIB 62061046523, Mateo Benussi Cio 8,52440 Poreč</item>
      <item>INFOBIP d.o.o. za informatičke usluge, OIB 29756659895, Istarska 43/A,52100 Vodnjan</item>
      <item>Općinski sud Pula zk odjel, Kranjčevićeva 8,52100 Pula</item>
      <item>Tiziano Sošić, G. Tartini 15,52100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49284500184</item>
      <item>, OIB 02535697732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62061046523</item>
      <item>, OIB 29756659895</item>
      <item>, OIB null</item>
      <item>, OIB null</item>
    </izvorni_sadrzaj>
    <derivirana_varijabla naziv="DomainObject.Predmet.SudioniciListNazivOIB_1">
      <item>, OIB null</item>
      <item>, OIB 49284500184</item>
      <item>, OIB 02535697732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62061046523</item>
      <item>, OIB 29756659895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Ezgeta, OIB 62061046523, Ulica Mateo Benussi br. 8 Poreč</item>
    </izvorni_sadrzaj>
    <derivirana_varijabla naziv="DomainObject.Predmet.StecajniUpraviteljiListAddressOIB_1">
      <item>Dražen Ezgeta, OIB 62061046523, Ulica Mateo Benussi br. 8 Poreč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358</properties:Words>
  <properties:Characters>1734</properties:Characters>
  <properties:Lines>54</properties:Lines>
  <properties:Paragraphs>32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2016-05-30T11:32:00Z</dcterms:created>
  <dc:creator>dcmelik</dc:creator>
  <cp:lastModifiedBy>Jasna Radulović</cp:lastModifiedBy>
  <cp:lastPrinted>2015-07-20T11:38:00Z</cp:lastPrinted>
  <dcterms:modified xmlns:xsi="http://www.w3.org/2001/XMLSchema-instance" xsi:type="dcterms:W3CDTF">2016-05-30T11:35:00Z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