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576d" w14:paraId="73c576d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FF1454" w:rsidP="00AA1AD1" w:rsidR="00AA1AD1" w:rsidRPr="001C1615">
      <w:pPr>
        <w:jc w:val="center"/>
        <w:rPr>
          <w:b/>
        </w:rPr>
      </w:pPr>
      <w:r>
        <w:rPr>
          <w:b/>
        </w:rPr>
        <w:t xml:space="preserve">U I M E  </w:t>
      </w:r>
      <w:r w:rsidR="00AA1AD1" w:rsidRPr="001C1615">
        <w:rPr>
          <w:b/>
        </w:rPr>
        <w:t xml:space="preserve">R E P U B L I K </w:t>
      </w:r>
      <w:r>
        <w:rPr>
          <w:b/>
        </w:rPr>
        <w:t>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34702A">
        <w:t>2</w:t>
      </w:r>
      <w:r w:rsidR="00B557EA">
        <w:t>9</w:t>
      </w:r>
      <w:r w:rsidR="00950688" w:rsidRPr="001C1615">
        <w:t xml:space="preserve">. </w:t>
      </w:r>
      <w:r w:rsidR="0034702A">
        <w:t>veljače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34702A">
        <w:t>WE ARE FOR YOU d.o.o.</w:t>
      </w:r>
      <w:r w:rsidR="001C1615" w:rsidRPr="001C1615">
        <w:t xml:space="preserve">, </w:t>
      </w:r>
      <w:r w:rsidR="006A7744" w:rsidRPr="001C1615">
        <w:t>OIB:</w:t>
      </w:r>
      <w:r w:rsidR="00206F6C" w:rsidRPr="00206F6C">
        <w:rPr>
          <w:rFonts w:cs="Arial" w:hAnsi="Arial" w:ascii="Arial"/>
          <w:color w:val="003366"/>
          <w:sz w:val="18"/>
          <w:szCs w:val="18"/>
        </w:rPr>
        <w:t xml:space="preserve"> </w:t>
      </w:r>
      <w:r w:rsidR="0034702A">
        <w:t>49209586312</w:t>
      </w:r>
      <w:r w:rsidR="00950688" w:rsidRPr="001C1615">
        <w:t xml:space="preserve">, </w:t>
      </w:r>
      <w:r w:rsidR="0034702A">
        <w:t>Poreč</w:t>
      </w:r>
      <w:r w:rsidR="000269F8" w:rsidRPr="001C1615">
        <w:t xml:space="preserve">, </w:t>
      </w:r>
      <w:r w:rsidR="0034702A">
        <w:t>Materada 31</w:t>
      </w:r>
      <w:r w:rsidR="006A7744" w:rsidRPr="001C1615">
        <w:t xml:space="preserve">, </w:t>
      </w:r>
      <w:r w:rsidR="00676F5A" w:rsidRPr="001C1615">
        <w:t xml:space="preserve">dana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34702A" w:rsidRPr="0034702A">
        <w:t>WE ARE FOR YOU d.o.o., OIB: 49209586312, Poreč, Materada 31</w:t>
      </w:r>
      <w:r w:rsidRPr="001C1615">
        <w:t xml:space="preserve">, </w:t>
      </w:r>
      <w:r w:rsidR="0057015A" w:rsidRPr="001C1615">
        <w:t>s danom</w:t>
      </w:r>
      <w:r w:rsidR="00B557EA">
        <w:t xml:space="preserve"> </w:t>
      </w:r>
      <w:r w:rsidR="00206F6C">
        <w:t>3</w:t>
      </w:r>
      <w:r w:rsidR="00FF1454">
        <w:t>.</w:t>
      </w:r>
      <w:r w:rsidR="005C4D09" w:rsidRPr="001C1615">
        <w:t xml:space="preserve"> </w:t>
      </w:r>
      <w:r w:rsidR="00206F6C">
        <w:t>ožujka</w:t>
      </w:r>
      <w:r w:rsidR="005C4D09" w:rsidRPr="001C1615">
        <w:t xml:space="preserve">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B557EA">
        <w:t>13</w:t>
      </w:r>
      <w:r w:rsidR="001C1615" w:rsidRPr="001C1615">
        <w:t xml:space="preserve">,00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</w:t>
      </w:r>
      <w:r w:rsidR="000376D2">
        <w:t>tranici e-Oglasna ploča sudova.</w:t>
      </w:r>
    </w:p>
    <w:p w:rsidRDefault="0057015A" w:rsidP="0057015A" w:rsidR="0057015A" w:rsidRPr="001C1615">
      <w:pPr>
        <w:jc w:val="both"/>
      </w:pPr>
    </w:p>
    <w:p w:rsidRDefault="0057015A" w:rsidP="00A95C9A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B557EA" w:rsidRPr="0061079D">
        <w:t>Tomislav Čoga</w:t>
      </w:r>
      <w:r w:rsidR="00B557EA" w:rsidRPr="0061079D">
        <w:rPr>
          <w:rFonts w:cstheme="majorBidi" w:hAnsiTheme="majorBidi" w:asciiTheme="majorBidi"/>
        </w:rPr>
        <w:t xml:space="preserve"> iz Zagreba, Vranovinski ogranak I 2, OIB:82870226709</w:t>
      </w:r>
      <w:r w:rsidR="00B557EA">
        <w:rPr>
          <w:rFonts w:cstheme="majorBidi" w:hAnsiTheme="majorBidi" w:asciiTheme="majorBidi"/>
        </w:rPr>
        <w:t>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34702A" w:rsidRPr="0034702A">
        <w:t>WE ARE FOR YOU d.o.o., OIB: 49209586312, Poreč, Materada 31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>Financijska agencija, RC Rijeka, Podružnica Pula podnijel</w:t>
      </w:r>
      <w:r w:rsidR="00FF1454">
        <w:t xml:space="preserve">a je Trgovačkom sudu u Pazinu </w:t>
      </w:r>
      <w:r w:rsidR="00B557EA">
        <w:t>29</w:t>
      </w:r>
      <w:r w:rsidRPr="001C1615">
        <w:t xml:space="preserve">. </w:t>
      </w:r>
      <w:r w:rsidR="00206F6C">
        <w:t>veljače</w:t>
      </w:r>
      <w:r w:rsidRPr="001C1615"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B557EA">
        <w:t>25</w:t>
      </w:r>
      <w:r w:rsidRPr="001C1615">
        <w:t xml:space="preserve">. </w:t>
      </w:r>
      <w:r w:rsidR="00846C78">
        <w:t>veljače 2016</w:t>
      </w:r>
      <w:r w:rsidRPr="001C1615">
        <w:t xml:space="preserve">. u Očevidniku redoslijeda osnova za plaćanje ima evidentirane neizvršene osnove za plaćanje u neprekinutom razdoblju od </w:t>
      </w:r>
      <w:r w:rsidR="00846C78">
        <w:t>120</w:t>
      </w:r>
      <w:r w:rsidRPr="001C1615">
        <w:t xml:space="preserve"> dana u ukupnom iznosu od </w:t>
      </w:r>
      <w:r w:rsidR="00846C78">
        <w:t>8</w:t>
      </w:r>
      <w:r w:rsidRPr="001C1615">
        <w:t>.</w:t>
      </w:r>
      <w:r w:rsidR="00846C78">
        <w:t>452</w:t>
      </w:r>
      <w:r w:rsidRPr="001C1615">
        <w:t>,</w:t>
      </w:r>
      <w:r w:rsidR="00846C78">
        <w:t>06</w:t>
      </w:r>
      <w:r w:rsidRPr="001C1615">
        <w:t xml:space="preserve"> kn, da nema zaposlenih, da ima otvorene račune kod </w:t>
      </w:r>
      <w:r w:rsidR="00206F6C">
        <w:t>Erste &amp; Steiermarkische bank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206F6C">
        <w:t>11</w:t>
      </w:r>
      <w:r w:rsidRPr="001C1615">
        <w:t xml:space="preserve">. </w:t>
      </w:r>
      <w:r w:rsidR="00206F6C">
        <w:t>studenog</w:t>
      </w:r>
      <w:r w:rsidRPr="001C1615"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 je</w:t>
      </w:r>
      <w:r w:rsidR="00B557EA" w:rsidRPr="00B557EA">
        <w:t xml:space="preserve"> </w:t>
      </w:r>
      <w:r w:rsidR="00B557EA" w:rsidRPr="0061079D">
        <w:t>Tomislav Čoga</w:t>
      </w:r>
      <w:r w:rsidR="00B557EA" w:rsidRPr="0061079D">
        <w:rPr>
          <w:rFonts w:cstheme="majorBidi" w:hAnsiTheme="majorBidi" w:asciiTheme="majorBidi"/>
        </w:rPr>
        <w:t xml:space="preserve"> iz Zagreba</w:t>
      </w:r>
      <w:r w:rsidR="00B557EA">
        <w:rPr>
          <w:rFonts w:cstheme="majorBidi" w:hAnsiTheme="majorBidi" w:asciiTheme="majorBidi"/>
        </w:rPr>
        <w:t>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206F6C">
        <w:t>3</w:t>
      </w:r>
      <w:r w:rsidR="005C4D09" w:rsidRPr="001C1615">
        <w:t xml:space="preserve">. </w:t>
      </w:r>
      <w:r w:rsidR="00206F6C">
        <w:t>ožujka</w:t>
      </w:r>
      <w:r w:rsidR="005C4D09" w:rsidRPr="001C1615">
        <w:t xml:space="preserve"> 2017.</w:t>
      </w:r>
      <w:r w:rsidRPr="001C1615">
        <w:t xml:space="preserve"> </w:t>
      </w:r>
    </w:p>
    <w:p w:rsidRDefault="00B557EA" w:rsidP="00746D2C" w:rsidR="00746D2C"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</w:t>
      </w:r>
    </w:p>
    <w:p w:rsidRDefault="00B557EA" w:rsidP="00B557EA" w:rsidR="00CD296A" w:rsidRPr="001C16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</w:t>
      </w:r>
      <w:r w:rsidR="000F3E74" w:rsidRPr="001C1615">
        <w:t>S</w:t>
      </w:r>
      <w:r w:rsidR="00360AB6" w:rsidRPr="001C1615">
        <w:t>utkinja</w:t>
      </w:r>
      <w:r w:rsidR="005C41BA" w:rsidRPr="001C1615">
        <w:tab/>
      </w:r>
      <w:r w:rsidR="005C41BA" w:rsidRPr="001C1615">
        <w:tab/>
        <w:t xml:space="preserve">       </w:t>
      </w:r>
      <w:r w:rsidR="00746D2C">
        <w:t xml:space="preserve">          </w:t>
      </w:r>
      <w:r>
        <w:t xml:space="preserve">                                                                               </w:t>
      </w:r>
      <w:r w:rsidR="00115899" w:rsidRPr="001C1615">
        <w:t>Ana Markač</w:t>
      </w:r>
    </w:p>
    <w:p w:rsidRDefault="00B557EA" w:rsidP="00D757E0" w:rsidR="00B557EA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U spis </w:t>
      </w:r>
    </w:p>
    <w:p w:rsidRDefault="0020610B" w:rsidP="004903F7" w:rsidR="0020610B" w:rsidRPr="001C1615"/>
    <w:sectPr w:rsidSect="00FF1454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1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C78" w:rsidP="00AA1AD1" w:rsidR="00846C78">
      <w:r>
        <w:separator/>
      </w:r>
    </w:p>
  </w:endnote>
  <w:endnote w:id="0" w:type="continuationSeparator">
    <w:p w:rsidRDefault="00846C78" w:rsidP="00AA1AD1" w:rsidR="0084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C78" w:rsidP="00AA1AD1" w:rsidR="00846C78">
      <w:r>
        <w:separator/>
      </w:r>
    </w:p>
  </w:footnote>
  <w:footnote w:id="0" w:type="continuationSeparator">
    <w:p w:rsidRDefault="00846C78" w:rsidP="00AA1AD1" w:rsidR="0084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360AB6" w:rsidR="00846C78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A06E65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846C78" w:rsidP="00FF1454" w:rsidR="00846C7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34702A">
      <w:rPr>
        <w:sz w:val="22"/>
        <w:szCs w:val="22"/>
      </w:rPr>
      <w:t>665</w:t>
    </w:r>
    <w:r>
      <w:rPr>
        <w:sz w:val="22"/>
        <w:szCs w:val="22"/>
      </w:rPr>
      <w:t>/16-</w:t>
    </w:r>
    <w:r w:rsidR="0034702A">
      <w:rPr>
        <w:sz w:val="22"/>
        <w:szCs w:val="22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C78" w:rsidP="0027036A" w:rsidR="00846C78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34702A">
      <w:rPr>
        <w:sz w:val="22"/>
        <w:szCs w:val="22"/>
      </w:rPr>
      <w:t>665/16-10</w:t>
    </w:r>
  </w:p>
  <w:p w:rsidRDefault="00846C78" w:rsidP="009364F0" w:rsidR="00846C78" w:rsidRPr="000E0307">
    <w:pPr>
      <w:pStyle w:val="Zaglavlje"/>
      <w:jc w:val="right"/>
    </w:pPr>
  </w:p>
  <w:p w:rsidRDefault="00846C78" w:rsidP="00F51031" w:rsidR="00846C78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376D2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06F6C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4702A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0BC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C78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06E65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0A6C"/>
    <w:rsid w:val="00B17535"/>
    <w:rsid w:val="00B2519B"/>
    <w:rsid w:val="00B269DD"/>
    <w:rsid w:val="00B30288"/>
    <w:rsid w:val="00B37945"/>
    <w:rsid w:val="00B42174"/>
    <w:rsid w:val="00B46913"/>
    <w:rsid w:val="00B50997"/>
    <w:rsid w:val="00B51EDD"/>
    <w:rsid w:val="00B557EA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5463"/>
    <w:rsid w:val="00BF74B8"/>
    <w:rsid w:val="00C01D24"/>
    <w:rsid w:val="00C033D2"/>
    <w:rsid w:val="00C22F07"/>
    <w:rsid w:val="00C27291"/>
    <w:rsid w:val="00C3656F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1454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0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A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A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A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A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0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A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A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A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A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 ARE FOR YOU d.o.o. POREČ</izvorni_sadrzaj>
    <derivirana_varijabla naziv="DomainObject.Predmet.ProtustrankaFormated_1">  WE ARE FOR YOU d.o.o. POREČ</derivirana_varijabla>
  </DomainObject.Predmet.ProtustrankaFormated>
  <DomainObject.Predmet.ProtustrankaFormatedOIB>
    <izvorni_sadrzaj>  WE ARE FOR YOU d.o.o. POREČ, OIB 49209586312</izvorni_sadrzaj>
    <derivirana_varijabla naziv="DomainObject.Predmet.ProtustrankaFormatedOIB_1">  WE ARE FOR YOU d.o.o. POREČ, OIB 49209586312</derivirana_varijabla>
  </DomainObject.Predmet.ProtustrankaFormatedOIB>
  <DomainObject.Predmet.ProtustrankaFormatedWithAdress>
    <izvorni_sadrzaj> WE ARE FOR YOU d.o.o. POREČ, Materada 31, 52440 Poreč</izvorni_sadrzaj>
    <derivirana_varijabla naziv="DomainObject.Predmet.ProtustrankaFormatedWithAdress_1"> WE ARE FOR YOU d.o.o. POREČ, Materada 31, 52440 Poreč</derivirana_varijabla>
  </DomainObject.Predmet.ProtustrankaFormatedWithAdress>
  <DomainObject.Predmet.ProtustrankaFormatedWithAdressOIB>
    <izvorni_sadrzaj> WE ARE FOR YOU d.o.o. POREČ, OIB 49209586312, Materada 31, 52440 Poreč</izvorni_sadrzaj>
    <derivirana_varijabla naziv="DomainObject.Predmet.ProtustrankaFormatedWithAdressOIB_1"> WE ARE FOR YOU d.o.o. POREČ, OIB 49209586312, Materada 31, 52440 Poreč</derivirana_varijabla>
  </DomainObject.Predmet.ProtustrankaFormatedWithAdressOIB>
  <DomainObject.Predmet.ProtustrankaWithAdress>
    <izvorni_sadrzaj>WE ARE FOR YOU d.o.o. POREČ Materada 31, 52440 Poreč</izvorni_sadrzaj>
    <derivirana_varijabla naziv="DomainObject.Predmet.ProtustrankaWithAdress_1">WE ARE FOR YOU d.o.o. POREČ Materada 31, 52440 Poreč</derivirana_varijabla>
  </DomainObject.Predmet.ProtustrankaWithAdress>
  <DomainObject.Predmet.ProtustrankaWithAdressOIB>
    <izvorni_sadrzaj>WE ARE FOR YOU d.o.o. POREČ, OIB 49209586312, Materada 31, 52440 Poreč</izvorni_sadrzaj>
    <derivirana_varijabla naziv="DomainObject.Predmet.ProtustrankaWithAdressOIB_1">WE ARE FOR YOU d.o.o. POREČ, OIB 49209586312, Materada 31, 52440 Poreč</derivirana_varijabla>
  </DomainObject.Predmet.ProtustrankaWithAdressOIB>
  <DomainObject.Predmet.ProtustrankaNazivFormated>
    <izvorni_sadrzaj>WE ARE FOR YOU d.o.o. POREČ</izvorni_sadrzaj>
    <derivirana_varijabla naziv="DomainObject.Predmet.ProtustrankaNazivFormated_1">WE ARE FOR YOU d.o.o. POREČ</derivirana_varijabla>
  </DomainObject.Predmet.ProtustrankaNazivFormated>
  <DomainObject.Predmet.ProtustrankaNazivFormatedOIB>
    <izvorni_sadrzaj>WE ARE FOR YOU d.o.o. POREČ, OIB 49209586312</izvorni_sadrzaj>
    <derivirana_varijabla naziv="DomainObject.Predmet.ProtustrankaNazivFormatedOIB_1">WE ARE FOR YOU d.o.o. POREČ, OIB 49209586312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81919.68</izvorni_sadrzaj>
    <derivirana_varijabla naziv="DomainObject.Predmet.TrenutnaVrijednost_1">81919.68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WE ARE FOR YOU d.o.o. POREČ</item>
    </izvorni_sadrzaj>
    <derivirana_varijabla naziv="DomainObject.Predmet.ProtuStrankaListFormated_1">
      <item>WE ARE FOR YOU d.o.o. POREČ</item>
    </derivirana_varijabla>
  </DomainObject.Predmet.ProtuStrankaListFormated>
  <DomainObject.Predmet.ProtuStrankaListFormatedOIB>
    <izvorni_sadrzaj>
      <item>WE ARE FOR YOU d.o.o. POREČ, OIB 49209586312</item>
    </izvorni_sadrzaj>
    <derivirana_varijabla naziv="DomainObject.Predmet.ProtuStrankaListFormatedOIB_1">
      <item>WE ARE FOR YOU d.o.o. POREČ, OIB 49209586312</item>
    </derivirana_varijabla>
  </DomainObject.Predmet.ProtuStrankaListFormatedOIB>
  <DomainObject.Predmet.ProtuStrankaListFormatedWithAdress>
    <izvorni_sadrzaj>
      <item>WE ARE FOR YOU d.o.o. POREČ, Materada 31, 52440 Poreč</item>
    </izvorni_sadrzaj>
    <derivirana_varijabla naziv="DomainObject.Predmet.ProtuStrankaListFormatedWithAdress_1">
      <item>WE ARE FOR YOU d.o.o. POREČ, Materada 31, 52440 Poreč</item>
    </derivirana_varijabla>
  </DomainObject.Predmet.ProtuStrankaListFormatedWithAdress>
  <DomainObject.Predmet.ProtuStrankaListFormatedWithAdressOIB>
    <izvorni_sadrzaj>
      <item>WE ARE FOR YOU d.o.o. POREČ, OIB 49209586312, Materada 31, 52440 Poreč</item>
    </izvorni_sadrzaj>
    <derivirana_varijabla naziv="DomainObject.Predmet.ProtuStrankaListFormatedWithAdressOIB_1">
      <item>WE ARE FOR YOU d.o.o. POREČ, OIB 49209586312, Materada 31, 52440 Poreč</item>
    </derivirana_varijabla>
  </DomainObject.Predmet.ProtuStrankaListFormatedWithAdressOIB>
  <DomainObject.Predmet.ProtuStrankaListNazivFormated>
    <izvorni_sadrzaj>
      <item>WE ARE FOR YOU d.o.o. POREČ</item>
    </izvorni_sadrzaj>
    <derivirana_varijabla naziv="DomainObject.Predmet.ProtuStrankaListNazivFormated_1">
      <item>WE ARE FOR YOU d.o.o. POREČ</item>
    </derivirana_varijabla>
  </DomainObject.Predmet.ProtuStrankaListNazivFormated>
  <DomainObject.Predmet.ProtuStrankaListNazivFormatedOIB>
    <izvorni_sadrzaj>
      <item>WE ARE FOR YOU d.o.o. POREČ, OIB 49209586312</item>
    </izvorni_sadrzaj>
    <derivirana_varijabla naziv="DomainObject.Predmet.ProtuStrankaListNazivFormatedOIB_1">
      <item>WE ARE FOR YOU d.o.o. POREČ, OIB 49209586312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WE ARE FOR YOU d.o.o. POREČ</izvorni_sadrzaj>
    <derivirana_varijabla naziv="DomainObject.Predmet.ProtustrankaIDrugi_1">WE ARE FOR YOU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WE ARE FOR YOU d.o.o. POREČ, OIB 49209586312, Materada 31, 52440 Poreč</izvorni_sadrzaj>
    <derivirana_varijabla naziv="DomainObject.Predmet.ProtustrankaIDrugiAdressOIB_1">WE ARE FOR YOU d.o.o. POREČ, OIB 49209586312, Materada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WE ARE FOR YOU d.o.o. POREČ</item>
    </izvorni_sadrzaj>
    <derivirana_varijabla naziv="DomainObject.Predmet.SudioniciListNaziv_1">
      <item>FINANCIJSKA AGENCIJA, RC RIJEKA, PODRUŽNICA PULA, PULA</item>
      <item>WE ARE FOR YOU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WE ARE FOR YOU d.o.o. POREČ, OIB 49209586312, Materada 31,52440 Poreč</item>
    </izvorni_sadrzaj>
    <derivirana_varijabla naziv="DomainObject.Predmet.SudioniciListAdressOIB_1">
      <item>FINANCIJSKA AGENCIJA, RC RIJEKA, PODRUŽNICA PULA, PULA, OIB 85821130368, Giardini 5,52100 Pula</item>
      <item>WE ARE FOR YOU d.o.o. POREČ, OIB 49209586312, Materada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49209586312</item>
    </izvorni_sadrzaj>
    <derivirana_varijabla naziv="DomainObject.Predmet.SudioniciListNazivOIB_1">
      <item>, OIB 85821130368</item>
      <item>, OIB 49209586312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E9AA8-C055-4800-B266-F184C717F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833</properties:Words>
  <properties:Characters>4433</properties:Characters>
  <properties:Lines>102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2017-03-03T10:23:00Z</dcterms:created>
  <dc:creator>Administrator</dc:creator>
  <cp:lastModifiedBy>Marijana Žuža</cp:lastModifiedBy>
  <cp:lastPrinted>2017-03-03T10:21:00Z</cp:lastPrinted>
  <dcterms:modified xmlns:xsi="http://www.w3.org/2001/XMLSchema-instance" xsi:type="dcterms:W3CDTF">2017-03-03T11:44:00Z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