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9092" w14:paraId="0df9092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F36845">
        <w:rPr>
          <w:b/>
          <w:sz w:val="24"/>
        </w:rPr>
        <w:t>1462</w:t>
      </w:r>
      <w:r w:rsidR="00180134" w:rsidRPr="00180134">
        <w:rPr>
          <w:b/>
          <w:sz w:val="24"/>
        </w:rPr>
        <w:t>/2017-</w:t>
      </w:r>
      <w:r w:rsidR="00F36845">
        <w:rPr>
          <w:b/>
          <w:sz w:val="24"/>
        </w:rPr>
        <w:t>8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proofErr w:type="spellStart"/>
      <w:r w:rsidR="00F36845">
        <w:rPr>
          <w:b/>
          <w:sz w:val="24"/>
          <w:szCs w:val="24"/>
        </w:rPr>
        <w:t>M.B</w:t>
      </w:r>
      <w:proofErr w:type="spellEnd"/>
      <w:r w:rsidR="00F36845">
        <w:rPr>
          <w:b/>
          <w:sz w:val="24"/>
          <w:szCs w:val="24"/>
        </w:rPr>
        <w:t>. GRUPA d.o.o., Slavonski Brod, Petra Svačića 4, OIB 87320740821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F36845">
        <w:rPr>
          <w:sz w:val="24"/>
          <w:szCs w:val="24"/>
        </w:rPr>
        <w:t>13</w:t>
      </w:r>
      <w:r w:rsidR="007A4695">
        <w:rPr>
          <w:sz w:val="24"/>
          <w:szCs w:val="24"/>
        </w:rPr>
        <w:t>. ožujka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80134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80134">
        <w:rPr>
          <w:sz w:val="24"/>
        </w:rPr>
        <w:t xml:space="preserve">Otvara se </w:t>
      </w:r>
      <w:r w:rsidR="006F696C" w:rsidRPr="00180134">
        <w:rPr>
          <w:sz w:val="24"/>
        </w:rPr>
        <w:t xml:space="preserve">skraćeni </w:t>
      </w:r>
      <w:r w:rsidR="008D4896" w:rsidRPr="00180134">
        <w:rPr>
          <w:sz w:val="24"/>
        </w:rPr>
        <w:t>stečajni postupak nad dužnikom</w:t>
      </w:r>
      <w:r w:rsidR="00D85F19" w:rsidRPr="00180134">
        <w:rPr>
          <w:sz w:val="24"/>
        </w:rPr>
        <w:t xml:space="preserve"> </w:t>
      </w:r>
      <w:proofErr w:type="spellStart"/>
      <w:r w:rsidR="00F36845">
        <w:rPr>
          <w:b/>
          <w:sz w:val="24"/>
          <w:szCs w:val="24"/>
        </w:rPr>
        <w:t>M.B</w:t>
      </w:r>
      <w:proofErr w:type="spellEnd"/>
      <w:r w:rsidR="00F36845">
        <w:rPr>
          <w:b/>
          <w:sz w:val="24"/>
          <w:szCs w:val="24"/>
        </w:rPr>
        <w:t>. GRUPA d.o.o., Slavonski Brod, Petra Svačića 4, OIB 87320740821</w:t>
      </w:r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C065AE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D3257">
        <w:rPr>
          <w:sz w:val="24"/>
        </w:rPr>
        <w:t>Za</w:t>
      </w:r>
      <w:r w:rsidR="00F36845">
        <w:rPr>
          <w:sz w:val="24"/>
        </w:rPr>
        <w:t xml:space="preserve"> stečajnu</w:t>
      </w:r>
      <w:r w:rsidR="00772FAC" w:rsidRPr="00DD3257">
        <w:rPr>
          <w:sz w:val="24"/>
        </w:rPr>
        <w:t xml:space="preserve"> </w:t>
      </w:r>
      <w:r w:rsidR="00F36845">
        <w:rPr>
          <w:sz w:val="24"/>
        </w:rPr>
        <w:t>upraviteljicu</w:t>
      </w:r>
      <w:r w:rsidR="00047129" w:rsidRPr="00DD3257">
        <w:rPr>
          <w:sz w:val="24"/>
        </w:rPr>
        <w:t xml:space="preserve"> imenuje se </w:t>
      </w:r>
      <w:r w:rsidR="00F36845">
        <w:rPr>
          <w:b/>
          <w:sz w:val="24"/>
        </w:rPr>
        <w:t>JELENA KORDIĆ. dipl. pravnica iz Višnjevca, E. Kvaternika 44A, OIB 78573539971</w:t>
      </w:r>
      <w:r w:rsidR="006A7767">
        <w:rPr>
          <w:b/>
          <w:sz w:val="24"/>
        </w:rPr>
        <w:t>.</w:t>
      </w:r>
    </w:p>
    <w:p w:rsidRDefault="00DD3257" w:rsidP="00DD3257" w:rsidR="00DD3257" w:rsidRPr="00DD3257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8013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80134">
        <w:rPr>
          <w:sz w:val="24"/>
        </w:rPr>
        <w:t>Zaključuje se skraćeni</w:t>
      </w:r>
      <w:r w:rsidR="00444D86" w:rsidRPr="00180134">
        <w:rPr>
          <w:sz w:val="24"/>
        </w:rPr>
        <w:t xml:space="preserve"> </w:t>
      </w:r>
      <w:r w:rsidR="00047129" w:rsidRPr="00180134">
        <w:rPr>
          <w:sz w:val="24"/>
        </w:rPr>
        <w:t>stečajni postupak na dužnikom</w:t>
      </w:r>
      <w:r w:rsidR="00D85F19" w:rsidRPr="00180134">
        <w:rPr>
          <w:sz w:val="24"/>
        </w:rPr>
        <w:t xml:space="preserve"> </w:t>
      </w:r>
      <w:proofErr w:type="spellStart"/>
      <w:r w:rsidR="00F36845">
        <w:rPr>
          <w:b/>
          <w:sz w:val="24"/>
          <w:szCs w:val="24"/>
        </w:rPr>
        <w:t>M.B</w:t>
      </w:r>
      <w:proofErr w:type="spellEnd"/>
      <w:r w:rsidR="00F36845">
        <w:rPr>
          <w:b/>
          <w:sz w:val="24"/>
          <w:szCs w:val="24"/>
        </w:rPr>
        <w:t>. GRUPA d.o.o., Slavonski Brod, Petra Svačića 4, OIB 87320740821</w:t>
      </w:r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F36845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F36845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je ovlašten</w:t>
      </w:r>
      <w:r w:rsidR="00F36845">
        <w:rPr>
          <w:sz w:val="24"/>
        </w:rPr>
        <w:t>a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F36845">
        <w:rPr>
          <w:b/>
          <w:sz w:val="24"/>
        </w:rPr>
        <w:t>1462</w:t>
      </w:r>
      <w:r w:rsidRPr="00180134">
        <w:rPr>
          <w:b/>
          <w:sz w:val="24"/>
        </w:rPr>
        <w:t>/2017-</w:t>
      </w:r>
      <w:r w:rsidR="00F36845">
        <w:rPr>
          <w:b/>
          <w:sz w:val="24"/>
        </w:rPr>
        <w:t>8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F36845">
        <w:rPr>
          <w:sz w:val="24"/>
        </w:rPr>
        <w:t xml:space="preserve">stečajna </w:t>
      </w:r>
      <w:r w:rsidRPr="00B41871">
        <w:rPr>
          <w:sz w:val="24"/>
        </w:rPr>
        <w:t>upravitelj</w:t>
      </w:r>
      <w:r w:rsidR="00F36845">
        <w:rPr>
          <w:sz w:val="24"/>
        </w:rPr>
        <w:t>ica</w:t>
      </w:r>
      <w:r w:rsidR="00B41871">
        <w:rPr>
          <w:sz w:val="24"/>
        </w:rPr>
        <w:t xml:space="preserve"> je duž</w:t>
      </w:r>
      <w:r w:rsidR="00F36845">
        <w:rPr>
          <w:sz w:val="24"/>
        </w:rPr>
        <w:t>n</w:t>
      </w:r>
      <w:r w:rsidR="00B41871">
        <w:rPr>
          <w:sz w:val="24"/>
        </w:rPr>
        <w:t>a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F36845">
        <w:rPr>
          <w:sz w:val="24"/>
        </w:rPr>
        <w:t xml:space="preserve">stečajne </w:t>
      </w:r>
      <w:r w:rsidR="00772FAC" w:rsidRPr="00B41871">
        <w:rPr>
          <w:sz w:val="24"/>
        </w:rPr>
        <w:t>upravi</w:t>
      </w:r>
      <w:r w:rsidR="00B41871" w:rsidRPr="00B41871">
        <w:rPr>
          <w:sz w:val="24"/>
        </w:rPr>
        <w:t>telj</w:t>
      </w:r>
      <w:r w:rsidR="00F36845">
        <w:rPr>
          <w:sz w:val="24"/>
        </w:rPr>
        <w:t>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F36845">
        <w:rPr>
          <w:sz w:val="24"/>
        </w:rPr>
        <w:t>18. listopada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F36845">
        <w:rPr>
          <w:b/>
          <w:sz w:val="24"/>
        </w:rPr>
        <w:t>1462</w:t>
      </w:r>
      <w:r w:rsidRPr="00180134">
        <w:rPr>
          <w:b/>
          <w:sz w:val="24"/>
        </w:rPr>
        <w:t>/2017-</w:t>
      </w:r>
      <w:r w:rsidR="00F36845">
        <w:rPr>
          <w:b/>
          <w:sz w:val="24"/>
        </w:rPr>
        <w:t>8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F3684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stečajne</w:t>
      </w:r>
      <w:r w:rsidR="00B479D5">
        <w:rPr>
          <w:sz w:val="24"/>
        </w:rPr>
        <w:t xml:space="preserve"> upravitelj</w:t>
      </w:r>
      <w:r>
        <w:rPr>
          <w:sz w:val="24"/>
        </w:rPr>
        <w:t>ice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  <w:r w:rsidR="00B479D5"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F36845">
        <w:rPr>
          <w:sz w:val="24"/>
        </w:rPr>
        <w:t>13</w:t>
      </w:r>
      <w:r w:rsidR="007A4695">
        <w:rPr>
          <w:sz w:val="24"/>
        </w:rPr>
        <w:t>. ožujka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174F8B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F36845">
        <w:rPr>
          <w:sz w:val="24"/>
        </w:rPr>
        <w:t xml:space="preserve"> stečajnoj</w:t>
      </w:r>
      <w:r w:rsidR="00B41871" w:rsidRPr="00B41871">
        <w:rPr>
          <w:sz w:val="24"/>
        </w:rPr>
        <w:t xml:space="preserve"> upravitelj</w:t>
      </w:r>
      <w:r w:rsidR="00F36845">
        <w:rPr>
          <w:sz w:val="24"/>
        </w:rPr>
        <w:t>ici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36845" w:rsidP="00B479D5" w:rsidR="00B479D5">
      <w:pPr>
        <w:rPr>
          <w:sz w:val="24"/>
        </w:rPr>
      </w:pPr>
      <w:r>
        <w:rPr>
          <w:sz w:val="24"/>
        </w:rPr>
        <w:t>5. predlagatelju,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74F8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15E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3684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F8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F8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91502.57</izvorni_sadrzaj>
    <derivirana_varijabla naziv="DomainObject.Predmet.InicijalnaVrijednost_1">91502.57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 1.  SZ</izvorni_sadrzaj>
    <derivirana_varijabla naziv="DomainObject.Predmet.PrimjedbaSuca_1">Čl.429 St 1.  SZ</derivirana_varijabla>
  </DomainObject.Predmet.PrimjedbaSuca>
  <DomainObject.Predmet.ProtustrankaFormated>
    <izvorni_sadrzaj>  M.B. GRUPA društvo s ograničenom odgovornošću za proizvodnju, trgovinu i usluge</izvorni_sadrzaj>
    <derivirana_varijabla naziv="DomainObject.Predmet.ProtustrankaFormated_1">  M.B. GRUPA društvo s ograničenom odgovornošću za proizvodnju, trgovinu i usluge</derivirana_varijabla>
  </DomainObject.Predmet.ProtustrankaFormated>
  <DomainObject.Predmet.ProtustrankaFormatedOIB>
    <izvorni_sadrzaj>  M.B. GRUPA društvo s ograničenom odgovornošću za proizvodnju, trgovinu i usluge, OIB 87320740821</izvorni_sadrzaj>
    <derivirana_varijabla naziv="DomainObject.Predmet.ProtustrankaFormatedOIB_1">  M.B. GRUPA društvo s ograničenom odgovornošću za proizvodnju, trgovinu i usluge, OIB 87320740821</derivirana_varijabla>
  </DomainObject.Predmet.ProtustrankaFormatedOIB>
  <DomainObject.Predmet.ProtustrankaFormatedWithAdress>
    <izvorni_sadrzaj> M.B. GRUPA društvo s ograničenom odgovornošću za proizvodnju, trgovinu i usluge, Petra Svačića 4, 35000 Slavonski Brod</izvorni_sadrzaj>
    <derivirana_varijabla naziv="DomainObject.Predmet.ProtustrankaFormatedWithAdress_1"> M.B. GRUPA društvo s ograničenom odgovornošću za proizvodnju, trgovinu i usluge, Petra Svačića 4, 35000 Slavonski Brod</derivirana_varijabla>
  </DomainObject.Predmet.ProtustrankaFormatedWithAdress>
  <DomainObject.Predmet.ProtustrankaFormatedWithAdressOIB>
    <izvorni_sadrzaj> M.B. GRUPA društvo s ograničenom odgovornošću za proizvodnju, trgovinu i usluge, OIB 87320740821, Petra Svačića 4, 35000 Slavonski Brod</izvorni_sadrzaj>
    <derivirana_varijabla naziv="DomainObject.Predmet.ProtustrankaFormatedWithAdressOIB_1"> M.B. GRUPA društvo s ograničenom odgovornošću za proizvodnju, trgovinu i usluge, OIB 87320740821, Petra Svačića 4, 35000 Slavonski Brod</derivirana_varijabla>
  </DomainObject.Predmet.ProtustrankaFormatedWithAdressOIB>
  <DomainObject.Predmet.ProtustrankaWithAdress>
    <izvorni_sadrzaj>M.B. GRUPA društvo s ograničenom odgovornošću za proizvodnju, trgovinu i usluge Petra Svačića 4, 35000 Slavonski Brod</izvorni_sadrzaj>
    <derivirana_varijabla naziv="DomainObject.Predmet.ProtustrankaWithAdress_1">M.B. GRUPA društvo s ograničenom odgovornošću za proizvodnju, trgovinu i usluge Petra Svačića 4, 35000 Slavonski Brod</derivirana_varijabla>
  </DomainObject.Predmet.ProtustrankaWithAdress>
  <DomainObject.Predmet.ProtustrankaWithAdressOIB>
    <izvorni_sadrzaj>M.B. GRUPA društvo s ograničenom odgovornošću za proizvodnju, trgovinu i usluge, OIB 87320740821, Petra Svačića 4, 35000 Slavonski Brod</izvorni_sadrzaj>
    <derivirana_varijabla naziv="DomainObject.Predmet.ProtustrankaWithAdressOIB_1">M.B. GRUPA društvo s ograničenom odgovornošću za proizvodnju, trgovinu i usluge, OIB 87320740821, Petra Svačića 4, 35000 Slavonski Brod</derivirana_varijabla>
  </DomainObject.Predmet.ProtustrankaWithAdressOIB>
  <DomainObject.Predmet.ProtustrankaNazivFormated>
    <izvorni_sadrzaj>M.B. GRUPA društvo s ograničenom odgovornošću za proizvodnju, trgovinu i usluge</izvorni_sadrzaj>
    <derivirana_varijabla naziv="DomainObject.Predmet.ProtustrankaNazivFormated_1">M.B. GRUPA društvo s ograničenom odgovornošću za proizvodnju, trgovinu i usluge</derivirana_varijabla>
  </DomainObject.Predmet.ProtustrankaNazivFormated>
  <DomainObject.Predmet.ProtustrankaNazivFormatedOIB>
    <izvorni_sadrzaj>M.B. GRUPA društvo s ograničenom odgovornošću za proizvodnju, trgovinu i usluge, OIB 87320740821</izvorni_sadrzaj>
    <derivirana_varijabla naziv="DomainObject.Predmet.ProtustrankaNazivFormatedOIB_1">M.B. GRUPA društvo s ograničenom odgovornošću za proizvodnju, trgovinu i usluge, OIB 87320740821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M.B. GRUPA društvo s ograničenom odgovornošću za proizvodnju, trgovinu i usluge</item>
    </izvorni_sadrzaj>
    <derivirana_varijabla naziv="DomainObject.Predmet.ProtuStrankaListFormated_1">
      <item>M.B. GRUPA društvo s ograničenom odgovornošću za proizvodnju, trgovinu i usluge</item>
    </derivirana_varijabla>
  </DomainObject.Predmet.ProtuStrankaListFormated>
  <DomainObject.Predmet.ProtuStrankaListFormatedOIB>
    <izvorni_sadrzaj>
      <item>M.B. GRUPA društvo s ograničenom odgovornošću za proizvodnju, trgovinu i usluge, OIB 87320740821</item>
    </izvorni_sadrzaj>
    <derivirana_varijabla naziv="DomainObject.Predmet.ProtuStrankaListFormatedOIB_1">
      <item>M.B. GRUPA društvo s ograničenom odgovornošću za proizvodnju, trgovinu i usluge, OIB 87320740821</item>
    </derivirana_varijabla>
  </DomainObject.Predmet.ProtuStrankaListFormatedOIB>
  <DomainObject.Predmet.ProtuStrankaListFormatedWithAdress>
    <izvorni_sadrzaj>
      <item>M.B. GRUPA društvo s ograničenom odgovornošću za proizvodnju, trgovinu i usluge, Petra Svačića 4, 35000 Slavonski Brod</item>
    </izvorni_sadrzaj>
    <derivirana_varijabla naziv="DomainObject.Predmet.ProtuStrankaListFormatedWithAdress_1">
      <item>M.B. GRUPA društvo s ograničenom odgovornošću za proizvodnju, trgovinu i usluge, Petra Svačića 4, 35000 Slavonski Brod</item>
    </derivirana_varijabla>
  </DomainObject.Predmet.ProtuStrankaListFormatedWithAdress>
  <DomainObject.Predmet.ProtuStrankaListFormatedWithAdressOIB>
    <izvorni_sadrzaj>
      <item>M.B. GRUPA društvo s ograničenom odgovornošću za proizvodnju, trgovinu i usluge, OIB 87320740821, Petra Svačića 4, 35000 Slavonski Brod</item>
    </izvorni_sadrzaj>
    <derivirana_varijabla naziv="DomainObject.Predmet.ProtuStrankaListFormatedWithAdressOIB_1">
      <item>M.B. GRUPA društvo s ograničenom odgovornošću za proizvodnju, trgovinu i usluge, OIB 87320740821, Petra Svačića 4, 35000 Slavonski Brod</item>
    </derivirana_varijabla>
  </DomainObject.Predmet.ProtuStrankaListFormatedWithAdressOIB>
  <DomainObject.Predmet.ProtuStrankaListNazivFormated>
    <izvorni_sadrzaj>
      <item>M.B. GRUPA društvo s ograničenom odgovornošću za proizvodnju, trgovinu i usluge</item>
    </izvorni_sadrzaj>
    <derivirana_varijabla naziv="DomainObject.Predmet.ProtuStrankaListNazivFormated_1">
      <item>M.B. GRUPA društvo s ograničenom odgovornošću za proizvodnju, trgovinu i usluge</item>
    </derivirana_varijabla>
  </DomainObject.Predmet.ProtuStrankaListNazivFormated>
  <DomainObject.Predmet.ProtuStrankaListNazivFormatedOIB>
    <izvorni_sadrzaj>
      <item>M.B. GRUPA društvo s ograničenom odgovornošću za proizvodnju, trgovinu i usluge, OIB 87320740821</item>
    </izvorni_sadrzaj>
    <derivirana_varijabla naziv="DomainObject.Predmet.ProtuStrankaListNazivFormatedOIB_1">
      <item>M.B. GRUPA društvo s ograničenom odgovornošću za proizvodnju, trgovinu i usluge, OIB 87320740821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M.B. GRUPA društvo s ograničenom odgovornošću za proizvodnju, trgovinu i usluge</izvorni_sadrzaj>
    <derivirana_varijabla naziv="DomainObject.Predmet.ProtustrankaIDrugi_1">M.B.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M.B. GRUPA društvo s ograničenom odgovornošću za proizvodnju, trgovinu i usluge, OIB 87320740821, Petra Svačića 4, 35000 Slavonski Brod</izvorni_sadrzaj>
    <derivirana_varijabla naziv="DomainObject.Predmet.ProtustrankaIDrugiAdressOIB_1">M.B. GRUPA društvo s ograničenom odgovornošću za proizvodnju, trgovinu i usluge, OIB 87320740821, Petra Svačića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M.B. GRUPA društvo s ograničenom odgovornošću za proizvodnju, trgovinu i usluge</item>
    </izvorni_sadrzaj>
    <derivirana_varijabla naziv="DomainObject.Predmet.SudioniciListNaziv_1">
      <item>Financijska agencija</item>
      <item>M.B. GRUPA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M.B. GRUPA društvo s ograničenom odgovornošću za proizvodnju, trgovinu i usluge, OIB 87320740821, Petra Svačića 4,35000 Slavonski Brod</item>
    </izvorni_sadrzaj>
    <derivirana_varijabla naziv="DomainObject.Predmet.SudioniciListAdressOIB_1">
      <item>Financijska agencija, OIB 85821130368, Ulica grada Vukovara 70,10000 Zagreb</item>
      <item>M.B. GRUPA društvo s ograničenom odgovornošću za proizvodnju, trgovinu i usluge, OIB 87320740821, Petra Svačića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87320740821</item>
    </izvorni_sadrzaj>
    <derivirana_varijabla naziv="DomainObject.Predmet.SudioniciListNazivOIB_1">
      <item>, OIB 85821130368</item>
      <item>, OIB 87320740821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1BFD0-855D-411D-B144-409EB76B8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843</properties:Words>
  <properties:Characters>4705</properties:Characters>
  <properties:Lines>135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2018-03-13T07:22:00Z</dcterms:created>
  <dc:creator>Trgovacki sud</dc:creator>
  <cp:lastModifiedBy>wsadmin</cp:lastModifiedBy>
  <cp:lastPrinted>2018-03-13T10:56:00Z</cp:lastPrinted>
  <dcterms:modified xmlns:xsi="http://www.w3.org/2001/XMLSchema-instance" xsi:type="dcterms:W3CDTF">2018-03-13T10:56:00Z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St-1462-17.docx)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