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ba08" w14:paraId="13aba0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 AGENCIJA STINA d.o.o. Hrvace, Vukove stine b</w:t>
      </w:r>
      <w:r w:rsidR="00C1069E">
        <w:t>.</w:t>
      </w:r>
      <w:r w:rsidR="00135B11">
        <w:t>b</w:t>
      </w:r>
      <w:r w:rsidR="00C1069E">
        <w:t>.</w:t>
      </w:r>
      <w:r w:rsidR="00270A8D">
        <w:t>, OIB: 47584236502, dana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Pr="00135B11">
        <w:t>AGENCIJA STINA d.o.o. Hrvace, Vukove stine b</w:t>
      </w:r>
      <w:r w:rsidR="00C1069E">
        <w:t>.</w:t>
      </w:r>
      <w:r w:rsidRPr="00135B11">
        <w:t>b</w:t>
      </w:r>
      <w:r w:rsidR="00C1069E">
        <w:t>.</w:t>
      </w:r>
      <w:r w:rsidRPr="00135B11">
        <w:t>, OIB: 47584236502,</w:t>
      </w:r>
      <w:r>
        <w:t xml:space="preserve"> na dan 1. rujna 2015. godine u Očevidniku redoslijeda osnova za plaćanje ima evidentiran dug na temelju neizvršenih osnova za plaćanje u ukupnom iznosu od 4.300.462,96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27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135B1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35B11">
      <w:t>522/2015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5BFC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STINA, putnička agencija, turizam, ugostiteljstvo, trgovina i usluge, d.o.o.</izvorni_sadrzaj>
    <derivirana_varijabla naziv="DomainObject.Predmet.ProtustrankaFormated_1">  AGENCIJA STINA, putnička agencija, turizam, ugostiteljstvo, trgovina i usluge, d.o.o.</derivirana_varijabla>
  </DomainObject.Predmet.ProtustrankaFormated>
  <DomainObject.Predmet.ProtustrankaFormatedOIB>
    <izvorni_sadrzaj>  AGENCIJA STINA, putnička agencija, turizam, ugostiteljstvo, trgovina i usluge, d.o.o., OIB 47584236502</izvorni_sadrzaj>
    <derivirana_varijabla naziv="DomainObject.Predmet.ProtustrankaFormatedOIB_1">  AGENCIJA STINA, putnička agencija, turizam, ugostiteljstvo, trgovina i usluge, d.o.o., OIB 47584236502</derivirana_varijabla>
  </DomainObject.Predmet.ProtustrankaFormatedOIB>
  <DomainObject.Predmet.ProtustrankaFormatedWithAdress>
    <izvorni_sadrzaj> AGENCIJA STINA, putnička agencija, turizam, ugostiteljstvo, trgovina i usluge, d.o.o., Vukove stine/bb, 21233 Hrvace</izvorni_sadrzaj>
    <derivirana_varijabla naziv="DomainObject.Predmet.ProtustrankaFormatedWithAdress_1"> AGENCIJA STINA, putnička agencija, turizam, ugostiteljstvo, trgovina i usluge, d.o.o., Vukove stine/bb, 21233 Hrvace</derivirana_varijabla>
  </DomainObject.Predmet.ProtustrankaFormatedWithAdress>
  <DomainObject.Predmet.ProtustrankaFormatedWithAdressOIB>
    <izvorni_sadrzaj> AGENCIJA STINA, putnička agencija, turizam, ugostiteljstvo, trgovina i usluge, d.o.o., OIB 47584236502, Vukove stine/bb, 21233 Hrvace</izvorni_sadrzaj>
    <derivirana_varijabla naziv="DomainObject.Predmet.ProtustrankaFormatedWithAdressOIB_1"> AGENCIJA STINA, putnička agencija, turizam, ugostiteljstvo, trgovina i usluge, d.o.o., OIB 47584236502, Vukove stine/bb, 21233 Hrvace</derivirana_varijabla>
  </DomainObject.Predmet.ProtustrankaFormatedWithAdressOIB>
  <DomainObject.Predmet.ProtustrankaWithAdress>
    <izvorni_sadrzaj>AGENCIJA STINA, putnička agencija, turizam, ugostiteljstvo, trgovina i usluge, d.o.o. Vukove stine/bb, 21233 Hrvace</izvorni_sadrzaj>
    <derivirana_varijabla naziv="DomainObject.Predmet.ProtustrankaWithAdress_1">AGENCIJA STINA, putnička agencija, turizam, ugostiteljstvo, trgovina i usluge, d.o.o. Vukove stine/bb, 21233 Hrvace</derivirana_varijabla>
  </DomainObject.Predmet.ProtustrankaWithAdress>
  <DomainObject.Predmet.ProtustrankaWithAdressOIB>
    <izvorni_sadrzaj>AGENCIJA STINA, putnička agencija, turizam, ugostiteljstvo, trgovina i usluge, d.o.o., OIB 47584236502, Vukove stine/bb, 21233 Hrvace</izvorni_sadrzaj>
    <derivirana_varijabla naziv="DomainObject.Predmet.ProtustrankaWithAdressOIB_1">AGENCIJA STINA, putnička agencija, turizam, ugostiteljstvo, trgovina i usluge, d.o.o., OIB 47584236502, Vukove stine/bb, 21233 Hrvace</derivirana_varijabla>
  </DomainObject.Predmet.ProtustrankaWithAdressOIB>
  <DomainObject.Predmet.ProtustrankaNazivFormated>
    <izvorni_sadrzaj>AGENCIJA STINA, putnička agencija, turizam, ugostiteljstvo, trgovina i usluge, d.o.o.</izvorni_sadrzaj>
    <derivirana_varijabla naziv="DomainObject.Predmet.ProtustrankaNazivFormated_1">AGENCIJA STINA, putnička agencija, turizam, ugostiteljstvo, trgovina i usluge, d.o.o.</derivirana_varijabla>
  </DomainObject.Predmet.ProtustrankaNazivFormated>
  <DomainObject.Predmet.ProtustrankaNazivFormatedOIB>
    <izvorni_sadrzaj>AGENCIJA STINA, putnička agencija, turizam, ugostiteljstvo, trgovina i usluge, d.o.o., OIB 47584236502</izvorni_sadrzaj>
    <derivirana_varijabla naziv="DomainObject.Predmet.ProtustrankaNazivFormatedOIB_1">AGENCIJA STINA, putnička agencija, turizam, ugostiteljstvo, trgovina i usluge, d.o.o., OIB 47584236502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4300462.96</izvorni_sadrzaj>
    <derivirana_varijabla naziv="DomainObject.Predmet.TrenutnaVrijednost_1">4300462.96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AGENCIJA STINA, putnička agencija, turizam, ugostiteljstvo, trgovina i usluge, d.o.o.</item>
    </izvorni_sadrzaj>
    <derivirana_varijabla naziv="DomainObject.Predmet.ProtuStrankaListFormated_1">
      <item>AGENCIJA STINA, putnička agencija, turizam, ugostiteljstvo, trgovina i usluge, d.o.o.</item>
    </derivirana_varijabla>
  </DomainObject.Predmet.ProtuStrankaListFormated>
  <DomainObject.Predmet.ProtuStrankaListFormatedOIB>
    <izvorni_sadrzaj>
      <item>AGENCIJA STINA, putnička agencija, turizam, ugostiteljstvo, trgovina i usluge, d.o.o., OIB 47584236502</item>
    </izvorni_sadrzaj>
    <derivirana_varijabla naziv="DomainObject.Predmet.ProtuStrankaListFormatedOIB_1">
      <item>AGENCIJA STINA, putnička agencija, turizam, ugostiteljstvo, trgovina i usluge, d.o.o., OIB 47584236502</item>
    </derivirana_varijabla>
  </DomainObject.Predmet.ProtuStrankaListFormatedOIB>
  <DomainObject.Predmet.ProtuStrankaListFormatedWithAdress>
    <izvorni_sadrzaj>
      <item>AGENCIJA STINA, putnička agencija, turizam, ugostiteljstvo, trgovina i usluge, d.o.o., Vukove stine/bb, 21233 Hrvace</item>
    </izvorni_sadrzaj>
    <derivirana_varijabla naziv="DomainObject.Predmet.ProtuStrankaListFormatedWithAdress_1">
      <item>AGENCIJA STINA, putnička agencija, turizam, ugostiteljstvo, trgovina i usluge, d.o.o., Vukove stine/bb, 21233 Hrvace</item>
    </derivirana_varijabla>
  </DomainObject.Predmet.ProtuStrankaListFormatedWithAdress>
  <DomainObject.Predmet.ProtuStrankaListFormatedWithAdressOIB>
    <izvorni_sadrzaj>
      <item>AGENCIJA STINA, putnička agencija, turizam, ugostiteljstvo, trgovina i usluge, d.o.o., OIB 47584236502, Vukove stine/bb, 21233 Hrvace</item>
    </izvorni_sadrzaj>
    <derivirana_varijabla naziv="DomainObject.Predmet.ProtuStrankaListFormatedWithAdressOIB_1">
      <item>AGENCIJA STINA, putnička agencija, turizam, ugostiteljstvo, trgovina i usluge, d.o.o., OIB 47584236502, Vukove stine/bb, 21233 Hrvace</item>
    </derivirana_varijabla>
  </DomainObject.Predmet.ProtuStrankaListFormatedWithAdressOIB>
  <DomainObject.Predmet.ProtuStrankaListNazivFormated>
    <izvorni_sadrzaj>
      <item>AGENCIJA STINA, putnička agencija, turizam, ugostiteljstvo, trgovina i usluge, d.o.o.</item>
    </izvorni_sadrzaj>
    <derivirana_varijabla naziv="DomainObject.Predmet.ProtuStrankaListNazivFormated_1">
      <item>AGENCIJA STINA, putnička agencija, turizam, ugostiteljstvo, trgovina i usluge, d.o.o.</item>
    </derivirana_varijabla>
  </DomainObject.Predmet.ProtuStrankaListNazivFormated>
  <DomainObject.Predmet.ProtuStrankaListNazivFormatedOIB>
    <izvorni_sadrzaj>
      <item>AGENCIJA STINA, putnička agencija, turizam, ugostiteljstvo, trgovina i usluge, d.o.o., OIB 47584236502</item>
    </izvorni_sadrzaj>
    <derivirana_varijabla naziv="DomainObject.Predmet.ProtuStrankaListNazivFormatedOIB_1">
      <item>AGENCIJA STINA, putnička agencija, turizam, ugostiteljstvo, trgovina i usluge, d.o.o., OIB 47584236502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AGENCIJA STINA, putnička agencija, turizam, ugostiteljstvo, trgovina i usluge, d.o.o.</izvorni_sadrzaj>
    <derivirana_varijabla naziv="DomainObject.Predmet.ProtustrankaIDrugi_1">AGENCIJA STINA, putnička agencija, turizam, ugostiteljstvo, trgovina i usluge, d.o.o.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AGENCIJA STINA, putnička agencija, turizam, ugostiteljstvo, trgovina i usluge, d.o.o., OIB 47584236502, Vukove stine/bb, 21233 Hrvace</izvorni_sadrzaj>
    <derivirana_varijabla naziv="DomainObject.Predmet.ProtustrankaIDrugiAdressOIB_1">AGENCIJA STINA, putnička agencija, turizam, ugostiteljstvo, trgovina i usluge, d.o.o., OIB 47584236502, Vukove stine/bb,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AGENCIJA STINA, putnička agencija, turizam, ugostiteljstvo, trgovina i usluge, d.o.o.</item>
    </izvorni_sadrzaj>
    <derivirana_varijabla naziv="DomainObject.Predmet.SudioniciListNaziv_1">
      <item>FINA, REGIONALNI CENTAR SPLIT</item>
      <item>AGENCIJA STINA, putnička agencija, turizam, ugostiteljstvo, trgovina i usluge, d.o.o.</item>
    </derivirana_varijabla>
  </DomainObject.Predmet.SudioniciListNaziv>
  <DomainObject.Predmet.SudioniciListAdressOIB>
    <izvorni_sadrzaj>
      <item>FINA, REGIONALNI CENTAR SPLIT, Mažuranićevo šetalište 24 b,21000 Split</item>
      <item>AGENCIJA STINA, putnička agencija, turizam, ugostiteljstvo, trgovina i usluge, d.o.o., OIB 47584236502, Vukove stine/bb,21233 Hrvace</item>
    </izvorni_sadrzaj>
    <derivirana_varijabla naziv="DomainObject.Predmet.SudioniciListAdressOIB_1">
      <item>FINA, REGIONALNI CENTAR SPLIT, Mažuranićevo šetalište 24 b,21000 Split</item>
      <item>AGENCIJA STINA, putnička agencija, turizam, ugostiteljstvo, trgovina i usluge, d.o.o., OIB 47584236502, Vukove stine/bb,21233 Hrvace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47584236502</item>
    </izvorni_sadrzaj>
    <derivirana_varijabla naziv="DomainObject.Predmet.SudioniciListNazivOIB_1">
      <item>, OIB null</item>
      <item>, OIB 47584236502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38385-EC55-4FB2-A606-66501EE77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1983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2016-01-26T12:01:00Z</cp:lastPrinted>
  <dcterms:modified xmlns:xsi="http://www.w3.org/2001/XMLSchema-instance" xsi:type="dcterms:W3CDTF">2016-01-27T07:29:00Z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