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898b" w14:paraId="56b898b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A221A5">
        <w:t>A. L. GRAĐEVINA</w:t>
      </w:r>
      <w:r w:rsidR="00A11550">
        <w:t xml:space="preserve"> </w:t>
      </w:r>
      <w:r w:rsidR="00A221A5">
        <w:t>j.</w:t>
      </w:r>
      <w:r w:rsidR="00A11550">
        <w:t xml:space="preserve">d.o.o. </w:t>
      </w:r>
      <w:r w:rsidR="00A221A5">
        <w:t>Poreč</w:t>
      </w:r>
      <w:r w:rsidR="00A11550">
        <w:t xml:space="preserve">, </w:t>
      </w:r>
      <w:r w:rsidR="008C7333">
        <w:t>Vrvari, Piantade 25</w:t>
      </w:r>
      <w:r w:rsidR="00A11550">
        <w:t xml:space="preserve">, OIB: </w:t>
      </w:r>
      <w:r w:rsidR="008C7333" w:rsidRPr="008C7333">
        <w:t>65895016397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C7333">
        <w:t xml:space="preserve">A. L. GRAĐEVINA j.d.o.o. Poreč, Vrvari, Piantade 25, OIB: </w:t>
      </w:r>
      <w:r w:rsidR="008C7333" w:rsidRPr="008C7333">
        <w:t>65895016397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C7333">
        <w:rPr>
          <w:b/>
          <w:lang w:val="pl-PL"/>
        </w:rPr>
        <w:t>9:15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8C7333">
        <w:t xml:space="preserve">A. L. GRAĐEVINA j.d.o.o. Poreč, Vrvari, Piantade 25,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74563B">
        <w:rPr>
          <w:lang w:val="sv-SE"/>
        </w:rPr>
        <w:t xml:space="preserve">Andjelko Lukić, Vrvari, Piantade 25.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74563B">
        <w:rPr>
          <w:lang w:val="sv-SE"/>
        </w:rPr>
        <w:t>Andjelko Lukić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74563B">
        <w:rPr>
          <w:lang w:val="sv-SE"/>
        </w:rPr>
        <w:t>Andjelku Lukiću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E18AA">
        <w:rPr>
          <w:lang w:val="sv-SE"/>
        </w:rPr>
        <w:t>POREČ</w:t>
      </w:r>
      <w:r w:rsidR="00FE5533">
        <w:rPr>
          <w:lang w:val="sv-SE"/>
        </w:rPr>
        <w:t xml:space="preserve">, </w:t>
      </w:r>
      <w:r w:rsidR="008E18AA">
        <w:rPr>
          <w:lang w:val="sv-SE"/>
        </w:rPr>
        <w:t xml:space="preserve">Poreč, </w:t>
      </w:r>
      <w:r w:rsidR="008E18AA" w:rsidRPr="008B5D81">
        <w:rPr>
          <w:lang w:val="sv-SE"/>
        </w:rPr>
        <w:t>M. Vlašića 24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B6D8C">
        <w:t>24</w:t>
      </w:r>
      <w:r w:rsidR="003E00AF">
        <w:t xml:space="preserve">. </w:t>
      </w:r>
      <w:r w:rsidR="006B6D8C">
        <w:t xml:space="preserve">listopada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91B63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8C7333">
        <w:t xml:space="preserve">A. L. GRAĐEVINA j.d.o.o. Poreč, Vrvari, Piantade 25,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74563B">
        <w:rPr>
          <w:lang w:val="sv-SE"/>
        </w:rPr>
        <w:t>Andjelko Lukić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B5D81" w:rsidRPr="008B5D81">
        <w:rPr>
          <w:lang w:val="sv-SE"/>
        </w:rPr>
        <w:t>CVH, STP “Poreč”</w:t>
      </w:r>
      <w:r w:rsidR="008B5D81">
        <w:rPr>
          <w:lang w:val="sv-SE"/>
        </w:rPr>
        <w:t xml:space="preserve">, </w:t>
      </w:r>
      <w:r w:rsidR="008B5D81" w:rsidRPr="008B5D81">
        <w:rPr>
          <w:lang w:val="sv-SE"/>
        </w:rPr>
        <w:t>M. Vlašića 24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7C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A221A5">
      <w:t>Posl. broj: 4 St-358/2018-3</w:t>
    </w:r>
  </w:p>
  <w:p w:rsidRDefault="00AD27C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A221A5">
      <w:t>358/2018-3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D27CE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4371F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7C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7C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7C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7C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7C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7C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7C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7C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GRAĐEVINA j.d.o.o. POREČ zastupanog po punomoćniku Andjelko Lukić</izvorni_sadrzaj>
    <derivirana_varijabla naziv="DomainObject.Predmet.ProtustrankaFormated_1">  A. L. GRAĐEVINA j.d.o.o. POREČ zastupanog po punomoćniku Andjelko Lukić</derivirana_varijabla>
  </DomainObject.Predmet.ProtustrankaFormated>
  <DomainObject.Predmet.ProtustrankaFormatedOIB>
    <izvorni_sadrzaj>  A. L. GRAĐEVINA j.d.o.o. POREČ, OIB 65895016397 zastupanog po punomoćniku Andjelko Lukić</izvorni_sadrzaj>
    <derivirana_varijabla naziv="DomainObject.Predmet.ProtustrankaFormatedOIB_1">  A. L. GRAĐEVINA j.d.o.o. POREČ, OIB 65895016397 zastupanog po punomoćniku Andjelko Lukić</derivirana_varijabla>
  </DomainObject.Predmet.ProtustrankaFormatedOIB>
  <DomainObject.Predmet.ProtustrankaFormatedWithAdress>
    <izvorni_sadrzaj> A. L. GRAĐEVINA j.d.o.o. POREČ, Vrvari, Piantade 25, 52440 Poreč zastupanog po punomoćniku Andjelko Lukić</izvorni_sadrzaj>
    <derivirana_varijabla naziv="DomainObject.Predmet.ProtustrankaFormatedWithAdress_1"> A. L. GRAĐEVINA j.d.o.o. POREČ, Vrvari, Piantade 25, 52440 Poreč zastupanog po punomoćniku Andjelko Lukić</derivirana_varijabla>
  </DomainObject.Predmet.ProtustrankaFormatedWithAdress>
  <DomainObject.Predmet.ProtustrankaFormatedWithAdressOIB>
    <izvorni_sadrzaj> A. L. GRAĐEVINA j.d.o.o. POREČ, OIB 65895016397, Vrvari, Piantade 25, 52440 Poreč zastupanog po punomoćniku Andjelko Lukić</izvorni_sadrzaj>
    <derivirana_varijabla naziv="DomainObject.Predmet.ProtustrankaFormatedWithAdressOIB_1"> A. L. GRAĐEVINA j.d.o.o. POREČ, OIB 65895016397, Vrvari, Piantade 25, 52440 Poreč zastupanog po punomoćniku Andjelko Lukić</derivirana_varijabla>
  </DomainObject.Predmet.ProtustrankaFormatedWithAdressOIB>
  <DomainObject.Predmet.ProtustrankaWithAdress>
    <izvorni_sadrzaj>A. L. GRAĐEVINA j.d.o.o. POREČ Vrvari, Piantade 25, 52440 Poreč</izvorni_sadrzaj>
    <derivirana_varijabla naziv="DomainObject.Predmet.ProtustrankaWithAdress_1">A. L. GRAĐEVINA j.d.o.o. POREČ Vrvari, Piantade 25, 52440 Poreč</derivirana_varijabla>
  </DomainObject.Predmet.ProtustrankaWithAdress>
  <DomainObject.Predmet.ProtustrankaWithAdressOIB>
    <izvorni_sadrzaj>A. L. GRAĐEVINA j.d.o.o. POREČ, OIB 65895016397, Vrvari, Piantade 25, 52440 Poreč</izvorni_sadrzaj>
    <derivirana_varijabla naziv="DomainObject.Predmet.ProtustrankaWithAdressOIB_1">A. L. GRAĐEVINA j.d.o.o. POREČ, OIB 65895016397, Vrvari, Piantade 25, 52440 Poreč</derivirana_varijabla>
  </DomainObject.Predmet.ProtustrankaWithAdressOIB>
  <DomainObject.Predmet.ProtustrankaNazivFormated>
    <izvorni_sadrzaj>A. L. GRAĐEVINA j.d.o.o. POREČ</izvorni_sadrzaj>
    <derivirana_varijabla naziv="DomainObject.Predmet.ProtustrankaNazivFormated_1">A. L. GRAĐEVINA j.d.o.o. POREČ</derivirana_varijabla>
  </DomainObject.Predmet.ProtustrankaNazivFormated>
  <DomainObject.Predmet.ProtustrankaNazivFormatedOIB>
    <izvorni_sadrzaj>A. L. GRAĐEVINA j.d.o.o. POREČ, OIB 65895016397</izvorni_sadrzaj>
    <derivirana_varijabla naziv="DomainObject.Predmet.ProtustrankaNazivFormatedOIB_1">A. L. GRAĐEVINA j.d.o.o. POREČ, OIB 65895016397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83068.04</izvorni_sadrzaj>
    <derivirana_varijabla naziv="DomainObject.Predmet.TrenutnaVrijednost_1">83068.04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GRAĐEVINA j.d.o.o. POREČ zastupanog po punomoćniku Andjelko Lukić</item>
    </izvorni_sadrzaj>
    <derivirana_varijabla naziv="DomainObject.Predmet.ProtuStrankaListFormated_1">
      <item>A. L. GRAĐEVINA j.d.o.o. POREČ zastupanog po punomoćniku Andjelko Lukić</item>
    </derivirana_varijabla>
  </DomainObject.Predmet.ProtuStrankaListFormated>
  <DomainObject.Predmet.ProtuStrankaListFormatedOIB>
    <izvorni_sadrzaj>
      <item>A. L. GRAĐEVINA j.d.o.o. POREČ, OIB 65895016397 zastupanog po punomoćniku Andjelko Lukić</item>
    </izvorni_sadrzaj>
    <derivirana_varijabla naziv="DomainObject.Predmet.ProtuStrankaListFormatedOIB_1">
      <item>A. L. GRAĐEVINA j.d.o.o. POREČ, OIB 65895016397 zastupanog po punomoćniku Andjelko Lukić</item>
    </derivirana_varijabla>
  </DomainObject.Predmet.ProtuStrankaListFormatedOIB>
  <DomainObject.Predmet.ProtuStrankaListFormatedWithAdress>
    <izvorni_sadrzaj>
      <item>A. L. GRAĐEVINA j.d.o.o. POREČ, Vrvari, Piantade 25, 52440 Poreč zastupanog po punomoćniku Andjelko Lukić</item>
    </izvorni_sadrzaj>
    <derivirana_varijabla naziv="DomainObject.Predmet.ProtuStrankaListFormatedWithAdress_1">
      <item>A. L. GRAĐEVINA j.d.o.o. POREČ, Vrvari, Piantade 25, 52440 Poreč zastupanog po punomoćniku Andjelko Lukić</item>
    </derivirana_varijabla>
  </DomainObject.Predmet.ProtuStrankaListFormatedWithAdress>
  <DomainObject.Predmet.ProtuStrankaListFormatedWithAdressOIB>
    <izvorni_sadrzaj>
      <item>A. L. GRAĐEVINA j.d.o.o. POREČ, OIB 65895016397, Vrvari, Piantade 25, 52440 Poreč zastupanog po punomoćniku Andjelko Lukić</item>
    </izvorni_sadrzaj>
    <derivirana_varijabla naziv="DomainObject.Predmet.ProtuStrankaListFormatedWithAdressOIB_1">
      <item>A. L. GRAĐEVINA j.d.o.o. POREČ, OIB 65895016397, Vrvari, Piantade 25, 52440 Poreč zastupanog po punomoćniku Andjelko Lukić</item>
    </derivirana_varijabla>
  </DomainObject.Predmet.ProtuStrankaListFormatedWithAdressOIB>
  <DomainObject.Predmet.ProtuStrankaListNazivFormated>
    <izvorni_sadrzaj>
      <item>A. L. GRAĐEVINA j.d.o.o. POREČ</item>
    </izvorni_sadrzaj>
    <derivirana_varijabla naziv="DomainObject.Predmet.ProtuStrankaListNazivFormated_1">
      <item>A. L. GRAĐEVINA j.d.o.o. POREČ</item>
    </derivirana_varijabla>
  </DomainObject.Predmet.ProtuStrankaListNazivFormated>
  <DomainObject.Predmet.ProtuStrankaListNazivFormatedOIB>
    <izvorni_sadrzaj>
      <item>A. L. GRAĐEVINA j.d.o.o. POREČ, OIB 65895016397</item>
    </izvorni_sadrzaj>
    <derivirana_varijabla naziv="DomainObject.Predmet.ProtuStrankaListNazivFormatedOIB_1">
      <item>A. L. GRAĐEVINA j.d.o.o. POREČ, OIB 65895016397</item>
    </derivirana_varijabla>
  </DomainObject.Predmet.ProtuStrankaListNazivFormatedOIB>
  <DomainObject.Predmet.OstaliListFormated>
    <izvorni_sadrzaj>
      <item>Andjelko Lukić punomoćnik sudionika u postupku A. L. GRAĐEVINA j.d.o.o. POREČ</item>
    </izvorni_sadrzaj>
    <derivirana_varijabla naziv="DomainObject.Predmet.OstaliListFormated_1">
      <item>Andjelko Lukić punomoćnik sudionika u postupku A. L. GRAĐEVINA j.d.o.o. POREČ</item>
    </derivirana_varijabla>
  </DomainObject.Predmet.OstaliListFormated>
  <DomainObject.Predmet.OstaliListFormatedOIB>
    <izvorni_sadrzaj>
      <item>Andjelko Lukić, OIB 04065705412 punomoćnik sudionika u postupku A. L. GRAĐEVINA j.d.o.o. POREČ</item>
    </izvorni_sadrzaj>
    <derivirana_varijabla naziv="DomainObject.Predmet.OstaliListFormatedOIB_1">
      <item>Andjelko Lukić, OIB 04065705412 punomoćnik sudionika u postupku A. L. GRAĐEVINA j.d.o.o. POREČ</item>
    </derivirana_varijabla>
  </DomainObject.Predmet.OstaliListFormatedOIB>
  <DomainObject.Predmet.OstaliListFormatedWithAdress>
    <izvorni_sadrzaj>
      <item>Andjelko Lukić, Piantade 25, 52440 Vrvari punomoćnik sudionika u postupku A. L. GRAĐEVINA j.d.o.o. POREČ</item>
    </izvorni_sadrzaj>
    <derivirana_varijabla naziv="DomainObject.Predmet.OstaliListFormatedWithAdress_1">
      <item>Andjelko Lukić, Piantade 25, 52440 Vrvari punomoćnik sudionika u postupku A. L. GRAĐEVINA j.d.o.o. POREČ</item>
    </derivirana_varijabla>
  </DomainObject.Predmet.OstaliListFormatedWithAdress>
  <DomainObject.Predmet.OstaliListFormatedWithAdressOIB>
    <izvorni_sadrzaj>
      <item>Andjelko Lukić, OIB 04065705412, Piantade 25, 52440 Vrvari punomoćnik sudionika u postupku A. L. GRAĐEVINA j.d.o.o. POREČ</item>
    </izvorni_sadrzaj>
    <derivirana_varijabla naziv="DomainObject.Predmet.OstaliListFormatedWithAdressOIB_1">
      <item>Andjelko Lukić, OIB 04065705412, Piantade 25, 52440 Vrvari punomoćnik sudionika u postupku A. L. GRAĐEVINA j.d.o.o. POREČ</item>
    </derivirana_varijabla>
  </DomainObject.Predmet.OstaliListFormatedWithAdressOIB>
  <DomainObject.Predmet.OstaliListNazivFormated>
    <izvorni_sadrzaj>
      <item>Andjelko Lukić</item>
    </izvorni_sadrzaj>
    <derivirana_varijabla naziv="DomainObject.Predmet.OstaliListNazivFormated_1">
      <item>Andjelko Lukić</item>
    </derivirana_varijabla>
  </DomainObject.Predmet.OstaliListNazivFormated>
  <DomainObject.Predmet.OstaliListNazivFormatedOIB>
    <izvorni_sadrzaj>
      <item>Andjelko Lukić, OIB 04065705412</item>
    </izvorni_sadrzaj>
    <derivirana_varijabla naziv="DomainObject.Predmet.OstaliListNazivFormatedOIB_1">
      <item>Andjelko Lukić, OIB 04065705412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GRAĐEVINA j.d.o.o. POREČ</izvorni_sadrzaj>
    <derivirana_varijabla naziv="DomainObject.Predmet.ProtustrankaIDrugi_1">A. L. GRAĐEVINA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 L. GRAĐEVINA j.d.o.o. POREČ, OIB 65895016397, Vrvari, Piantade 25, 52440 Poreč</izvorni_sadrzaj>
    <derivirana_varijabla naziv="DomainObject.Predmet.ProtustrankaIDrugiAdressOIB_1">A. L. GRAĐEVINA j.d.o.o. POREČ, OIB 65895016397, Vrvari, Piantade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GRAĐEVINA j.d.o.o. POREČ</item>
      <item>Andjelko Lukić</item>
    </izvorni_sadrzaj>
    <derivirana_varijabla naziv="DomainObject.Predmet.SudioniciListNaziv_1">
      <item>FINANCIJSKA AGENCIJA, RC RIJEKA, PODRUŽNICA PULA, PULA</item>
      <item>A. L. GRAĐEVINA j.d.o.o. POREČ</item>
      <item>Andjelko Lukić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izvorni_sadrzaj>
    <derivirana_varijabla naziv="DomainObject.Predmet.SudioniciListAdressOIB_1"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65895016397</item>
      <item>, OIB 04065705412</item>
    </izvorni_sadrzaj>
    <derivirana_varijabla naziv="DomainObject.Predmet.SudioniciListNazivOIB_1">
      <item>, OIB 85821130368</item>
      <item>, OIB 65895016397</item>
      <item>, OIB 04065705412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75354-A143-4846-8962-B72F4A6EB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2828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2018-10-24T08:09:00Z</dcterms:created>
  <dc:creator>Jasmina Matika</dc:creator>
  <cp:lastModifiedBy>Sanja Prodan</cp:lastModifiedBy>
  <cp:lastPrinted>2018-10-24T08:13:00Z</cp:lastPrinted>
  <dcterms:modified xmlns:xsi="http://www.w3.org/2001/XMLSchema-instance" xsi:type="dcterms:W3CDTF">2018-10-24T08:14:00Z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(St-358-2018-3-prethodni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