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f3dd" w14:paraId="c05f3d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F80B19">
        <w:t>1963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F80B19">
        <w:rPr>
          <w:lang w:val="hr-HR"/>
        </w:rPr>
        <w:t xml:space="preserve">MC 57 COMPANY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3B0F26">
        <w:rPr>
          <w:lang w:val="hr-HR"/>
        </w:rPr>
        <w:t>Split</w:t>
      </w:r>
      <w:r w:rsidR="00F80B19">
        <w:rPr>
          <w:lang w:val="hr-HR"/>
        </w:rPr>
        <w:t>, Mažuranićevo šetalište 53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F80B19">
        <w:rPr>
          <w:lang w:val="hr-HR"/>
        </w:rPr>
        <w:t>13726385380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F80B19">
        <w:rPr>
          <w:lang w:val="hr-HR"/>
        </w:rPr>
        <w:t xml:space="preserve"> 060143216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F80B19" w:rsidRPr="00F80B19">
        <w:rPr>
          <w:lang w:val="hr-HR"/>
        </w:rPr>
        <w:t>MC 57 COMPANY d.o.o., Split, Mažuranićevo šetalište 53, OIB: 13726385380, MBS: 060143216</w:t>
      </w:r>
      <w:r w:rsidR="00F80B19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7535B3" w:rsidR="007535B3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7535B3">
        <w:t xml:space="preserve">Dinka Trumbić, dipl. ekonomist iz Splita, Lovretska 10, OIB: 43468134790.,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F80B19" w:rsidRPr="00F80B19">
        <w:rPr>
          <w:lang w:val="hr-HR"/>
        </w:rPr>
        <w:t xml:space="preserve">MC 57 COMPANY d.o.o., Split, Mažuranićevo šetalište 53, OIB: 13726385380, MBS: 060143216.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A31662">
        <w:rPr>
          <w:lang w:val="hr-HR"/>
        </w:rPr>
        <w:t>: FINA), 10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7535B3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6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</w:t>
    </w:r>
    <w:r w:rsidR="00F80B19">
      <w:t>63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6888"/>
    <w:rsid w:val="00722B1F"/>
    <w:rsid w:val="0075113F"/>
    <w:rsid w:val="007535B3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62678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80B19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2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6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6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6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6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2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6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6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6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6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St-1963/2015</izvorni_sadrzaj>
    <derivirana_varijabla naziv="DomainObject.Predmet.OznakaBroj_1">St-1963/2015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57 COMPANY, društvo s ograničenom odgovornošću za trgovinu i usluge</izvorni_sadrzaj>
    <derivirana_varijabla naziv="DomainObject.Predmet.ProtustrankaFormated_1">  MC 57 COMPANY, društvo s ograničenom odgovornošću za trgovinu i usluge</derivirana_varijabla>
  </DomainObject.Predmet.ProtustrankaFormated>
  <DomainObject.Predmet.ProtustrankaFormatedOIB>
    <izvorni_sadrzaj>  MC 57 COMPANY, društvo s ograničenom odgovornošću za trgovinu i usluge, OIB 13726385380</izvorni_sadrzaj>
    <derivirana_varijabla naziv="DomainObject.Predmet.ProtustrankaFormatedOIB_1">  MC 57 COMPANY, društvo s ograničenom odgovornošću za trgovinu i usluge, OIB 13726385380</derivirana_varijabla>
  </DomainObject.Predmet.ProtustrankaFormatedOIB>
  <DomainObject.Predmet.ProtustrankaFormatedWithAdress>
    <izvorni_sadrzaj> MC 57 COMPANY, društvo s ograničenom odgovornošću za trgovinu i usluge, Mažuranićevo šetalište 53, 21000 Split</izvorni_sadrzaj>
    <derivirana_varijabla naziv="DomainObject.Predmet.ProtustrankaFormatedWithAdress_1"> MC 57 COMPANY, društvo s ograničenom odgovornošću za trgovinu i usluge, Mažuranićevo šetalište 53, 21000 Split</derivirana_varijabla>
  </DomainObject.Predmet.ProtustrankaFormatedWithAdress>
  <DomainObject.Predmet.ProtustrankaFormatedWithAdressOIB>
    <izvorni_sadrzaj> MC 57 COMPANY, društvo s ograničenom odgovornošću za trgovinu i usluge, OIB 13726385380, Mažuranićevo šetalište 53, 21000 Split</izvorni_sadrzaj>
    <derivirana_varijabla naziv="DomainObject.Predmet.ProtustrankaFormatedWithAdressOIB_1"> MC 57 COMPANY, društvo s ograničenom odgovornošću za trgovinu i usluge, OIB 13726385380, Mažuranićevo šetalište 53, 21000 Split</derivirana_varijabla>
  </DomainObject.Predmet.ProtustrankaFormatedWithAdressOIB>
  <DomainObject.Predmet.ProtustrankaWithAdress>
    <izvorni_sadrzaj>MC 57 COMPANY, društvo s ograničenom odgovornošću za trgovinu i usluge Mažuranićevo šetalište 53, 21000 Split</izvorni_sadrzaj>
    <derivirana_varijabla naziv="DomainObject.Predmet.ProtustrankaWithAdress_1">MC 57 COMPANY, društvo s ograničenom odgovornošću za trgovinu i usluge Mažuranićevo šetalište 53, 21000 Split</derivirana_varijabla>
  </DomainObject.Predmet.ProtustrankaWithAdress>
  <DomainObject.Predmet.ProtustrankaWithAdressOIB>
    <izvorni_sadrzaj>MC 57 COMPANY, društvo s ograničenom odgovornošću za trgovinu i usluge, OIB 13726385380, Mažuranićevo šetalište 53, 21000 Split</izvorni_sadrzaj>
    <derivirana_varijabla naziv="DomainObject.Predmet.ProtustrankaWithAdressOIB_1">MC 57 COMPANY, društvo s ograničenom odgovornošću za trgovinu i usluge, OIB 13726385380, Mažuranićevo šetalište 53, 21000 Split</derivirana_varijabla>
  </DomainObject.Predmet.ProtustrankaWithAdressOIB>
  <DomainObject.Predmet.ProtustrankaNazivFormated>
    <izvorni_sadrzaj>MC 57 COMPANY, društvo s ograničenom odgovornošću za trgovinu i usluge</izvorni_sadrzaj>
    <derivirana_varijabla naziv="DomainObject.Predmet.ProtustrankaNazivFormated_1">MC 57 COMPANY, društvo s ograničenom odgovornošću za trgovinu i usluge</derivirana_varijabla>
  </DomainObject.Predmet.ProtustrankaNazivFormated>
  <DomainObject.Predmet.ProtustrankaNazivFormatedOIB>
    <izvorni_sadrzaj>MC 57 COMPANY, društvo s ograničenom odgovornošću za trgovinu i usluge, OIB 13726385380</izvorni_sadrzaj>
    <derivirana_varijabla naziv="DomainObject.Predmet.ProtustrankaNazivFormatedOIB_1">MC 57 COMPANY, društvo s ograničenom odgovornošću za trgovinu i usluge, OIB 13726385380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14881.97</izvorni_sadrzaj>
    <derivirana_varijabla naziv="DomainObject.Predmet.TrenutnaVrijednost_1">14881.97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MC 57 COMPANY, društvo s ograničenom odgovornošću za trgovinu i usluge</item>
    </izvorni_sadrzaj>
    <derivirana_varijabla naziv="DomainObject.Predmet.ProtuStrankaListFormated_1">
      <item>MC 57 COMPANY, društvo s ograničenom odgovornošću za trgovinu i usluge</item>
    </derivirana_varijabla>
  </DomainObject.Predmet.ProtuStrankaListFormated>
  <DomainObject.Predmet.ProtuStrankaListFormatedOIB>
    <izvorni_sadrzaj>
      <item>MC 57 COMPANY, društvo s ograničenom odgovornošću za trgovinu i usluge, OIB 13726385380</item>
    </izvorni_sadrzaj>
    <derivirana_varijabla naziv="DomainObject.Predmet.ProtuStrankaListFormatedOIB_1">
      <item>MC 57 COMPANY, društvo s ograničenom odgovornošću za trgovinu i usluge, OIB 13726385380</item>
    </derivirana_varijabla>
  </DomainObject.Predmet.ProtuStrankaListFormatedOIB>
  <DomainObject.Predmet.ProtuStrankaListFormatedWithAdress>
    <izvorni_sadrzaj>
      <item>MC 57 COMPANY, društvo s ograničenom odgovornošću za trgovinu i usluge, Mažuranićevo šetalište 53, 21000 Split</item>
    </izvorni_sadrzaj>
    <derivirana_varijabla naziv="DomainObject.Predmet.ProtuStrankaListFormatedWithAdress_1">
      <item>MC 57 COMPANY, društvo s ograničenom odgovornošću za trgovinu i usluge, Mažuranićevo šetalište 53, 21000 Split</item>
    </derivirana_varijabla>
  </DomainObject.Predmet.ProtuStrankaListFormatedWithAdress>
  <DomainObject.Predmet.ProtuStrankaListFormatedWithAdressOIB>
    <izvorni_sadrzaj>
      <item>MC 57 COMPANY, društvo s ograničenom odgovornošću za trgovinu i usluge, OIB 13726385380, Mažuranićevo šetalište 53, 21000 Split</item>
    </izvorni_sadrzaj>
    <derivirana_varijabla naziv="DomainObject.Predmet.ProtuStrankaListFormatedWithAdressOIB_1">
      <item>MC 57 COMPANY, društvo s ograničenom odgovornošću za trgovinu i usluge, OIB 13726385380, Mažuranićevo šetalište 53, 21000 Split</item>
    </derivirana_varijabla>
  </DomainObject.Predmet.ProtuStrankaListFormatedWithAdressOIB>
  <DomainObject.Predmet.ProtuStrankaListNazivFormated>
    <izvorni_sadrzaj>
      <item>MC 57 COMPANY, društvo s ograničenom odgovornošću za trgovinu i usluge</item>
    </izvorni_sadrzaj>
    <derivirana_varijabla naziv="DomainObject.Predmet.ProtuStrankaListNazivFormated_1">
      <item>MC 57 COMPANY, društvo s ograničenom odgovornošću za trgovinu i usluge</item>
    </derivirana_varijabla>
  </DomainObject.Predmet.ProtuStrankaListNazivFormated>
  <DomainObject.Predmet.ProtuStrankaListNazivFormatedOIB>
    <izvorni_sadrzaj>
      <item>MC 57 COMPANY, društvo s ograničenom odgovornošću za trgovinu i usluge, OIB 13726385380</item>
    </izvorni_sadrzaj>
    <derivirana_varijabla naziv="DomainObject.Predmet.ProtuStrankaListNazivFormatedOIB_1">
      <item>MC 57 COMPANY, društvo s ograničenom odgovornošću za trgovinu i usluge, OIB 13726385380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MC 57 COMPANY, društvo s ograničenom odgovornošću za trgovinu i usluge</izvorni_sadrzaj>
    <derivirana_varijabla naziv="DomainObject.Predmet.ProtustrankaIDrugi_1">MC 57 COMPANY,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MC 57 COMPANY, društvo s ograničenom odgovornošću za trgovinu i usluge, OIB 13726385380, Mažuranićevo šetalište 53, 21000 Split</izvorni_sadrzaj>
    <derivirana_varijabla naziv="DomainObject.Predmet.ProtustrankaIDrugiAdressOIB_1">MC 57 COMPANY, društvo s ograničenom odgovornošću za trgovinu i usluge, OIB 13726385380, Mažuranićevo šetalište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 57 COMPANY, društvo s ograničenom odgovornošću za trgovinu i usluge</item>
      <item>FINANCIJSKA AGENCIJA RC SPLIT</item>
    </izvorni_sadrzaj>
    <derivirana_varijabla naziv="DomainObject.Predmet.SudioniciListNaziv_1">
      <item>MC 57 COMPANY, društvo s ograničenom odgovornošću za trgovinu i usluge</item>
      <item>FINANCIJSKA AGENCIJA RC SPLIT</item>
    </derivirana_varijabla>
  </DomainObject.Predmet.SudioniciListNaziv>
  <DomainObject.Predmet.SudioniciListAdressOIB>
    <izvorni_sadrzaj>
      <item>MC 57 COMPANY, društvo s ograničenom odgovornošću za trgovinu i usluge, OIB 13726385380, Mažuranićevo šetalište 53,21000 Split</item>
      <item>FINANCIJSKA AGENCIJA RC SPLIT, OIB 85821130368, Mažuranićevo šetalište 24b,21000 Split</item>
    </izvorni_sadrzaj>
    <derivirana_varijabla naziv="DomainObject.Predmet.SudioniciListAdressOIB_1">
      <item>MC 57 COMPANY, društvo s ograničenom odgovornošću za trgovinu i usluge, OIB 13726385380, Mažuranićevo šetalište 53,21000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13726385380</item>
      <item>, OIB 85821130368</item>
    </izvorni_sadrzaj>
    <derivirana_varijabla naziv="DomainObject.Predmet.SudioniciListNazivOIB_1">
      <item>, OIB 13726385380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609</properties:Words>
  <properties:Characters>3330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2016-03-23T11:55:00Z</dcterms:created>
  <dc:creator>Lari Glavaš</dc:creator>
  <cp:lastModifiedBy>Lari Glavaš</cp:lastModifiedBy>
  <cp:lastPrinted>2016-03-23T11:55:00Z</cp:lastPrinted>
  <dcterms:modified xmlns:xsi="http://www.w3.org/2001/XMLSchema-instance" xsi:type="dcterms:W3CDTF">2016-03-23T11:55:00Z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