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1019" w14:paraId="129101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F13845">
        <w:rPr>
          <w:rStyle w:val="Naglaeno"/>
          <w:b w:val="false"/>
        </w:rPr>
        <w:t>131</w:t>
      </w:r>
      <w:r w:rsidR="00F72634">
        <w:rPr>
          <w:rStyle w:val="Naglaeno"/>
          <w:b w:val="false"/>
        </w:rPr>
        <w:t>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 xml:space="preserve">L. </w:t>
      </w:r>
      <w:proofErr w:type="spellStart"/>
      <w:r w:rsidR="00F72634">
        <w:t>Jä</w:t>
      </w:r>
      <w:r w:rsidR="00C111D8">
        <w:t>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F13845">
        <w:t>FENIKS DOMENA j.</w:t>
      </w:r>
      <w:r w:rsidR="00B57C6B">
        <w:t>d.o.o.</w:t>
      </w:r>
      <w:r w:rsidR="008870F3">
        <w:t xml:space="preserve"> za </w:t>
      </w:r>
      <w:r w:rsidR="00F72634">
        <w:t>trgovinu</w:t>
      </w:r>
      <w:r w:rsidR="0061201B">
        <w:t xml:space="preserve"> </w:t>
      </w:r>
      <w:r w:rsidR="00833B47">
        <w:t>i usluge</w:t>
      </w:r>
      <w:r w:rsidR="00B57C6B">
        <w:t xml:space="preserve">, </w:t>
      </w:r>
      <w:r w:rsidR="00FA0E78">
        <w:t xml:space="preserve">OIB: </w:t>
      </w:r>
      <w:r w:rsidR="00F13845">
        <w:t>22998492333,</w:t>
      </w:r>
      <w:r w:rsidR="00A948C4">
        <w:t xml:space="preserve"> </w:t>
      </w:r>
      <w:r w:rsidR="00B57C6B">
        <w:t xml:space="preserve">MBS: </w:t>
      </w:r>
      <w:r w:rsidR="00BD001F">
        <w:t>0301</w:t>
      </w:r>
      <w:r w:rsidR="00F13845">
        <w:t>31240, Vinkovci, Bana Jelačića 27</w:t>
      </w:r>
      <w:r w:rsidR="00B75762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F13845">
        <w:t>12</w:t>
      </w:r>
      <w:r w:rsidR="00F72634">
        <w:t>. veljače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13845">
        <w:t>FENIKS DOMENA j.d.o.o. za trgovinu i usluge, OIB: 22998492333, MBS: 030131240, Vinkovci, Bana Jelačića 27</w:t>
      </w:r>
      <w:r w:rsidR="001C15F7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F13845">
        <w:t>12.587,98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F13845">
        <w:t>MIROSLAV KRALJEVIĆ</w:t>
      </w:r>
      <w:r w:rsidR="00B57C6B">
        <w:t xml:space="preserve">, OIB: </w:t>
      </w:r>
      <w:r w:rsidR="00F13845">
        <w:t>52288712400</w:t>
      </w:r>
      <w:r w:rsidR="001C15F7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1C15F7">
        <w:t>13</w:t>
      </w:r>
      <w:r w:rsidR="00F13845">
        <w:t>1</w:t>
      </w:r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F13845">
        <w:t>12</w:t>
      </w:r>
      <w:r w:rsidR="004E6173">
        <w:t>. veljače 2018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F5714E"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E6173">
        <w:t>2</w:t>
      </w:r>
      <w:r w:rsidR="006C6763">
        <w:t>6</w:t>
      </w:r>
      <w:r w:rsidR="004E6173">
        <w:t xml:space="preserve">/3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2A46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C6763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3B47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2A11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2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32A4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32A4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A4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A4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2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32A4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32A4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A4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A4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St-131/2018</izvorni_sadrzaj>
    <derivirana_varijabla naziv="DomainObject.Predmet.OznakaBroj_1">St-131/2018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FENIKS DOMENA jednostavno društvo s ograničenom odgovornošću za trgovinu i usluge</izvorni_sadrzaj>
    <derivirana_varijabla naziv="DomainObject.Predmet.ProtustrankaFormated_1">  FENIKS DOMENA jednostavno društvo s ograničenom odgovornošću za trgovinu i usluge</derivirana_varijabla>
  </DomainObject.Predmet.ProtustrankaFormated>
  <DomainObject.Predmet.ProtustrankaFormatedOIB>
    <izvorni_sadrzaj>  FENIKS DOMENA jednostavno društvo s ograničenom odgovornošću za trgovinu i usluge, OIB 22998492333</izvorni_sadrzaj>
    <derivirana_varijabla naziv="DomainObject.Predmet.ProtustrankaFormatedOIB_1">  FENIKS DOMENA jednostavno društvo s ograničenom odgovornošću za trgovinu i usluge, OIB 22998492333</derivirana_varijabla>
  </DomainObject.Predmet.ProtustrankaFormatedOIB>
  <DomainObject.Predmet.ProtustrankaFormatedWithAdress>
    <izvorni_sadrzaj> FENIKS DOMENA jednostavno društvo s ograničenom odgovornošću za trgovinu i usluge, Bana Jelačića 27, 32100 Vinkovci</izvorni_sadrzaj>
    <derivirana_varijabla naziv="DomainObject.Predmet.ProtustrankaFormatedWithAdress_1"> FENIKS DOMENA jednostavno društvo s ograničenom odgovornošću za trgovinu i usluge, Bana Jelačića 27, 32100 Vinkovci</derivirana_varijabla>
  </DomainObject.Predmet.ProtustrankaFormatedWithAdress>
  <DomainObject.Predmet.ProtustrankaFormatedWithAdressOIB>
    <izvorni_sadrzaj> FENIKS DOMENA jednostavno društvo s ograničenom odgovornošću za trgovinu i usluge, OIB 22998492333, Bana Jelačića 27, 32100 Vinkovci</izvorni_sadrzaj>
    <derivirana_varijabla naziv="DomainObject.Predmet.ProtustrankaFormatedWithAdressOIB_1"> FENIKS DOMENA jednostavno društvo s ograničenom odgovornošću za trgovinu i usluge, OIB 22998492333, Bana Jelačića 27, 32100 Vinkovci</derivirana_varijabla>
  </DomainObject.Predmet.ProtustrankaFormatedWithAdressOIB>
  <DomainObject.Predmet.ProtustrankaWithAdress>
    <izvorni_sadrzaj>FENIKS DOMENA jednostavno društvo s ograničenom odgovornošću za trgovinu i usluge Bana Jelačića 27, 32100 Vinkovci</izvorni_sadrzaj>
    <derivirana_varijabla naziv="DomainObject.Predmet.ProtustrankaWithAdress_1">FENIKS DOMENA jednostavno društvo s ograničenom odgovornošću za trgovinu i usluge Bana Jelačića 27, 32100 Vinkovci</derivirana_varijabla>
  </DomainObject.Predmet.ProtustrankaWithAdress>
  <DomainObject.Predmet.ProtustrankaWithAdressOIB>
    <izvorni_sadrzaj>FENIKS DOMENA jednostavno društvo s ograničenom odgovornošću za trgovinu i usluge, OIB 22998492333, Bana Jelačića 27, 32100 Vinkovci</izvorni_sadrzaj>
    <derivirana_varijabla naziv="DomainObject.Predmet.ProtustrankaWithAdressOIB_1">FENIKS DOMENA jednostavno društvo s ograničenom odgovornošću za trgovinu i usluge, OIB 22998492333, Bana Jelačića 27, 32100 Vinkovci</derivirana_varijabla>
  </DomainObject.Predmet.ProtustrankaWithAdressOIB>
  <DomainObject.Predmet.ProtustrankaNazivFormated>
    <izvorni_sadrzaj>FENIKS DOMENA jednostavno društvo s ograničenom odgovornošću za trgovinu i usluge</izvorni_sadrzaj>
    <derivirana_varijabla naziv="DomainObject.Predmet.ProtustrankaNazivFormated_1">FENIKS DOMENA jednostavno društvo s ograničenom odgovornošću za trgovinu i usluge</derivirana_varijabla>
  </DomainObject.Predmet.ProtustrankaNazivFormated>
  <DomainObject.Predmet.ProtustrankaNazivFormatedOIB>
    <izvorni_sadrzaj>FENIKS DOMENA jednostavno društvo s ograničenom odgovornošću za trgovinu i usluge, OIB 22998492333</izvorni_sadrzaj>
    <derivirana_varijabla naziv="DomainObject.Predmet.ProtustrankaNazivFormatedOIB_1">FENIKS DOMENA jednostavno društvo s ograničenom odgovornošću za trgovinu i usluge, OIB 22998492333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FENIKS DOMENA jednostavno društvo s ograničenom odgovornošću za trgovinu i usluge</item>
    </izvorni_sadrzaj>
    <derivirana_varijabla naziv="DomainObject.Predmet.ProtuStrankaListFormated_1">
      <item>FENIKS DOMENA jednostavno društvo s ograničenom odgovornošću za trgovinu i usluge</item>
    </derivirana_varijabla>
  </DomainObject.Predmet.ProtuStrankaListFormated>
  <DomainObject.Predmet.ProtuStrankaListFormatedOIB>
    <izvorni_sadrzaj>
      <item>FENIKS DOMENA jednostavno društvo s ograničenom odgovornošću za trgovinu i usluge, OIB 22998492333</item>
    </izvorni_sadrzaj>
    <derivirana_varijabla naziv="DomainObject.Predmet.ProtuStrankaListFormatedOIB_1">
      <item>FENIKS DOMENA jednostavno društvo s ograničenom odgovornošću za trgovinu i usluge, OIB 22998492333</item>
    </derivirana_varijabla>
  </DomainObject.Predmet.ProtuStrankaListFormatedOIB>
  <DomainObject.Predmet.ProtuStrankaListFormatedWithAdress>
    <izvorni_sadrzaj>
      <item>FENIKS DOMENA jednostavno društvo s ograničenom odgovornošću za trgovinu i usluge, Bana Jelačića 27, 32100 Vinkovci</item>
    </izvorni_sadrzaj>
    <derivirana_varijabla naziv="DomainObject.Predmet.ProtuStrankaListFormatedWithAdress_1">
      <item>FENIKS DOMENA jednostavno društvo s ograničenom odgovornošću za trgovinu i usluge, Bana Jelačića 27, 32100 Vinkovci</item>
    </derivirana_varijabla>
  </DomainObject.Predmet.ProtuStrankaListFormatedWithAdress>
  <DomainObject.Predmet.ProtuStrankaListFormatedWithAdressOIB>
    <izvorni_sadrzaj>
      <item>FENIKS DOMENA jednostavno društvo s ograničenom odgovornošću za trgovinu i usluge, OIB 22998492333, Bana Jelačića 27, 32100 Vinkovci</item>
    </izvorni_sadrzaj>
    <derivirana_varijabla naziv="DomainObject.Predmet.ProtuStrankaListFormatedWithAdressOIB_1">
      <item>FENIKS DOMENA jednostavno društvo s ograničenom odgovornošću za trgovinu i usluge, OIB 22998492333, Bana Jelačića 27, 32100 Vinkovci</item>
    </derivirana_varijabla>
  </DomainObject.Predmet.ProtuStrankaListFormatedWithAdressOIB>
  <DomainObject.Predmet.ProtuStrankaListNazivFormated>
    <izvorni_sadrzaj>
      <item>FENIKS DOMENA jednostavno društvo s ograničenom odgovornošću za trgovinu i usluge</item>
    </izvorni_sadrzaj>
    <derivirana_varijabla naziv="DomainObject.Predmet.ProtuStrankaListNazivFormated_1">
      <item>FENIKS DOMENA jednostavno društvo s ograničenom odgovornošću za trgovinu i usluge</item>
    </derivirana_varijabla>
  </DomainObject.Predmet.ProtuStrankaListNazivFormated>
  <DomainObject.Predmet.ProtuStrankaListNazivFormatedOIB>
    <izvorni_sadrzaj>
      <item>FENIKS DOMENA jednostavno društvo s ograničenom odgovornošću za trgovinu i usluge, OIB 22998492333</item>
    </izvorni_sadrzaj>
    <derivirana_varijabla naziv="DomainObject.Predmet.ProtuStrankaListNazivFormatedOIB_1">
      <item>FENIKS DOMENA jednostavno društvo s ograničenom odgovornošću za trgovinu i usluge, OIB 22998492333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FENIKS DOMENA jednostavno društvo s ograničenom odgovornošću za trgovinu i usluge</izvorni_sadrzaj>
    <derivirana_varijabla naziv="DomainObject.Predmet.ProtustrankaIDrugi_1">FENIKS DOMENA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FENIKS DOMENA jednostavno društvo s ograničenom odgovornošću za trgovinu i usluge, OIB 22998492333, Bana Jelačića 27, 32100 Vinkovci</izvorni_sadrzaj>
    <derivirana_varijabla naziv="DomainObject.Predmet.ProtustrankaIDrugiAdressOIB_1">FENIKS DOMENA jednostavno društvo s ograničenom odgovornošću za trgovinu i usluge, OIB 22998492333, Bana Jelačića 27,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FENIKS DOMENA jednostavno društvo s ograničenom odgovornošću za trgovinu i usluge</item>
    </izvorni_sadrzaj>
    <derivirana_varijabla naziv="DomainObject.Predmet.SudioniciListNaziv_1">
      <item>FINA RC OSIJEK</item>
      <item>FENIKS DOMENA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FENIKS DOMENA jednostavno društvo s ograničenom odgovornošću za trgovinu i usluge, OIB 22998492333, Bana Jelačića 27,32100 Vinkovci</item>
    </izvorni_sadrzaj>
    <derivirana_varijabla naziv="DomainObject.Predmet.SudioniciListAdressOIB_1">
      <item>FINA RC OSIJEK, OIB 85821130368</item>
      <item>FENIKS DOMENA jednostavno društvo s ograničenom odgovornošću za trgovinu i usluge, OIB 22998492333, Bana Jelačića 27,32100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22998492333</item>
    </izvorni_sadrzaj>
    <derivirana_varijabla naziv="DomainObject.Predmet.SudioniciListNazivOIB_1">
      <item>, OIB 85821130368</item>
      <item>, OIB 22998492333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5F0D8E-EEF1-4571-A437-C9331D81F8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2081</properties:Characters>
  <properties:Lines>50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2018-02-12T11:12:00Z</dcterms:created>
  <dc:creator>Korisnik</dc:creator>
  <cp:lastModifiedBy>Snježana Andrijanić</cp:lastModifiedBy>
  <cp:lastPrinted>2018-02-12T11:12:00Z</cp:lastPrinted>
  <dcterms:modified xmlns:xsi="http://www.w3.org/2001/XMLSchema-instance" xsi:type="dcterms:W3CDTF">2018-02-12T11:25:00Z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