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d5acc" w14:paraId="8bd5acc" w:rsidRDefault="00047756" w:rsidP="000C045A" w:rsidR="00047756" w:rsidRPr="00EE36E5">
      <w:pPr>
        <w:pStyle w:val="Bezproreda"/>
        <w15:collapsed w:val="false"/>
        <w:rPr>
          <w:lang w:val="hr-HR"/>
        </w:rPr>
      </w:pPr>
      <w:bookmarkStart w:name="_GoBack" w:id="0"/>
      <w:bookmarkEnd w:id="0"/>
      <w:r w:rsidRPr="00EE36E5">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EE36E5">
        <w:rPr>
          <w:lang w:val="hr-HR"/>
        </w:rPr>
        <w:br w:clear="all" w:type="textWrapping"/>
      </w:r>
    </w:p>
    <w:p w:rsidRDefault="00047756" w:rsidP="000C045A" w:rsidR="00047756" w:rsidRPr="00EE36E5">
      <w:pPr>
        <w:pStyle w:val="Bezproreda"/>
        <w:rPr>
          <w:lang w:val="hr-HR"/>
        </w:rPr>
      </w:pPr>
      <w:r w:rsidRPr="00EE36E5">
        <w:rPr>
          <w:rFonts w:eastAsia="MS Mincho"/>
          <w:szCs w:val="24"/>
          <w:lang w:val="hr-HR"/>
        </w:rPr>
        <w:t xml:space="preserve">  REPUBLIKA HRVATSKA</w:t>
      </w:r>
    </w:p>
    <w:p w:rsidRDefault="00047756" w:rsidP="0046289D" w:rsidR="0046289D">
      <w:pPr>
        <w:pStyle w:val="Bezproreda"/>
        <w:rPr>
          <w:rFonts w:eastAsia="MS Mincho"/>
          <w:szCs w:val="24"/>
          <w:lang w:val="hr-HR"/>
        </w:rPr>
      </w:pPr>
      <w:r w:rsidRPr="00EE36E5">
        <w:rPr>
          <w:rFonts w:eastAsia="MS Mincho"/>
          <w:szCs w:val="24"/>
          <w:lang w:val="hr-HR"/>
        </w:rPr>
        <w:t>TRGOVAČKI SUD U RIJECI</w:t>
      </w:r>
    </w:p>
    <w:p w:rsidRDefault="0046289D" w:rsidP="0046289D" w:rsidR="0046289D" w:rsidRPr="0046289D">
      <w:pPr>
        <w:pStyle w:val="Bezproreda"/>
        <w:rPr>
          <w:lang w:val="hr-HR"/>
        </w:rPr>
      </w:pPr>
      <w:r>
        <w:rPr>
          <w:rFonts w:eastAsia="MS Mincho"/>
          <w:szCs w:val="24"/>
          <w:lang w:val="hr-HR"/>
        </w:rPr>
        <w:t xml:space="preserve">      </w:t>
      </w:r>
      <w:r w:rsidR="00047756" w:rsidRPr="00EE36E5">
        <w:rPr>
          <w:rFonts w:eastAsia="MS Mincho"/>
          <w:szCs w:val="24"/>
          <w:lang w:val="hr-HR"/>
        </w:rPr>
        <w:t>Rijeka, Zadarska 1 i 3</w:t>
      </w:r>
      <w:r w:rsidRPr="0046289D">
        <w:t xml:space="preserve"> </w:t>
      </w:r>
      <w:r>
        <w:tab/>
      </w:r>
      <w:r>
        <w:tab/>
      </w:r>
      <w:r>
        <w:tab/>
      </w:r>
      <w:r>
        <w:tab/>
        <w:t xml:space="preserve">       </w:t>
      </w:r>
      <w:r w:rsidRPr="00A80454">
        <w:t xml:space="preserve">Poslovni broj </w:t>
      </w:r>
      <w:r>
        <w:t>7 St-730/2017-22</w:t>
      </w:r>
    </w:p>
    <w:p w:rsidRDefault="00047756" w:rsidP="000C045A" w:rsidR="00047756" w:rsidRPr="00EE36E5">
      <w:pPr>
        <w:pStyle w:val="Bezproreda"/>
        <w:rPr>
          <w:lang w:val="hr-HR"/>
        </w:rPr>
      </w:pPr>
    </w:p>
    <w:p w:rsidRDefault="00047756" w:rsidP="00047756" w:rsidR="00047756" w:rsidRPr="00EE36E5">
      <w:pPr>
        <w:textAlignment w:val="auto"/>
        <w:rPr>
          <w:bCs/>
          <w:szCs w:val="24"/>
          <w:lang w:val="hr-HR"/>
        </w:rPr>
      </w:pPr>
    </w:p>
    <w:p w:rsidRDefault="00047756" w:rsidP="00047756" w:rsidR="00047756" w:rsidRPr="00EE36E5">
      <w:pPr>
        <w:overflowPunct/>
        <w:autoSpaceDE/>
        <w:autoSpaceDN/>
        <w:adjustRightInd/>
        <w:jc w:val="center"/>
        <w:textAlignment w:val="auto"/>
        <w:rPr>
          <w:rFonts w:eastAsia="MS Mincho"/>
          <w:szCs w:val="24"/>
          <w:lang w:val="hr-HR"/>
        </w:rPr>
      </w:pPr>
    </w:p>
    <w:p w:rsidRDefault="00047756" w:rsidP="00047756" w:rsidR="00047756" w:rsidRPr="00EE36E5">
      <w:pPr>
        <w:overflowPunct/>
        <w:autoSpaceDE/>
        <w:autoSpaceDN/>
        <w:adjustRightInd/>
        <w:jc w:val="center"/>
        <w:textAlignment w:val="auto"/>
        <w:rPr>
          <w:rFonts w:eastAsia="MS Mincho"/>
          <w:szCs w:val="24"/>
          <w:lang w:val="hr-HR"/>
        </w:rPr>
      </w:pPr>
      <w:r w:rsidRPr="00EE36E5">
        <w:rPr>
          <w:rFonts w:eastAsia="MS Mincho"/>
          <w:szCs w:val="24"/>
          <w:lang w:val="hr-HR"/>
        </w:rPr>
        <w:t>U    I M E    R E P U B L I K E   H R V A T S K E</w:t>
      </w:r>
    </w:p>
    <w:p w:rsidRDefault="00047756" w:rsidP="00047756" w:rsidR="00047756" w:rsidRPr="00EE36E5">
      <w:pPr>
        <w:overflowPunct/>
        <w:autoSpaceDE/>
        <w:autoSpaceDN/>
        <w:adjustRightInd/>
        <w:jc w:val="both"/>
        <w:textAlignment w:val="auto"/>
        <w:rPr>
          <w:rFonts w:eastAsia="MS Mincho"/>
          <w:szCs w:val="24"/>
          <w:lang w:val="hr-HR"/>
        </w:rPr>
      </w:pPr>
      <w:r w:rsidRPr="00EE36E5">
        <w:rPr>
          <w:rFonts w:eastAsia="MS Mincho"/>
          <w:szCs w:val="24"/>
          <w:lang w:val="hr-HR"/>
        </w:rPr>
        <w:t xml:space="preserve"> </w:t>
      </w:r>
    </w:p>
    <w:p w:rsidRDefault="00047756" w:rsidP="00047756" w:rsidR="00047756" w:rsidRPr="00EE36E5">
      <w:pPr>
        <w:jc w:val="center"/>
        <w:textAlignment w:val="auto"/>
        <w:rPr>
          <w:szCs w:val="24"/>
          <w:lang w:val="hr-HR"/>
        </w:rPr>
      </w:pPr>
      <w:r w:rsidRPr="00EE36E5">
        <w:rPr>
          <w:szCs w:val="24"/>
          <w:lang w:val="hr-HR"/>
        </w:rPr>
        <w:t>R J E Š E N J E</w:t>
      </w:r>
    </w:p>
    <w:p w:rsidRDefault="00047756" w:rsidP="00047756" w:rsidR="00047756" w:rsidRPr="00EE36E5">
      <w:pPr>
        <w:textAlignment w:val="auto"/>
        <w:rPr>
          <w:bCs/>
          <w:szCs w:val="24"/>
          <w:lang w:val="hr-HR"/>
        </w:rPr>
      </w:pPr>
    </w:p>
    <w:p w:rsidRDefault="007B3E9A" w:rsidP="00047756" w:rsidR="007B3E9A" w:rsidRPr="00EE36E5">
      <w:pPr>
        <w:textAlignment w:val="auto"/>
        <w:rPr>
          <w:bCs/>
          <w:szCs w:val="24"/>
          <w:lang w:val="hr-HR"/>
        </w:rPr>
      </w:pPr>
    </w:p>
    <w:p w:rsidRDefault="00AD4137" w:rsidP="00047756" w:rsidR="00D27CCD" w:rsidRPr="00EE36E5">
      <w:pPr>
        <w:ind w:firstLine="720"/>
        <w:jc w:val="both"/>
        <w:textAlignment w:val="auto"/>
        <w:rPr>
          <w:bCs/>
          <w:szCs w:val="24"/>
          <w:lang w:val="hr-HR"/>
        </w:rPr>
      </w:pPr>
      <w:r w:rsidRPr="00EE36E5">
        <w:rPr>
          <w:bCs/>
          <w:szCs w:val="24"/>
          <w:lang w:val="hr-HR"/>
        </w:rPr>
        <w:t xml:space="preserve">Trgovački sud u Rijeci, po sucu Liljani Ugrin, kao sucu pojedincu u stečajnom predmetu, odlučujući o prijedlogu Financijske agencije za otvaranje stečajnog postupka nad dužnikom </w:t>
      </w:r>
      <w:r w:rsidR="00D27CCD" w:rsidRPr="00EE36E5">
        <w:rPr>
          <w:bCs/>
          <w:lang w:eastAsia="en-US" w:val="hr-HR"/>
        </w:rPr>
        <w:t>PLAN B d.o.o. za marketing i turizam Korenica, Bjelopolje bb (MBS 020038104 - OIB 85147853216)</w:t>
      </w:r>
      <w:r w:rsidRPr="00EE36E5">
        <w:rPr>
          <w:bCs/>
          <w:szCs w:val="24"/>
          <w:lang w:val="hr-HR"/>
        </w:rPr>
        <w:t xml:space="preserve"> </w:t>
      </w:r>
      <w:r w:rsidR="007B3E9A" w:rsidRPr="00EE36E5">
        <w:rPr>
          <w:bCs/>
          <w:szCs w:val="24"/>
          <w:lang w:val="hr-HR"/>
        </w:rPr>
        <w:t xml:space="preserve">dana </w:t>
      </w:r>
      <w:r w:rsidR="00D27CCD" w:rsidRPr="00EE36E5">
        <w:rPr>
          <w:bCs/>
          <w:szCs w:val="24"/>
          <w:lang w:val="hr-HR"/>
        </w:rPr>
        <w:t>19</w:t>
      </w:r>
      <w:r w:rsidRPr="00EE36E5">
        <w:rPr>
          <w:bCs/>
          <w:szCs w:val="24"/>
          <w:lang w:val="hr-HR"/>
        </w:rPr>
        <w:t xml:space="preserve">. </w:t>
      </w:r>
      <w:r w:rsidR="00D27CCD" w:rsidRPr="00EE36E5">
        <w:rPr>
          <w:bCs/>
          <w:szCs w:val="24"/>
          <w:lang w:val="hr-HR"/>
        </w:rPr>
        <w:t xml:space="preserve">travnja </w:t>
      </w:r>
      <w:r w:rsidR="007B3E9A" w:rsidRPr="00EE36E5">
        <w:rPr>
          <w:bCs/>
          <w:szCs w:val="24"/>
          <w:lang w:val="hr-HR"/>
        </w:rPr>
        <w:t>201</w:t>
      </w:r>
      <w:r w:rsidR="004E077D" w:rsidRPr="00EE36E5">
        <w:rPr>
          <w:bCs/>
          <w:szCs w:val="24"/>
          <w:lang w:val="hr-HR"/>
        </w:rPr>
        <w:t>8</w:t>
      </w:r>
      <w:r w:rsidR="007B3E9A" w:rsidRPr="00EE36E5">
        <w:rPr>
          <w:bCs/>
          <w:szCs w:val="24"/>
          <w:lang w:val="hr-HR"/>
        </w:rPr>
        <w:t>.</w:t>
      </w:r>
    </w:p>
    <w:p w:rsidRDefault="00047756" w:rsidP="00047756" w:rsidR="00047756" w:rsidRPr="00EE36E5">
      <w:pPr>
        <w:ind w:firstLine="720"/>
        <w:jc w:val="both"/>
        <w:textAlignment w:val="auto"/>
        <w:rPr>
          <w:lang w:val="hr-HR"/>
        </w:rPr>
      </w:pPr>
      <w:r w:rsidRPr="00EE36E5">
        <w:rPr>
          <w:lang w:val="hr-HR"/>
        </w:rPr>
        <w:t xml:space="preserve"> </w:t>
      </w:r>
    </w:p>
    <w:p w:rsidRDefault="00715876" w:rsidP="00047756" w:rsidR="00715876" w:rsidRPr="00EE36E5">
      <w:pPr>
        <w:ind w:firstLine="720"/>
        <w:jc w:val="both"/>
        <w:textAlignment w:val="auto"/>
        <w:rPr>
          <w:lang w:val="hr-HR"/>
        </w:rPr>
      </w:pPr>
    </w:p>
    <w:p w:rsidRDefault="00047756" w:rsidP="00047756" w:rsidR="00047756" w:rsidRPr="00EE36E5">
      <w:pPr>
        <w:jc w:val="center"/>
        <w:textAlignment w:val="auto"/>
        <w:rPr>
          <w:rFonts w:eastAsia="MS Mincho"/>
          <w:lang w:val="hr-HR"/>
        </w:rPr>
      </w:pPr>
      <w:r w:rsidRPr="00EE36E5">
        <w:rPr>
          <w:rFonts w:eastAsia="MS Mincho"/>
          <w:lang w:val="hr-HR"/>
        </w:rPr>
        <w:t>r i j e š i o   j e</w:t>
      </w:r>
    </w:p>
    <w:p w:rsidRDefault="00047756" w:rsidP="00047756" w:rsidR="00047756" w:rsidRPr="00EE36E5">
      <w:pPr>
        <w:textAlignment w:val="auto"/>
        <w:rPr>
          <w:rFonts w:eastAsia="MS Mincho"/>
          <w:lang w:val="hr-HR"/>
        </w:rPr>
      </w:pPr>
      <w:r w:rsidRPr="00EE36E5">
        <w:rPr>
          <w:rFonts w:eastAsia="MS Mincho"/>
          <w:lang w:val="hr-HR"/>
        </w:rPr>
        <w:t xml:space="preserve"> </w:t>
      </w:r>
    </w:p>
    <w:p w:rsidRDefault="00715876" w:rsidP="00047756" w:rsidR="00715876" w:rsidRPr="00EE36E5">
      <w:pPr>
        <w:textAlignment w:val="auto"/>
        <w:rPr>
          <w:rFonts w:eastAsia="MS Mincho"/>
          <w:lang w:val="hr-HR"/>
        </w:rPr>
      </w:pPr>
    </w:p>
    <w:p w:rsidRDefault="00047756" w:rsidP="00047756" w:rsidR="00047756" w:rsidRPr="00EE36E5">
      <w:pPr>
        <w:jc w:val="both"/>
        <w:textAlignment w:val="auto"/>
        <w:rPr>
          <w:lang w:val="hr-HR"/>
        </w:rPr>
      </w:pPr>
      <w:r w:rsidRPr="00EE36E5">
        <w:rPr>
          <w:rFonts w:eastAsia="MS Mincho"/>
          <w:lang w:val="hr-HR"/>
        </w:rPr>
        <w:t xml:space="preserve">I. </w:t>
      </w:r>
      <w:r w:rsidRPr="00EE36E5">
        <w:rPr>
          <w:rFonts w:eastAsia="MS Mincho"/>
          <w:lang w:val="hr-HR"/>
        </w:rPr>
        <w:tab/>
      </w:r>
      <w:r w:rsidRPr="00EE36E5">
        <w:rPr>
          <w:lang w:val="hr-HR"/>
        </w:rPr>
        <w:t xml:space="preserve">O t v a r a   s e  stečajni postupak nad dužnikom </w:t>
      </w:r>
      <w:r w:rsidR="00D27CCD" w:rsidRPr="00EE36E5">
        <w:rPr>
          <w:bCs/>
          <w:lang w:eastAsia="en-US" w:val="hr-HR"/>
        </w:rPr>
        <w:t>PLAN B d.o.o. za marketing i turizam Korenica, Bjelopolje bb (MBS 020038104 - OIB 85147853216)</w:t>
      </w:r>
      <w:r w:rsidR="003A5F29" w:rsidRPr="00EE36E5">
        <w:rPr>
          <w:szCs w:val="24"/>
          <w:lang w:val="hr-HR"/>
        </w:rPr>
        <w:t>.</w:t>
      </w:r>
    </w:p>
    <w:p w:rsidRDefault="00047756" w:rsidP="00047756" w:rsidR="00047756" w:rsidRPr="00EE36E5">
      <w:pPr>
        <w:jc w:val="both"/>
        <w:textAlignment w:val="auto"/>
        <w:rPr>
          <w:rFonts w:eastAsia="MS Mincho"/>
          <w:lang w:val="hr-HR"/>
        </w:rPr>
      </w:pPr>
    </w:p>
    <w:p w:rsidRDefault="00047756" w:rsidP="00047756" w:rsidR="00047756" w:rsidRPr="00EE36E5">
      <w:pPr>
        <w:jc w:val="both"/>
        <w:textAlignment w:val="auto"/>
        <w:rPr>
          <w:lang w:val="hr-HR"/>
        </w:rPr>
      </w:pPr>
      <w:r w:rsidRPr="00EE36E5">
        <w:rPr>
          <w:rFonts w:eastAsia="MS Mincho"/>
          <w:lang w:val="hr-HR"/>
        </w:rPr>
        <w:t>II.</w:t>
      </w:r>
      <w:r w:rsidRPr="00EE36E5">
        <w:rPr>
          <w:rFonts w:eastAsia="MS Mincho"/>
          <w:lang w:val="hr-HR"/>
        </w:rPr>
        <w:tab/>
        <w:t>Za stečajnog upravitelja imenuje se</w:t>
      </w:r>
      <w:r w:rsidR="009A3203" w:rsidRPr="00EE36E5">
        <w:rPr>
          <w:lang w:val="hr-HR"/>
        </w:rPr>
        <w:t xml:space="preserve"> </w:t>
      </w:r>
      <w:r w:rsidR="00D27CCD" w:rsidRPr="00EE36E5">
        <w:rPr>
          <w:lang w:val="hr-HR"/>
        </w:rPr>
        <w:t>Ranka Herljević (OIB 14109641646)</w:t>
      </w:r>
      <w:r w:rsidR="00EE36E5">
        <w:rPr>
          <w:lang w:val="hr-HR"/>
        </w:rPr>
        <w:t>,</w:t>
      </w:r>
      <w:r w:rsidR="00D27CCD" w:rsidRPr="00EE36E5">
        <w:rPr>
          <w:lang w:val="hr-HR"/>
        </w:rPr>
        <w:t xml:space="preserve"> Soboli 10, Čavle</w:t>
      </w:r>
      <w:r w:rsidR="00711ACB" w:rsidRPr="00EE36E5">
        <w:rPr>
          <w:lang w:val="hr-HR"/>
        </w:rPr>
        <w:t>.</w:t>
      </w:r>
    </w:p>
    <w:p w:rsidRDefault="00047756" w:rsidP="00047756" w:rsidR="00047756" w:rsidRPr="00EE36E5">
      <w:pPr>
        <w:jc w:val="both"/>
        <w:textAlignment w:val="auto"/>
        <w:rPr>
          <w:szCs w:val="24"/>
          <w:lang w:val="hr-HR"/>
        </w:rPr>
      </w:pPr>
    </w:p>
    <w:p w:rsidRDefault="00047756" w:rsidP="00047756" w:rsidR="00047756" w:rsidRPr="00EE36E5">
      <w:pPr>
        <w:jc w:val="both"/>
        <w:textAlignment w:val="auto"/>
        <w:rPr>
          <w:szCs w:val="24"/>
          <w:lang w:val="hr-HR"/>
        </w:rPr>
      </w:pPr>
      <w:r w:rsidRPr="00EE36E5">
        <w:rPr>
          <w:szCs w:val="24"/>
          <w:lang w:val="hr-HR"/>
        </w:rPr>
        <w:t xml:space="preserve">III. </w:t>
      </w:r>
      <w:r w:rsidRPr="00EE36E5">
        <w:rPr>
          <w:szCs w:val="24"/>
          <w:lang w:val="hr-HR"/>
        </w:rPr>
        <w:tab/>
        <w:t>Utvrđuje se da imovina dužnika koja bi ušla u stečajnu masu nije dovoljna za namirenje troškova toga postupka.</w:t>
      </w:r>
    </w:p>
    <w:p w:rsidRDefault="00047756" w:rsidP="00047756" w:rsidR="00047756" w:rsidRPr="00EE36E5">
      <w:pPr>
        <w:jc w:val="both"/>
        <w:textAlignment w:val="auto"/>
        <w:rPr>
          <w:szCs w:val="24"/>
          <w:lang w:val="hr-HR"/>
        </w:rPr>
      </w:pPr>
    </w:p>
    <w:p w:rsidRDefault="00047756" w:rsidP="00047756" w:rsidR="00047756" w:rsidRPr="00EE36E5">
      <w:pPr>
        <w:jc w:val="both"/>
        <w:textAlignment w:val="auto"/>
        <w:rPr>
          <w:lang w:val="hr-HR"/>
        </w:rPr>
      </w:pPr>
      <w:r w:rsidRPr="00EE36E5">
        <w:rPr>
          <w:lang w:val="hr-HR"/>
        </w:rPr>
        <w:t>IV.</w:t>
      </w:r>
      <w:r w:rsidRPr="00EE36E5">
        <w:rPr>
          <w:lang w:val="hr-HR"/>
        </w:rPr>
        <w:tab/>
        <w:t>Z a k l j u č u j e   s e</w:t>
      </w:r>
      <w:r w:rsidR="00801ABE" w:rsidRPr="00EE36E5">
        <w:rPr>
          <w:lang w:val="hr-HR"/>
        </w:rPr>
        <w:t xml:space="preserve"> </w:t>
      </w:r>
      <w:r w:rsidRPr="00EE36E5">
        <w:rPr>
          <w:lang w:val="hr-HR"/>
        </w:rPr>
        <w:t xml:space="preserve"> stečajni postupak nad dužnikom </w:t>
      </w:r>
      <w:r w:rsidR="00D27CCD" w:rsidRPr="00EE36E5">
        <w:rPr>
          <w:bCs/>
          <w:lang w:eastAsia="en-US" w:val="hr-HR"/>
        </w:rPr>
        <w:t>PLAN B d.o.o. za marketing i turizam Korenica, Bjelopolje bb (MBS 020038104 - OIB 85147853216)</w:t>
      </w:r>
      <w:r w:rsidR="00873B7D" w:rsidRPr="00EE36E5">
        <w:rPr>
          <w:bCs/>
          <w:lang w:eastAsia="en-US" w:val="hr-HR"/>
        </w:rPr>
        <w:t>.</w:t>
      </w:r>
    </w:p>
    <w:p w:rsidRDefault="00047756" w:rsidP="00047756" w:rsidR="00047756" w:rsidRPr="00EE36E5">
      <w:pPr>
        <w:jc w:val="both"/>
        <w:textAlignment w:val="auto"/>
        <w:rPr>
          <w:lang w:val="hr-HR"/>
        </w:rPr>
      </w:pPr>
    </w:p>
    <w:p w:rsidRDefault="00047756" w:rsidP="00047756" w:rsidR="00047756" w:rsidRPr="00EE36E5">
      <w:pPr>
        <w:jc w:val="both"/>
        <w:textAlignment w:val="auto"/>
        <w:rPr>
          <w:lang w:val="hr-HR"/>
        </w:rPr>
      </w:pPr>
      <w:r w:rsidRPr="00EE36E5">
        <w:rPr>
          <w:szCs w:val="24"/>
          <w:lang w:val="hr-HR"/>
        </w:rPr>
        <w:t>V.</w:t>
      </w:r>
      <w:r w:rsidRPr="00EE36E5">
        <w:rPr>
          <w:szCs w:val="24"/>
          <w:lang w:val="hr-HR"/>
        </w:rPr>
        <w:tab/>
        <w:t xml:space="preserve">Ovo rješenje će se objaviti </w:t>
      </w:r>
      <w:r w:rsidRPr="00EE36E5">
        <w:rPr>
          <w:lang w:val="hr-HR"/>
        </w:rPr>
        <w:t>na mrežnoj stranici e-</w:t>
      </w:r>
      <w:r w:rsidR="00710E86" w:rsidRPr="00EE36E5">
        <w:rPr>
          <w:lang w:val="hr-HR"/>
        </w:rPr>
        <w:t>O</w:t>
      </w:r>
      <w:r w:rsidRPr="00EE36E5">
        <w:rPr>
          <w:lang w:val="hr-HR"/>
        </w:rPr>
        <w:t>glasn</w:t>
      </w:r>
      <w:r w:rsidR="00710E86" w:rsidRPr="00EE36E5">
        <w:rPr>
          <w:lang w:val="hr-HR"/>
        </w:rPr>
        <w:t>a</w:t>
      </w:r>
      <w:r w:rsidRPr="00EE36E5">
        <w:rPr>
          <w:lang w:val="hr-HR"/>
        </w:rPr>
        <w:t xml:space="preserve"> ploč</w:t>
      </w:r>
      <w:r w:rsidR="00710E86" w:rsidRPr="00EE36E5">
        <w:rPr>
          <w:lang w:val="hr-HR"/>
        </w:rPr>
        <w:t>a</w:t>
      </w:r>
      <w:r w:rsidRPr="00EE36E5">
        <w:rPr>
          <w:lang w:val="hr-HR"/>
        </w:rPr>
        <w:t xml:space="preserve"> sud</w:t>
      </w:r>
      <w:r w:rsidR="00710E86" w:rsidRPr="00EE36E5">
        <w:rPr>
          <w:lang w:val="hr-HR"/>
        </w:rPr>
        <w:t>ova</w:t>
      </w:r>
      <w:r w:rsidRPr="00EE36E5">
        <w:rPr>
          <w:lang w:val="hr-HR"/>
        </w:rPr>
        <w:t>.</w:t>
      </w:r>
    </w:p>
    <w:p w:rsidRDefault="00047756" w:rsidP="00047756" w:rsidR="00047756" w:rsidRPr="00EE36E5">
      <w:pPr>
        <w:jc w:val="both"/>
        <w:textAlignment w:val="auto"/>
        <w:rPr>
          <w:lang w:val="hr-HR"/>
        </w:rPr>
      </w:pPr>
    </w:p>
    <w:p w:rsidRDefault="00047756" w:rsidP="00047756" w:rsidR="00047756" w:rsidRPr="00EE36E5">
      <w:pPr>
        <w:jc w:val="both"/>
        <w:textAlignment w:val="auto"/>
        <w:rPr>
          <w:szCs w:val="24"/>
          <w:lang w:val="hr-HR"/>
        </w:rPr>
      </w:pPr>
      <w:r w:rsidRPr="00EE36E5">
        <w:rPr>
          <w:lang w:val="hr-HR"/>
        </w:rPr>
        <w:t>VI.</w:t>
      </w:r>
      <w:r w:rsidRPr="00EE36E5">
        <w:rPr>
          <w:lang w:val="hr-HR"/>
        </w:rPr>
        <w:tab/>
        <w:t xml:space="preserve">Po </w:t>
      </w:r>
      <w:r w:rsidRPr="00EE36E5">
        <w:rPr>
          <w:szCs w:val="24"/>
          <w:lang w:val="hr-HR"/>
        </w:rPr>
        <w:t xml:space="preserve">pravomoćnosti </w:t>
      </w:r>
      <w:r w:rsidR="00710E86" w:rsidRPr="00EE36E5">
        <w:rPr>
          <w:szCs w:val="24"/>
          <w:lang w:val="hr-HR"/>
        </w:rPr>
        <w:t xml:space="preserve">će se ovo rješenje </w:t>
      </w:r>
      <w:r w:rsidRPr="00EE36E5">
        <w:rPr>
          <w:szCs w:val="24"/>
          <w:lang w:val="hr-HR"/>
        </w:rPr>
        <w:t>dostaviti sudskom registru radi brisanja dužnika.</w:t>
      </w:r>
    </w:p>
    <w:p w:rsidRDefault="00047756" w:rsidP="00047756" w:rsidR="00047756" w:rsidRPr="00EE36E5">
      <w:pPr>
        <w:jc w:val="center"/>
        <w:textAlignment w:val="auto"/>
        <w:rPr>
          <w:szCs w:val="24"/>
          <w:lang w:val="hr-HR"/>
        </w:rPr>
      </w:pPr>
    </w:p>
    <w:p w:rsidRDefault="00047756" w:rsidP="00047756" w:rsidR="00047756" w:rsidRPr="00EE36E5">
      <w:pPr>
        <w:jc w:val="center"/>
        <w:textAlignment w:val="auto"/>
        <w:rPr>
          <w:szCs w:val="24"/>
          <w:lang w:val="hr-HR"/>
        </w:rPr>
      </w:pPr>
      <w:r w:rsidRPr="00EE36E5">
        <w:rPr>
          <w:szCs w:val="24"/>
          <w:lang w:val="hr-HR"/>
        </w:rPr>
        <w:t>Obrazloženje</w:t>
      </w:r>
    </w:p>
    <w:p w:rsidRDefault="007E4BB8" w:rsidP="00047756" w:rsidR="007E4BB8" w:rsidRPr="00EE36E5">
      <w:pPr>
        <w:ind w:firstLine="720"/>
        <w:jc w:val="both"/>
        <w:textAlignment w:val="auto"/>
        <w:rPr>
          <w:szCs w:val="24"/>
          <w:lang w:val="hr-HR"/>
        </w:rPr>
      </w:pPr>
    </w:p>
    <w:p w:rsidRDefault="00D27CCD" w:rsidP="00047756" w:rsidR="00D27CCD" w:rsidRPr="00EE36E5">
      <w:pPr>
        <w:ind w:firstLine="720"/>
        <w:jc w:val="both"/>
        <w:textAlignment w:val="auto"/>
        <w:rPr>
          <w:szCs w:val="24"/>
          <w:lang w:val="hr-HR"/>
        </w:rPr>
      </w:pPr>
    </w:p>
    <w:p w:rsidRDefault="00D27CCD" w:rsidP="00D27CCD" w:rsidR="00D27CCD" w:rsidRPr="00EE36E5">
      <w:pPr>
        <w:ind w:firstLine="720"/>
        <w:jc w:val="both"/>
        <w:textAlignment w:val="auto"/>
        <w:rPr>
          <w:szCs w:val="24"/>
          <w:lang w:val="hr-HR"/>
        </w:rPr>
      </w:pPr>
      <w:r w:rsidRPr="00EE36E5">
        <w:rPr>
          <w:szCs w:val="24"/>
          <w:lang w:val="hr-HR"/>
        </w:rPr>
        <w:t xml:space="preserve">Financijska agencija podnijela je ovome sudu zahtjev za provedbu skraćenog stečajnog postupka nad dužnikom PLAN B d.o.o. Korenica. Tijekom tog postupka zastupnik po zakonu dužnika je podnio sudu javnobilježnički ovjerovljen popis imovine i </w:t>
      </w:r>
      <w:r w:rsidRPr="00EE36E5">
        <w:rPr>
          <w:szCs w:val="24"/>
          <w:lang w:val="hr-HR"/>
        </w:rPr>
        <w:lastRenderedPageBreak/>
        <w:t xml:space="preserve">obveza na propisanom obrascu, pa je sud rješenjem pod poslovnim brojem 5 St-1571/2016-9 od 8. rujna 2017. sukladno odredbi članka 433. Stečajnog zakona („Narodne novine“ broj 71/15 i 104/17) obustavio skraćeni stečajni postupak. </w:t>
      </w:r>
    </w:p>
    <w:p w:rsidRDefault="002C3F69" w:rsidP="00D27CCD" w:rsidR="002C3F69" w:rsidRPr="00EE36E5">
      <w:pPr>
        <w:ind w:firstLine="720"/>
        <w:jc w:val="both"/>
        <w:textAlignment w:val="auto"/>
        <w:rPr>
          <w:szCs w:val="24"/>
          <w:lang w:val="hr-HR"/>
        </w:rPr>
      </w:pPr>
      <w:r w:rsidRPr="00EE36E5">
        <w:rPr>
          <w:szCs w:val="24"/>
          <w:lang w:val="hr-HR"/>
        </w:rPr>
        <w:t xml:space="preserve">Stoga je sud </w:t>
      </w:r>
      <w:r w:rsidR="00D27CCD" w:rsidRPr="00EE36E5">
        <w:rPr>
          <w:szCs w:val="24"/>
          <w:lang w:val="hr-HR"/>
        </w:rPr>
        <w:t>primjenom odredbe članka 115. stavak 1. SZ donio rješenje o pokretanju prethodnoga postupka radi utvrđivanja pretpostavki za otvaranje stečajnoga postupka (prethodni postupak)</w:t>
      </w:r>
      <w:r w:rsidRPr="00EE36E5">
        <w:rPr>
          <w:szCs w:val="24"/>
          <w:lang w:val="hr-HR"/>
        </w:rPr>
        <w:t xml:space="preserve"> pod poslovnim brojem 7 St-730/2017-10 od 27. prosinca 2017.</w:t>
      </w:r>
    </w:p>
    <w:p w:rsidRDefault="00FF04CD" w:rsidP="00FF04CD" w:rsidR="00FF04CD" w:rsidRPr="00EE36E5">
      <w:pPr>
        <w:ind w:firstLine="720"/>
        <w:jc w:val="both"/>
        <w:rPr>
          <w:rFonts w:eastAsia="MS Mincho"/>
          <w:lang w:val="hr-HR"/>
        </w:rPr>
      </w:pPr>
      <w:r w:rsidRPr="00EE36E5">
        <w:rPr>
          <w:rFonts w:eastAsia="MS Mincho"/>
          <w:lang w:val="hr-HR"/>
        </w:rPr>
        <w:t>Na ročište zakazano radi izjašnjenja o prijedlogu za otvaranje stečajnog postupka nad dužnikom</w:t>
      </w:r>
      <w:r w:rsidRPr="00EE36E5">
        <w:rPr>
          <w:lang w:eastAsia="en-US" w:val="hr-HR"/>
        </w:rPr>
        <w:t xml:space="preserve"> </w:t>
      </w:r>
      <w:r w:rsidRPr="00EE36E5">
        <w:rPr>
          <w:lang w:val="hr-HR"/>
        </w:rPr>
        <w:t xml:space="preserve">dana 7. ožujka 2018. stranke nisu pristupile. </w:t>
      </w:r>
    </w:p>
    <w:p w:rsidRDefault="007F167C" w:rsidP="00FF04CD" w:rsidR="00FF04CD" w:rsidRPr="00EE36E5">
      <w:pPr>
        <w:ind w:firstLine="720"/>
        <w:jc w:val="both"/>
        <w:rPr>
          <w:lang w:val="hr-HR"/>
        </w:rPr>
      </w:pPr>
      <w:r w:rsidRPr="00EE36E5">
        <w:rPr>
          <w:lang w:val="hr-HR"/>
        </w:rPr>
        <w:t xml:space="preserve">Na ročištu je utvrđeno da </w:t>
      </w:r>
      <w:r w:rsidR="00FF04CD" w:rsidRPr="00EE36E5">
        <w:rPr>
          <w:lang w:val="hr-HR"/>
        </w:rPr>
        <w:t xml:space="preserve">se Financijska agencija pisano očitovala </w:t>
      </w:r>
      <w:r w:rsidRPr="00EE36E5">
        <w:rPr>
          <w:lang w:val="hr-HR"/>
        </w:rPr>
        <w:t xml:space="preserve">o prijedlogu </w:t>
      </w:r>
      <w:r w:rsidR="00FF04CD" w:rsidRPr="00EE36E5">
        <w:rPr>
          <w:lang w:val="hr-HR"/>
        </w:rPr>
        <w:t xml:space="preserve">u podnesku od 12. siječnja 2018.  u kojem je navela da ostaje kod navoda iz prijedloga </w:t>
      </w:r>
      <w:r w:rsidRPr="00EE36E5">
        <w:rPr>
          <w:lang w:val="hr-HR"/>
        </w:rPr>
        <w:t xml:space="preserve">time da na dan </w:t>
      </w:r>
      <w:r w:rsidR="00FF04CD" w:rsidRPr="00EE36E5">
        <w:rPr>
          <w:lang w:val="hr-HR"/>
        </w:rPr>
        <w:t xml:space="preserve">10. siječnja 2018. </w:t>
      </w:r>
      <w:r w:rsidRPr="00EE36E5">
        <w:rPr>
          <w:lang w:val="hr-HR"/>
        </w:rPr>
        <w:t xml:space="preserve">dužnik </w:t>
      </w:r>
      <w:r w:rsidR="00FF04CD" w:rsidRPr="00EE36E5">
        <w:rPr>
          <w:lang w:val="hr-HR"/>
        </w:rPr>
        <w:t xml:space="preserve">ima neizvršene osnove za plaćanje u neprekinutom razdoblju od 518 dana u ukupnom iznosu od 76.909,15 kn, dok su osobe koje vode poslove društva dostavile </w:t>
      </w:r>
      <w:r w:rsidRPr="00EE36E5">
        <w:rPr>
          <w:lang w:val="hr-HR"/>
        </w:rPr>
        <w:t xml:space="preserve">sudu </w:t>
      </w:r>
      <w:r w:rsidR="00FF04CD" w:rsidRPr="00EE36E5">
        <w:rPr>
          <w:lang w:val="hr-HR"/>
        </w:rPr>
        <w:t>očitovanje o stanju imovine i obveza dana 8. siječnja 2018.</w:t>
      </w:r>
    </w:p>
    <w:p w:rsidRDefault="00FF04CD" w:rsidP="007F167C" w:rsidR="00FF04CD" w:rsidRPr="00EE36E5">
      <w:pPr>
        <w:pStyle w:val="Bezproreda"/>
        <w:jc w:val="both"/>
        <w:rPr>
          <w:lang w:val="hr-HR"/>
        </w:rPr>
      </w:pPr>
      <w:r w:rsidRPr="00EE36E5">
        <w:rPr>
          <w:lang w:val="hr-HR"/>
        </w:rPr>
        <w:tab/>
        <w:t xml:space="preserve">Privremena stečajna upraviteljica je na ročištu izložila kao u podnijetom Izvješću od 19. siječnja 2018. </w:t>
      </w:r>
    </w:p>
    <w:p w:rsidRDefault="00FF04CD" w:rsidP="00FF04CD" w:rsidR="00FF04CD" w:rsidRPr="00EE36E5">
      <w:pPr>
        <w:pStyle w:val="Bezproreda"/>
        <w:ind w:firstLine="720"/>
        <w:jc w:val="both"/>
        <w:rPr>
          <w:lang w:val="hr-HR"/>
        </w:rPr>
      </w:pPr>
      <w:r w:rsidRPr="00EE36E5">
        <w:rPr>
          <w:color w:val="000000"/>
          <w:lang w:val="hr-HR"/>
        </w:rPr>
        <w:t xml:space="preserve">Sud je donio odluku da neće odrediti vještake iz članka 125. Stečajnog zakona budući se nesposobnost za plaćanje može nedvojbeno utvrditi iz okolnosti zbog kojih je dužnik obustavio plaćanje na temelju izvješća pravnih osoba koje za dužnika obavljaju poslove platnoga prometa </w:t>
      </w:r>
      <w:r w:rsidRPr="00EE36E5">
        <w:rPr>
          <w:lang w:val="hr-HR"/>
        </w:rPr>
        <w:t>(članak 126. SZ). Također je odlučeno da će se ročište radi očitovanja o prijedlogu za otvaranje stečajnog postupka spojiti s ročištem radi rasprave o pretpostavkama za otvaranje stečajnog postupka (članak 128. stavak 5. SZ).</w:t>
      </w:r>
    </w:p>
    <w:p w:rsidRDefault="00FF04CD" w:rsidP="007F167C" w:rsidR="00FF04CD" w:rsidRPr="00EE36E5">
      <w:pPr>
        <w:ind w:firstLine="720"/>
        <w:jc w:val="both"/>
        <w:rPr>
          <w:lang w:val="hr-HR"/>
        </w:rPr>
      </w:pPr>
      <w:r w:rsidRPr="00EE36E5">
        <w:rPr>
          <w:lang w:val="hr-HR"/>
        </w:rPr>
        <w:t>Nadalje je privremena stečajna upraviteljica istakla da dužnik, ima evidentiranu imovinu kako je to označeno u njenom Izvješću od 19. siječnja 2018.</w:t>
      </w:r>
      <w:r w:rsidR="00F26114" w:rsidRPr="00EE36E5">
        <w:rPr>
          <w:lang w:val="hr-HR"/>
        </w:rPr>
        <w:t xml:space="preserve"> </w:t>
      </w:r>
      <w:r w:rsidR="00F26114" w:rsidRPr="00EE36E5">
        <w:rPr>
          <w:szCs w:val="24"/>
          <w:lang w:val="hr-HR"/>
        </w:rPr>
        <w:t>(list 39 do 66 spisa)</w:t>
      </w:r>
      <w:r w:rsidRPr="00EE36E5">
        <w:rPr>
          <w:lang w:val="hr-HR"/>
        </w:rPr>
        <w:t xml:space="preserve">, </w:t>
      </w:r>
      <w:r w:rsidR="007F167C" w:rsidRPr="00EE36E5">
        <w:rPr>
          <w:lang w:val="hr-HR"/>
        </w:rPr>
        <w:t xml:space="preserve">ali da se o imovini vode parnični i drugi postupci, pa </w:t>
      </w:r>
      <w:r w:rsidR="00B635ED" w:rsidRPr="00EE36E5">
        <w:rPr>
          <w:lang w:val="hr-HR"/>
        </w:rPr>
        <w:t xml:space="preserve">se </w:t>
      </w:r>
      <w:r w:rsidR="007F167C" w:rsidRPr="00EE36E5">
        <w:rPr>
          <w:lang w:val="hr-HR"/>
        </w:rPr>
        <w:t xml:space="preserve">stoga ista do okončanja tih postupaka, ukoliko u </w:t>
      </w:r>
      <w:r w:rsidR="00B635ED" w:rsidRPr="00EE36E5">
        <w:rPr>
          <w:lang w:val="hr-HR"/>
        </w:rPr>
        <w:t xml:space="preserve">njima dužnik </w:t>
      </w:r>
      <w:r w:rsidR="007F167C" w:rsidRPr="00EE36E5">
        <w:rPr>
          <w:lang w:val="hr-HR"/>
        </w:rPr>
        <w:t>uspije</w:t>
      </w:r>
      <w:r w:rsidR="00B635ED" w:rsidRPr="00EE36E5">
        <w:rPr>
          <w:lang w:val="hr-HR"/>
        </w:rPr>
        <w:t xml:space="preserve">, </w:t>
      </w:r>
      <w:r w:rsidR="00F26114" w:rsidRPr="00EE36E5">
        <w:rPr>
          <w:lang w:val="hr-HR"/>
        </w:rPr>
        <w:t>ne može unovčiti</w:t>
      </w:r>
      <w:r w:rsidR="007F167C" w:rsidRPr="00EE36E5">
        <w:rPr>
          <w:lang w:val="hr-HR"/>
        </w:rPr>
        <w:t xml:space="preserve"> </w:t>
      </w:r>
      <w:r w:rsidR="00F26114" w:rsidRPr="00EE36E5">
        <w:rPr>
          <w:lang w:val="hr-HR"/>
        </w:rPr>
        <w:t>i</w:t>
      </w:r>
      <w:r w:rsidRPr="00EE36E5">
        <w:rPr>
          <w:lang w:val="hr-HR"/>
        </w:rPr>
        <w:t xml:space="preserve"> </w:t>
      </w:r>
      <w:r w:rsidR="00F26114" w:rsidRPr="00EE36E5">
        <w:rPr>
          <w:lang w:val="hr-HR"/>
        </w:rPr>
        <w:t xml:space="preserve">podmiriti </w:t>
      </w:r>
      <w:r w:rsidRPr="00EE36E5">
        <w:rPr>
          <w:lang w:val="hr-HR"/>
        </w:rPr>
        <w:t>dosadašnji trošak prethodnog postupka i otvoreni stečajni postupak.</w:t>
      </w:r>
      <w:r w:rsidR="00F26114" w:rsidRPr="00EE36E5">
        <w:rPr>
          <w:lang w:val="hr-HR"/>
        </w:rPr>
        <w:t xml:space="preserve"> </w:t>
      </w:r>
      <w:r w:rsidR="007F167C" w:rsidRPr="00EE36E5">
        <w:rPr>
          <w:lang w:val="hr-HR"/>
        </w:rPr>
        <w:t>P</w:t>
      </w:r>
      <w:r w:rsidRPr="00EE36E5">
        <w:rPr>
          <w:lang w:val="hr-HR"/>
        </w:rPr>
        <w:t>redl</w:t>
      </w:r>
      <w:r w:rsidR="007F167C" w:rsidRPr="00EE36E5">
        <w:rPr>
          <w:lang w:val="hr-HR"/>
        </w:rPr>
        <w:t xml:space="preserve">ožila je </w:t>
      </w:r>
      <w:r w:rsidRPr="00EE36E5">
        <w:rPr>
          <w:lang w:val="hr-HR"/>
        </w:rPr>
        <w:t xml:space="preserve">da sud pozove zainteresirane osobe na uplatu najmanje 52.500,00 kn iz razloga kako je to specificirano u Izvješću. </w:t>
      </w:r>
    </w:p>
    <w:p w:rsidRDefault="00047756" w:rsidP="00047756" w:rsidR="00047756" w:rsidRPr="00EE36E5">
      <w:pPr>
        <w:ind w:firstLine="720"/>
        <w:jc w:val="both"/>
        <w:textAlignment w:val="auto"/>
        <w:rPr>
          <w:lang w:val="hr-HR"/>
        </w:rPr>
      </w:pPr>
      <w:r w:rsidRPr="00EE36E5">
        <w:rPr>
          <w:lang w:val="hr-HR"/>
        </w:rPr>
        <w:t>Odredbom članka</w:t>
      </w:r>
      <w:r w:rsidR="00B85CF0" w:rsidRPr="00EE36E5">
        <w:rPr>
          <w:lang w:val="hr-HR"/>
        </w:rPr>
        <w:t xml:space="preserve"> 5</w:t>
      </w:r>
      <w:r w:rsidRPr="00EE36E5">
        <w:rPr>
          <w:lang w:val="hr-HR"/>
        </w:rPr>
        <w:t>. stavak 1. SZ propisano je da se stečaj može otvoriti ako s</w:t>
      </w:r>
      <w:r w:rsidR="00B85CF0" w:rsidRPr="00EE36E5">
        <w:rPr>
          <w:lang w:val="hr-HR"/>
        </w:rPr>
        <w:t>ud</w:t>
      </w:r>
      <w:r w:rsidRPr="00EE36E5">
        <w:rPr>
          <w:lang w:val="hr-HR"/>
        </w:rPr>
        <w:t xml:space="preserve"> utvrdi postojanje stečajn</w:t>
      </w:r>
      <w:r w:rsidR="00632DD6" w:rsidRPr="00EE36E5">
        <w:rPr>
          <w:lang w:val="hr-HR"/>
        </w:rPr>
        <w:t xml:space="preserve">og </w:t>
      </w:r>
      <w:r w:rsidRPr="00EE36E5">
        <w:rPr>
          <w:lang w:val="hr-HR"/>
        </w:rPr>
        <w:t>razloga, time da je odredbom stavka 2. istog članka propisano da su stečajni razlozi</w:t>
      </w:r>
      <w:r w:rsidR="00632DD6" w:rsidRPr="00EE36E5">
        <w:rPr>
          <w:lang w:val="hr-HR"/>
        </w:rPr>
        <w:t xml:space="preserve"> </w:t>
      </w:r>
      <w:r w:rsidRPr="00EE36E5">
        <w:rPr>
          <w:lang w:val="hr-HR"/>
        </w:rPr>
        <w:t>nesposobnost za plaćanje i prezaduženost.</w:t>
      </w:r>
    </w:p>
    <w:p w:rsidRDefault="000943D1" w:rsidP="000943D1" w:rsidR="006B1356" w:rsidRPr="00EE36E5">
      <w:pPr>
        <w:ind w:firstLine="720"/>
        <w:jc w:val="both"/>
        <w:rPr>
          <w:bCs/>
          <w:szCs w:val="24"/>
          <w:lang w:val="hr-HR"/>
        </w:rPr>
      </w:pPr>
      <w:r w:rsidRPr="00EE36E5">
        <w:rPr>
          <w:lang w:val="hr-HR"/>
        </w:rPr>
        <w:t>Tijekom prethodnog postupka iz podnesk</w:t>
      </w:r>
      <w:r w:rsidR="00DA5975" w:rsidRPr="00EE36E5">
        <w:rPr>
          <w:lang w:val="hr-HR"/>
        </w:rPr>
        <w:t>a</w:t>
      </w:r>
      <w:r w:rsidRPr="00EE36E5">
        <w:rPr>
          <w:lang w:val="hr-HR"/>
        </w:rPr>
        <w:t xml:space="preserve"> Financijske agencije od </w:t>
      </w:r>
      <w:r w:rsidR="00F26114" w:rsidRPr="00EE36E5">
        <w:rPr>
          <w:lang w:val="hr-HR"/>
        </w:rPr>
        <w:t>12</w:t>
      </w:r>
      <w:r w:rsidR="00DA5975" w:rsidRPr="00EE36E5">
        <w:rPr>
          <w:lang w:val="hr-HR"/>
        </w:rPr>
        <w:t xml:space="preserve">. </w:t>
      </w:r>
      <w:r w:rsidR="00F26114" w:rsidRPr="00EE36E5">
        <w:rPr>
          <w:lang w:val="hr-HR"/>
        </w:rPr>
        <w:t xml:space="preserve">siječnja 20018. </w:t>
      </w:r>
      <w:r w:rsidRPr="00EE36E5">
        <w:rPr>
          <w:bCs/>
          <w:szCs w:val="24"/>
          <w:lang w:val="hr-HR"/>
        </w:rPr>
        <w:t xml:space="preserve">(list </w:t>
      </w:r>
      <w:r w:rsidR="00F26114" w:rsidRPr="00EE36E5">
        <w:rPr>
          <w:bCs/>
          <w:szCs w:val="24"/>
          <w:lang w:val="hr-HR"/>
        </w:rPr>
        <w:t>38</w:t>
      </w:r>
      <w:r w:rsidRPr="00EE36E5">
        <w:rPr>
          <w:bCs/>
          <w:szCs w:val="24"/>
          <w:lang w:val="hr-HR"/>
        </w:rPr>
        <w:t xml:space="preserve"> spisa)</w:t>
      </w:r>
      <w:r w:rsidR="00DA5975" w:rsidRPr="00EE36E5">
        <w:rPr>
          <w:bCs/>
          <w:szCs w:val="24"/>
          <w:lang w:val="hr-HR"/>
        </w:rPr>
        <w:t xml:space="preserve"> utvrđeno je da je račun dužnika u neprekidnoj blokadi </w:t>
      </w:r>
      <w:r w:rsidR="00F26114" w:rsidRPr="00EE36E5">
        <w:rPr>
          <w:bCs/>
          <w:szCs w:val="24"/>
          <w:lang w:val="hr-HR"/>
        </w:rPr>
        <w:t xml:space="preserve">518 </w:t>
      </w:r>
      <w:r w:rsidR="00DA5975" w:rsidRPr="00EE36E5">
        <w:rPr>
          <w:bCs/>
          <w:szCs w:val="24"/>
          <w:lang w:val="hr-HR"/>
        </w:rPr>
        <w:t xml:space="preserve">dana </w:t>
      </w:r>
      <w:r w:rsidR="00E60AA0" w:rsidRPr="00EE36E5">
        <w:rPr>
          <w:bCs/>
          <w:szCs w:val="24"/>
          <w:lang w:val="hr-HR"/>
        </w:rPr>
        <w:t xml:space="preserve">dok je iz </w:t>
      </w:r>
      <w:r w:rsidR="00E60AA0" w:rsidRPr="00EE36E5">
        <w:rPr>
          <w:lang w:val="hr-HR"/>
        </w:rPr>
        <w:t>Očevidnika redoslijeda osnova za plaćanje</w:t>
      </w:r>
      <w:r w:rsidR="00E60AA0" w:rsidRPr="00EE36E5">
        <w:rPr>
          <w:bCs/>
          <w:szCs w:val="24"/>
          <w:lang w:val="hr-HR"/>
        </w:rPr>
        <w:t xml:space="preserve"> </w:t>
      </w:r>
      <w:r w:rsidR="00510E30" w:rsidRPr="00EE36E5">
        <w:rPr>
          <w:lang w:val="hr-HR"/>
        </w:rPr>
        <w:t>Financijske agencije</w:t>
      </w:r>
      <w:r w:rsidR="00E60AA0" w:rsidRPr="00EE36E5">
        <w:rPr>
          <w:bCs/>
          <w:szCs w:val="24"/>
          <w:lang w:val="hr-HR"/>
        </w:rPr>
        <w:t xml:space="preserve"> </w:t>
      </w:r>
      <w:r w:rsidR="006B1356" w:rsidRPr="00EE36E5">
        <w:rPr>
          <w:bCs/>
          <w:szCs w:val="24"/>
          <w:lang w:val="hr-HR"/>
        </w:rPr>
        <w:t xml:space="preserve">na </w:t>
      </w:r>
      <w:r w:rsidR="00E60AA0" w:rsidRPr="00EE36E5">
        <w:rPr>
          <w:bCs/>
          <w:szCs w:val="24"/>
          <w:lang w:val="hr-HR"/>
        </w:rPr>
        <w:t>da</w:t>
      </w:r>
      <w:r w:rsidR="006B1356" w:rsidRPr="00EE36E5">
        <w:rPr>
          <w:bCs/>
          <w:szCs w:val="24"/>
          <w:lang w:val="hr-HR"/>
        </w:rPr>
        <w:t xml:space="preserve">n donošenja ove odluke (list </w:t>
      </w:r>
      <w:r w:rsidR="00F26114" w:rsidRPr="00EE36E5">
        <w:rPr>
          <w:bCs/>
          <w:szCs w:val="24"/>
          <w:lang w:val="hr-HR"/>
        </w:rPr>
        <w:t>76</w:t>
      </w:r>
      <w:r w:rsidR="001E2478" w:rsidRPr="00EE36E5">
        <w:rPr>
          <w:bCs/>
          <w:szCs w:val="24"/>
          <w:lang w:val="hr-HR"/>
        </w:rPr>
        <w:t xml:space="preserve"> </w:t>
      </w:r>
      <w:r w:rsidR="00F26114" w:rsidRPr="00EE36E5">
        <w:rPr>
          <w:bCs/>
          <w:szCs w:val="24"/>
          <w:lang w:val="hr-HR"/>
        </w:rPr>
        <w:t>i 77</w:t>
      </w:r>
      <w:r w:rsidR="001E2478" w:rsidRPr="00EE36E5">
        <w:rPr>
          <w:bCs/>
          <w:szCs w:val="24"/>
          <w:lang w:val="hr-HR"/>
        </w:rPr>
        <w:t xml:space="preserve"> </w:t>
      </w:r>
      <w:r w:rsidR="006B1356" w:rsidRPr="00EE36E5">
        <w:rPr>
          <w:bCs/>
          <w:szCs w:val="24"/>
          <w:lang w:val="hr-HR"/>
        </w:rPr>
        <w:t xml:space="preserve">spisa) utvrđeno da </w:t>
      </w:r>
      <w:r w:rsidR="00E60AA0" w:rsidRPr="00EE36E5">
        <w:rPr>
          <w:bCs/>
          <w:szCs w:val="24"/>
          <w:lang w:val="hr-HR"/>
        </w:rPr>
        <w:t xml:space="preserve">ukupan iznos obveza </w:t>
      </w:r>
      <w:r w:rsidR="006B1356" w:rsidRPr="00EE36E5">
        <w:rPr>
          <w:bCs/>
          <w:szCs w:val="24"/>
          <w:lang w:val="hr-HR"/>
        </w:rPr>
        <w:t xml:space="preserve">dužnika </w:t>
      </w:r>
      <w:r w:rsidR="00E60AA0" w:rsidRPr="00EE36E5">
        <w:rPr>
          <w:bCs/>
          <w:szCs w:val="24"/>
          <w:lang w:val="hr-HR"/>
        </w:rPr>
        <w:t xml:space="preserve">po svim neizvršenim osnovama za plaćanje iznosi </w:t>
      </w:r>
      <w:r w:rsidR="00F26114" w:rsidRPr="00EE36E5">
        <w:rPr>
          <w:bCs/>
          <w:szCs w:val="24"/>
          <w:lang w:val="hr-HR"/>
        </w:rPr>
        <w:t xml:space="preserve">78.414,92 </w:t>
      </w:r>
      <w:r w:rsidR="00E60AA0" w:rsidRPr="00EE36E5">
        <w:rPr>
          <w:bCs/>
          <w:szCs w:val="24"/>
          <w:lang w:val="hr-HR"/>
        </w:rPr>
        <w:t>kn</w:t>
      </w:r>
      <w:r w:rsidR="006B1356" w:rsidRPr="00EE36E5">
        <w:rPr>
          <w:bCs/>
          <w:szCs w:val="24"/>
          <w:lang w:val="hr-HR"/>
        </w:rPr>
        <w:t>.</w:t>
      </w:r>
    </w:p>
    <w:p w:rsidRDefault="000C045A" w:rsidP="009A3203" w:rsidR="002313D8" w:rsidRPr="00EE36E5">
      <w:pPr>
        <w:ind w:firstLine="720"/>
        <w:jc w:val="both"/>
        <w:rPr>
          <w:szCs w:val="24"/>
          <w:lang w:val="hr-HR"/>
        </w:rPr>
      </w:pPr>
      <w:r w:rsidRPr="00EE36E5">
        <w:rPr>
          <w:szCs w:val="24"/>
          <w:lang w:val="hr-HR"/>
        </w:rPr>
        <w:t>Nakon što je utvrđeno da je dužnik nesposoban za plaćanje, te kako proizlazi da dužnik nema</w:t>
      </w:r>
      <w:r w:rsidR="00F26114" w:rsidRPr="00EE36E5">
        <w:rPr>
          <w:szCs w:val="24"/>
          <w:lang w:val="hr-HR"/>
        </w:rPr>
        <w:t xml:space="preserve"> unovčive </w:t>
      </w:r>
      <w:r w:rsidRPr="00EE36E5">
        <w:rPr>
          <w:szCs w:val="24"/>
          <w:lang w:val="hr-HR"/>
        </w:rPr>
        <w:t xml:space="preserve">imovine za pokriće troška postupka </w:t>
      </w:r>
      <w:r w:rsidR="00B5231F" w:rsidRPr="00EE36E5">
        <w:rPr>
          <w:szCs w:val="24"/>
          <w:lang w:val="hr-HR"/>
        </w:rPr>
        <w:t xml:space="preserve">na osnovu </w:t>
      </w:r>
      <w:r w:rsidR="00047756" w:rsidRPr="00EE36E5">
        <w:rPr>
          <w:szCs w:val="24"/>
          <w:lang w:val="hr-HR"/>
        </w:rPr>
        <w:t>odredb</w:t>
      </w:r>
      <w:r w:rsidR="00B5231F" w:rsidRPr="00EE36E5">
        <w:rPr>
          <w:szCs w:val="24"/>
          <w:lang w:val="hr-HR"/>
        </w:rPr>
        <w:t>e</w:t>
      </w:r>
      <w:r w:rsidR="00047756" w:rsidRPr="00EE36E5">
        <w:rPr>
          <w:szCs w:val="24"/>
          <w:lang w:val="hr-HR"/>
        </w:rPr>
        <w:t xml:space="preserve"> članka 132. stavak 1. </w:t>
      </w:r>
      <w:r w:rsidR="00632DD6" w:rsidRPr="00EE36E5">
        <w:rPr>
          <w:szCs w:val="24"/>
          <w:lang w:val="hr-HR"/>
        </w:rPr>
        <w:t xml:space="preserve">SZ ovosudnim </w:t>
      </w:r>
      <w:r w:rsidR="00047756" w:rsidRPr="00EE36E5">
        <w:rPr>
          <w:szCs w:val="24"/>
          <w:lang w:val="hr-HR"/>
        </w:rPr>
        <w:t xml:space="preserve">rješenjem </w:t>
      </w:r>
      <w:r w:rsidR="00665246" w:rsidRPr="00EE36E5">
        <w:rPr>
          <w:szCs w:val="24"/>
          <w:lang w:val="hr-HR"/>
        </w:rPr>
        <w:t>7 St-</w:t>
      </w:r>
      <w:r w:rsidR="00B635ED" w:rsidRPr="00EE36E5">
        <w:rPr>
          <w:szCs w:val="24"/>
          <w:lang w:val="hr-HR"/>
        </w:rPr>
        <w:t>730</w:t>
      </w:r>
      <w:r w:rsidR="00665246" w:rsidRPr="00EE36E5">
        <w:rPr>
          <w:szCs w:val="24"/>
          <w:lang w:val="hr-HR"/>
        </w:rPr>
        <w:t>/201</w:t>
      </w:r>
      <w:r w:rsidR="004657C7" w:rsidRPr="00EE36E5">
        <w:rPr>
          <w:szCs w:val="24"/>
          <w:lang w:val="hr-HR"/>
        </w:rPr>
        <w:t>7</w:t>
      </w:r>
      <w:r w:rsidR="00665246" w:rsidRPr="00EE36E5">
        <w:rPr>
          <w:szCs w:val="24"/>
          <w:lang w:val="hr-HR"/>
        </w:rPr>
        <w:t>-</w:t>
      </w:r>
      <w:r w:rsidR="00F26114" w:rsidRPr="00EE36E5">
        <w:rPr>
          <w:lang w:val="hr-HR"/>
        </w:rPr>
        <w:t>20</w:t>
      </w:r>
      <w:r w:rsidRPr="00EE36E5">
        <w:rPr>
          <w:lang w:val="hr-HR"/>
        </w:rPr>
        <w:t xml:space="preserve"> </w:t>
      </w:r>
      <w:r w:rsidR="00047756" w:rsidRPr="00EE36E5">
        <w:rPr>
          <w:lang w:val="hr-HR"/>
        </w:rPr>
        <w:t xml:space="preserve">od </w:t>
      </w:r>
      <w:r w:rsidR="00F26114" w:rsidRPr="00EE36E5">
        <w:rPr>
          <w:lang w:val="hr-HR"/>
        </w:rPr>
        <w:t xml:space="preserve">9. ožujka </w:t>
      </w:r>
      <w:r w:rsidR="003A59A2" w:rsidRPr="00EE36E5">
        <w:rPr>
          <w:szCs w:val="24"/>
          <w:lang w:val="hr-HR"/>
        </w:rPr>
        <w:t>201</w:t>
      </w:r>
      <w:r w:rsidR="00F26114" w:rsidRPr="00EE36E5">
        <w:rPr>
          <w:szCs w:val="24"/>
          <w:lang w:val="hr-HR"/>
        </w:rPr>
        <w:t>8</w:t>
      </w:r>
      <w:r w:rsidR="00047756" w:rsidRPr="00EE36E5">
        <w:rPr>
          <w:lang w:val="hr-HR"/>
        </w:rPr>
        <w:t xml:space="preserve">. pozvane </w:t>
      </w:r>
      <w:r w:rsidRPr="00EE36E5">
        <w:rPr>
          <w:lang w:val="hr-HR"/>
        </w:rPr>
        <w:t xml:space="preserve">su </w:t>
      </w:r>
      <w:r w:rsidR="00047756" w:rsidRPr="00EE36E5">
        <w:rPr>
          <w:lang w:val="hr-HR"/>
        </w:rPr>
        <w:t xml:space="preserve">osobe koje imaju pravni interes za provedbom stečajnoga postupaka </w:t>
      </w:r>
      <w:r w:rsidR="00875A83" w:rsidRPr="00EE36E5">
        <w:rPr>
          <w:lang w:val="hr-HR"/>
        </w:rPr>
        <w:t xml:space="preserve">na uplatu predujma za pokriće troška postupka, </w:t>
      </w:r>
      <w:r w:rsidR="00047756" w:rsidRPr="00EE36E5">
        <w:rPr>
          <w:lang w:val="hr-HR"/>
        </w:rPr>
        <w:t xml:space="preserve">uz upozorenje </w:t>
      </w:r>
      <w:r w:rsidR="002313D8" w:rsidRPr="00EE36E5">
        <w:rPr>
          <w:lang w:val="hr-HR"/>
        </w:rPr>
        <w:t xml:space="preserve">po stavku 2. istog članka. </w:t>
      </w:r>
    </w:p>
    <w:p w:rsidRDefault="00047756" w:rsidP="00047756" w:rsidR="00047756" w:rsidRPr="00EE36E5">
      <w:pPr>
        <w:ind w:firstLine="720"/>
        <w:jc w:val="both"/>
        <w:textAlignment w:val="auto"/>
        <w:rPr>
          <w:szCs w:val="24"/>
          <w:lang w:val="hr-HR"/>
        </w:rPr>
      </w:pPr>
      <w:r w:rsidRPr="00EE36E5">
        <w:rPr>
          <w:lang w:val="hr-HR"/>
        </w:rPr>
        <w:t>Navedeno rješenje o</w:t>
      </w:r>
      <w:r w:rsidRPr="00EE36E5">
        <w:rPr>
          <w:szCs w:val="24"/>
          <w:lang w:val="hr-HR"/>
        </w:rPr>
        <w:t>bjavljeno je istog dana na mrežnoj stranici e-Oglasnoj ploči sudova.</w:t>
      </w:r>
    </w:p>
    <w:p w:rsidRDefault="00047756" w:rsidP="003E69FC" w:rsidR="00047756" w:rsidRPr="00EE36E5">
      <w:pPr>
        <w:pStyle w:val="Bezproreda"/>
        <w:ind w:firstLine="720"/>
        <w:jc w:val="both"/>
        <w:rPr>
          <w:szCs w:val="24"/>
          <w:lang w:val="hr-HR"/>
        </w:rPr>
      </w:pPr>
      <w:r w:rsidRPr="00EE36E5">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EE36E5">
        <w:rPr>
          <w:lang w:val="hr-HR"/>
        </w:rPr>
        <w:t>do 4</w:t>
      </w:r>
      <w:r w:rsidRPr="00EE36E5">
        <w:rPr>
          <w:lang w:val="hr-HR"/>
        </w:rPr>
        <w:t xml:space="preserve">. </w:t>
      </w:r>
      <w:r w:rsidR="002313D8" w:rsidRPr="00EE36E5">
        <w:rPr>
          <w:szCs w:val="24"/>
          <w:lang w:val="hr-HR"/>
        </w:rPr>
        <w:t xml:space="preserve">SZ </w:t>
      </w:r>
      <w:r w:rsidRPr="00EE36E5">
        <w:rPr>
          <w:szCs w:val="24"/>
          <w:lang w:val="hr-HR"/>
        </w:rPr>
        <w:t>odlučiti kao pod točkom I. – V. izreke ovog rješenja.</w:t>
      </w:r>
    </w:p>
    <w:p w:rsidRDefault="00C73A7D" w:rsidP="008C698B" w:rsidR="00C73A7D" w:rsidRPr="00EE36E5">
      <w:pPr>
        <w:ind w:firstLine="720"/>
        <w:jc w:val="both"/>
        <w:textAlignment w:val="auto"/>
        <w:rPr>
          <w:szCs w:val="24"/>
          <w:lang w:val="hr-HR"/>
        </w:rPr>
      </w:pPr>
      <w:r w:rsidRPr="00EE36E5">
        <w:rPr>
          <w:szCs w:val="24"/>
          <w:lang w:val="hr-HR"/>
        </w:rPr>
        <w:lastRenderedPageBreak/>
        <w:t xml:space="preserve">Sud je </w:t>
      </w:r>
      <w:r w:rsidR="00510E30" w:rsidRPr="00EE36E5">
        <w:rPr>
          <w:szCs w:val="24"/>
          <w:lang w:val="hr-HR"/>
        </w:rPr>
        <w:t>s</w:t>
      </w:r>
      <w:r w:rsidRPr="00EE36E5">
        <w:rPr>
          <w:szCs w:val="24"/>
          <w:lang w:val="hr-HR"/>
        </w:rPr>
        <w:t>tečajnog upravitelja</w:t>
      </w:r>
      <w:r w:rsidR="00A763AE" w:rsidRPr="00EE36E5">
        <w:rPr>
          <w:szCs w:val="24"/>
          <w:lang w:val="hr-HR"/>
        </w:rPr>
        <w:t xml:space="preserve">, </w:t>
      </w:r>
      <w:r w:rsidRPr="00EE36E5">
        <w:rPr>
          <w:szCs w:val="24"/>
          <w:lang w:val="hr-HR"/>
        </w:rPr>
        <w:t xml:space="preserve"> izabrao metodom slučajnog odabira s liste A stečajnih upravitelja za područje ovog suda kako je to propisano odredbom članka 84. stavak 1. SZ, </w:t>
      </w:r>
      <w:r w:rsidR="00B5231F" w:rsidRPr="00EE36E5">
        <w:rPr>
          <w:szCs w:val="24"/>
          <w:lang w:val="hr-HR"/>
        </w:rPr>
        <w:t xml:space="preserve">te ga sukladno odredbi </w:t>
      </w:r>
      <w:r w:rsidRPr="00EE36E5">
        <w:rPr>
          <w:szCs w:val="24"/>
          <w:lang w:val="hr-HR"/>
        </w:rPr>
        <w:t xml:space="preserve">članka 85. stavak </w:t>
      </w:r>
      <w:r w:rsidR="00B5231F" w:rsidRPr="00EE36E5">
        <w:rPr>
          <w:szCs w:val="24"/>
          <w:lang w:val="hr-HR"/>
        </w:rPr>
        <w:t>1</w:t>
      </w:r>
      <w:r w:rsidRPr="00EE36E5">
        <w:rPr>
          <w:szCs w:val="24"/>
          <w:lang w:val="hr-HR"/>
        </w:rPr>
        <w:t xml:space="preserve">. SZ imenovao stečajnim upraviteljem. </w:t>
      </w:r>
    </w:p>
    <w:p w:rsidRDefault="002313D8" w:rsidP="008C698B" w:rsidR="008C698B" w:rsidRPr="00EE36E5">
      <w:pPr>
        <w:ind w:firstLine="720"/>
        <w:jc w:val="both"/>
        <w:textAlignment w:val="auto"/>
        <w:rPr>
          <w:lang w:val="hr-HR"/>
        </w:rPr>
      </w:pPr>
      <w:r w:rsidRPr="00EE36E5">
        <w:rPr>
          <w:lang w:val="hr-HR"/>
        </w:rPr>
        <w:t>Odluka pod točkom VI. izreke ovog rješenja donijeta je primjenom odredbe članka 286. stavak 3. SZ.</w:t>
      </w:r>
    </w:p>
    <w:p w:rsidRDefault="00C73A7D" w:rsidP="008C698B" w:rsidR="00C73A7D" w:rsidRPr="00EE36E5">
      <w:pPr>
        <w:jc w:val="center"/>
        <w:textAlignment w:val="auto"/>
        <w:rPr>
          <w:szCs w:val="24"/>
          <w:lang w:val="hr-HR"/>
        </w:rPr>
      </w:pPr>
    </w:p>
    <w:p w:rsidRDefault="00047756" w:rsidP="008C698B" w:rsidR="00047756" w:rsidRPr="00EE36E5">
      <w:pPr>
        <w:jc w:val="center"/>
        <w:textAlignment w:val="auto"/>
        <w:rPr>
          <w:lang w:val="hr-HR"/>
        </w:rPr>
      </w:pPr>
      <w:r w:rsidRPr="00EE36E5">
        <w:rPr>
          <w:szCs w:val="24"/>
          <w:lang w:val="hr-HR"/>
        </w:rPr>
        <w:t xml:space="preserve">U Rijeci, </w:t>
      </w:r>
      <w:r w:rsidR="00B635ED" w:rsidRPr="00EE36E5">
        <w:rPr>
          <w:bCs/>
          <w:szCs w:val="24"/>
          <w:lang w:val="hr-HR"/>
        </w:rPr>
        <w:t>19. travnja 2018</w:t>
      </w:r>
      <w:r w:rsidR="00C73A7D" w:rsidRPr="00EE36E5">
        <w:rPr>
          <w:bCs/>
          <w:szCs w:val="24"/>
          <w:lang w:val="hr-HR"/>
        </w:rPr>
        <w:t>.</w:t>
      </w:r>
    </w:p>
    <w:p w:rsidRDefault="00047756" w:rsidP="00047756" w:rsidR="00047756" w:rsidRPr="00EE36E5">
      <w:pPr>
        <w:jc w:val="center"/>
        <w:textAlignment w:val="auto"/>
        <w:rPr>
          <w:szCs w:val="24"/>
          <w:lang w:val="hr-HR"/>
        </w:rPr>
      </w:pPr>
      <w:r w:rsidRPr="00EE36E5">
        <w:rPr>
          <w:szCs w:val="24"/>
          <w:lang w:val="hr-HR"/>
        </w:rPr>
        <w:t xml:space="preserve">                                                                                   </w:t>
      </w:r>
    </w:p>
    <w:p w:rsidRDefault="00721D69" w:rsidP="00047756" w:rsidR="00047756" w:rsidRPr="00EE36E5">
      <w:pPr>
        <w:ind w:left="7200"/>
        <w:jc w:val="both"/>
        <w:textAlignment w:val="auto"/>
        <w:rPr>
          <w:szCs w:val="24"/>
          <w:lang w:val="hr-HR"/>
        </w:rPr>
      </w:pPr>
      <w:r w:rsidRPr="00EE36E5">
        <w:rPr>
          <w:szCs w:val="24"/>
          <w:lang w:val="hr-HR"/>
        </w:rPr>
        <w:t xml:space="preserve">    S</w:t>
      </w:r>
      <w:r w:rsidR="00047756" w:rsidRPr="00EE36E5">
        <w:rPr>
          <w:szCs w:val="24"/>
          <w:lang w:val="hr-HR"/>
        </w:rPr>
        <w:t xml:space="preserve">udac                               </w:t>
      </w:r>
    </w:p>
    <w:p w:rsidRDefault="0046289D" w:rsidP="0046289D" w:rsidR="00047756" w:rsidRPr="00EE36E5">
      <w:pPr>
        <w:ind w:firstLine="720" w:left="5760"/>
        <w:jc w:val="both"/>
        <w:textAlignment w:val="auto"/>
        <w:rPr>
          <w:szCs w:val="24"/>
          <w:lang w:val="hr-HR"/>
        </w:rPr>
      </w:pPr>
      <w:r>
        <w:rPr>
          <w:szCs w:val="24"/>
          <w:lang w:val="hr-HR"/>
        </w:rPr>
        <w:t xml:space="preserve">       </w:t>
      </w:r>
      <w:r w:rsidR="00047756" w:rsidRPr="00EE36E5">
        <w:rPr>
          <w:szCs w:val="24"/>
          <w:lang w:val="hr-HR"/>
        </w:rPr>
        <w:t>Liljana Ugrin</w:t>
      </w:r>
      <w:r>
        <w:rPr>
          <w:szCs w:val="24"/>
          <w:lang w:val="hr-HR"/>
        </w:rPr>
        <w:t>, v.r.</w:t>
      </w:r>
    </w:p>
    <w:p w:rsidRDefault="00047756" w:rsidP="00047756" w:rsidR="00047756" w:rsidRPr="00EE36E5">
      <w:pPr>
        <w:jc w:val="both"/>
        <w:textAlignment w:val="auto"/>
        <w:rPr>
          <w:szCs w:val="24"/>
          <w:lang w:val="hr-HR"/>
        </w:rPr>
      </w:pPr>
    </w:p>
    <w:p w:rsidRDefault="00047756" w:rsidP="00047756" w:rsidR="00047756" w:rsidRPr="00EE36E5">
      <w:pPr>
        <w:jc w:val="both"/>
        <w:textAlignment w:val="auto"/>
        <w:rPr>
          <w:szCs w:val="24"/>
          <w:lang w:val="hr-HR"/>
        </w:rPr>
      </w:pPr>
    </w:p>
    <w:p w:rsidRDefault="00047756" w:rsidP="00047756" w:rsidR="00047756" w:rsidRPr="00EE36E5">
      <w:pPr>
        <w:jc w:val="both"/>
        <w:textAlignment w:val="auto"/>
        <w:rPr>
          <w:szCs w:val="24"/>
          <w:lang w:val="hr-HR"/>
        </w:rPr>
      </w:pPr>
    </w:p>
    <w:p w:rsidRDefault="00715876" w:rsidP="00047756" w:rsidR="00715876" w:rsidRPr="00EE36E5">
      <w:pPr>
        <w:jc w:val="both"/>
        <w:textAlignment w:val="auto"/>
        <w:rPr>
          <w:szCs w:val="24"/>
          <w:lang w:val="hr-HR"/>
        </w:rPr>
      </w:pPr>
    </w:p>
    <w:p w:rsidRDefault="008C698B" w:rsidP="00047756" w:rsidR="008C698B" w:rsidRPr="00EE36E5">
      <w:pPr>
        <w:jc w:val="both"/>
        <w:textAlignment w:val="auto"/>
        <w:rPr>
          <w:szCs w:val="24"/>
          <w:lang w:val="hr-HR"/>
        </w:rPr>
      </w:pPr>
    </w:p>
    <w:p w:rsidRDefault="008C698B" w:rsidP="00047756" w:rsidR="008C698B" w:rsidRPr="00EE36E5">
      <w:pPr>
        <w:jc w:val="both"/>
        <w:textAlignment w:val="auto"/>
        <w:rPr>
          <w:szCs w:val="24"/>
          <w:lang w:val="hr-HR"/>
        </w:rPr>
      </w:pPr>
    </w:p>
    <w:p w:rsidRDefault="00047756" w:rsidP="00047756" w:rsidR="00047756" w:rsidRPr="00EE36E5">
      <w:pPr>
        <w:jc w:val="both"/>
        <w:textAlignment w:val="auto"/>
        <w:rPr>
          <w:szCs w:val="24"/>
          <w:lang w:val="hr-HR"/>
        </w:rPr>
      </w:pPr>
      <w:r w:rsidRPr="00EE36E5">
        <w:rPr>
          <w:szCs w:val="24"/>
          <w:lang w:val="hr-HR"/>
        </w:rPr>
        <w:t xml:space="preserve">POUKA O PRAVNOM LIJEKU </w:t>
      </w:r>
    </w:p>
    <w:p w:rsidRDefault="00047756" w:rsidP="00047756" w:rsidR="00047756" w:rsidRPr="00EE36E5">
      <w:pPr>
        <w:jc w:val="both"/>
        <w:textAlignment w:val="auto"/>
        <w:rPr>
          <w:rFonts w:eastAsia="MS Mincho"/>
          <w:szCs w:val="24"/>
          <w:lang w:val="hr-HR"/>
        </w:rPr>
      </w:pPr>
      <w:r w:rsidRPr="00EE36E5">
        <w:rPr>
          <w:szCs w:val="24"/>
          <w:lang w:val="hr-HR"/>
        </w:rPr>
        <w:tab/>
        <w:t xml:space="preserve">Protiv ovog rješenja žalbu može podnijeti osoba koja je bila zastupnik po zakonu dužnika do dana nastupanja pravnih posljedica otvaranja stečajnog postupka, te </w:t>
      </w:r>
      <w:r w:rsidRPr="00EE36E5">
        <w:rPr>
          <w:lang w:val="hr-HR"/>
        </w:rPr>
        <w:t>osobe koje imaju pravni interes da se provede stečajni postupak nad dužnikom</w:t>
      </w:r>
      <w:r w:rsidRPr="00EE36E5">
        <w:rPr>
          <w:szCs w:val="24"/>
          <w:lang w:val="hr-HR"/>
        </w:rPr>
        <w:t>. Žalba se podnosi ovom sudu u dva istovjetna primjerka u roku od 8 dana od dana primitka prijepisa rješenja, a o žalbi odlučuje Visoki trgovački sud Republike Hrvatske u Zagrebu.</w:t>
      </w:r>
      <w:r w:rsidRPr="00EE36E5">
        <w:rPr>
          <w:rFonts w:eastAsia="MS Mincho"/>
          <w:szCs w:val="24"/>
          <w:lang w:val="hr-HR"/>
        </w:rPr>
        <w:t xml:space="preserve"> </w:t>
      </w:r>
      <w:r w:rsidRPr="00EE36E5">
        <w:rPr>
          <w:rFonts w:eastAsia="MS Mincho"/>
          <w:szCs w:val="24"/>
          <w:lang w:val="hr-HR"/>
        </w:rPr>
        <w:tab/>
      </w:r>
    </w:p>
    <w:p w:rsidRDefault="00047756" w:rsidP="00047756" w:rsidR="00047756">
      <w:pPr>
        <w:jc w:val="both"/>
        <w:textAlignment w:val="auto"/>
        <w:rPr>
          <w:szCs w:val="24"/>
          <w:lang w:val="hr-HR"/>
        </w:rPr>
      </w:pPr>
    </w:p>
    <w:p w:rsidRDefault="0046289D" w:rsidP="0046289D" w:rsidR="0046289D" w:rsidRPr="00361B6B">
      <w:pPr>
        <w:ind w:left="4320"/>
        <w:jc w:val="both"/>
      </w:pPr>
      <w:r>
        <w:t xml:space="preserve">         Za točnost otpravka </w:t>
      </w:r>
      <w:r w:rsidRPr="00361B6B">
        <w:t>ovlašteni službenik</w:t>
      </w:r>
      <w:r>
        <w:t>:</w:t>
      </w:r>
    </w:p>
    <w:p w:rsidRDefault="0046289D" w:rsidP="0046289D" w:rsidR="0046289D" w:rsidRPr="00361B6B">
      <w:pPr>
        <w:ind w:firstLine="720" w:left="5040"/>
        <w:jc w:val="both"/>
      </w:pPr>
      <w:r>
        <w:t xml:space="preserve">  </w:t>
      </w:r>
      <w:r w:rsidRPr="00361B6B">
        <w:t>Elizabet Jovanović</w:t>
      </w:r>
    </w:p>
    <w:p w:rsidRDefault="0046289D" w:rsidP="0046289D" w:rsidR="0046289D" w:rsidRPr="00A80164">
      <w:pPr>
        <w:rPr>
          <w:szCs w:val="24"/>
          <w:lang w:val="hr-HR"/>
        </w:rPr>
      </w:pPr>
    </w:p>
    <w:p w:rsidRDefault="0046289D" w:rsidP="00047756" w:rsidR="0046289D" w:rsidRPr="00EE36E5">
      <w:pPr>
        <w:jc w:val="both"/>
        <w:textAlignment w:val="auto"/>
        <w:rPr>
          <w:szCs w:val="24"/>
          <w:lang w:val="hr-HR"/>
        </w:rPr>
      </w:pPr>
    </w:p>
    <w:p w:rsidRDefault="00047756" w:rsidP="00047756" w:rsidR="00047756" w:rsidRPr="00EE36E5">
      <w:pPr>
        <w:jc w:val="both"/>
        <w:textAlignment w:val="auto"/>
        <w:rPr>
          <w:sz w:val="20"/>
          <w:lang w:val="hr-HR"/>
        </w:rPr>
      </w:pPr>
    </w:p>
    <w:p w:rsidRDefault="00047756" w:rsidP="00047756" w:rsidR="00047756" w:rsidRPr="00EE36E5">
      <w:pPr>
        <w:jc w:val="both"/>
        <w:textAlignment w:val="auto"/>
        <w:rPr>
          <w:szCs w:val="24"/>
          <w:lang w:val="hr-HR"/>
        </w:rPr>
      </w:pPr>
    </w:p>
    <w:p w:rsidRDefault="00047756" w:rsidP="00047756" w:rsidR="00047756" w:rsidRPr="00EE36E5">
      <w:pPr>
        <w:textAlignment w:val="auto"/>
        <w:rPr>
          <w:bCs/>
          <w:szCs w:val="24"/>
          <w:lang w:val="hr-HR"/>
        </w:rPr>
      </w:pPr>
    </w:p>
    <w:p w:rsidRDefault="00047756" w:rsidP="00047756" w:rsidR="00047756" w:rsidRPr="00EE36E5">
      <w:pPr>
        <w:textAlignment w:val="auto"/>
        <w:rPr>
          <w:bCs/>
          <w:szCs w:val="24"/>
          <w:lang w:val="hr-HR"/>
        </w:rPr>
      </w:pPr>
    </w:p>
    <w:p w:rsidRDefault="00047756" w:rsidP="00047756" w:rsidR="00047756" w:rsidRPr="00EE36E5">
      <w:pPr>
        <w:jc w:val="both"/>
        <w:rPr>
          <w:szCs w:val="24"/>
          <w:lang w:val="hr-HR"/>
        </w:rPr>
      </w:pPr>
    </w:p>
    <w:p w:rsidRDefault="000E7884" w:rsidP="00047756" w:rsidR="0038631F" w:rsidRPr="00EE36E5">
      <w:pPr>
        <w:tabs>
          <w:tab w:pos="216" w:val="left"/>
          <w:tab w:pos="1519" w:val="left"/>
          <w:tab w:pos="8221" w:val="left"/>
        </w:tabs>
        <w:overflowPunct/>
        <w:autoSpaceDE/>
        <w:autoSpaceDN/>
        <w:adjustRightInd/>
        <w:textAlignment w:val="auto"/>
        <w:rPr>
          <w:szCs w:val="24"/>
          <w:lang w:val="hr-HR"/>
        </w:rPr>
      </w:pPr>
      <w:r w:rsidRPr="00EE36E5">
        <w:rPr>
          <w:szCs w:val="24"/>
          <w:lang w:val="hr-HR"/>
        </w:rPr>
        <w:t xml:space="preserve"> </w:t>
      </w:r>
    </w:p>
    <w:p w:rsidRDefault="00E46205" w:rsidP="00A15F9E" w:rsidR="00E46205" w:rsidRPr="00EE36E5">
      <w:pPr>
        <w:jc w:val="both"/>
        <w:rPr>
          <w:szCs w:val="24"/>
          <w:lang w:val="hr-HR"/>
        </w:rPr>
      </w:pPr>
    </w:p>
    <w:sectPr w:rsidSect="0046289D" w:rsidR="00E46205" w:rsidRPr="00EE36E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3E49" w:rsidR="00733E49">
      <w:r>
        <w:separator/>
      </w:r>
    </w:p>
  </w:endnote>
  <w:endnote w:id="0" w:type="continuationSeparator">
    <w:p w:rsidRDefault="00733E49" w:rsidR="00733E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E854BC">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3E49" w:rsidR="00733E49">
      <w:r>
        <w:separator/>
      </w:r>
    </w:p>
  </w:footnote>
  <w:footnote w:id="0" w:type="continuationSeparator">
    <w:p w:rsidRDefault="00733E49" w:rsidR="00733E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289D" w:rsidP="0046289D" w:rsidR="0046289D" w:rsidRPr="00A15F9E">
    <w:pPr>
      <w:jc w:val="right"/>
    </w:pPr>
    <w:r w:rsidRPr="00A80454">
      <w:t xml:space="preserve">Poslovni broj </w:t>
    </w:r>
    <w:r>
      <w:t>7 St-730/2017-22</w:t>
    </w:r>
  </w:p>
  <w:p w:rsidRDefault="0046289D" w:rsidR="0046289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76479"/>
    <w:rsid w:val="00083620"/>
    <w:rsid w:val="000943D1"/>
    <w:rsid w:val="00095BE3"/>
    <w:rsid w:val="000B1F99"/>
    <w:rsid w:val="000B399D"/>
    <w:rsid w:val="000B695A"/>
    <w:rsid w:val="000C045A"/>
    <w:rsid w:val="000C59D8"/>
    <w:rsid w:val="000C7D2F"/>
    <w:rsid w:val="000D0153"/>
    <w:rsid w:val="000D32EE"/>
    <w:rsid w:val="000D3426"/>
    <w:rsid w:val="000E7884"/>
    <w:rsid w:val="000F5290"/>
    <w:rsid w:val="00100DF1"/>
    <w:rsid w:val="00100E15"/>
    <w:rsid w:val="00103DDA"/>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8608B"/>
    <w:rsid w:val="001A23E6"/>
    <w:rsid w:val="001A4750"/>
    <w:rsid w:val="001A7B55"/>
    <w:rsid w:val="001B200E"/>
    <w:rsid w:val="001B2955"/>
    <w:rsid w:val="001B46BB"/>
    <w:rsid w:val="001B4DD0"/>
    <w:rsid w:val="001B6A24"/>
    <w:rsid w:val="001C288F"/>
    <w:rsid w:val="001C4E89"/>
    <w:rsid w:val="001C64E1"/>
    <w:rsid w:val="001D06DE"/>
    <w:rsid w:val="001D0F28"/>
    <w:rsid w:val="001D489C"/>
    <w:rsid w:val="001D4F2D"/>
    <w:rsid w:val="001D5FC0"/>
    <w:rsid w:val="001E1485"/>
    <w:rsid w:val="001E2478"/>
    <w:rsid w:val="001E52CD"/>
    <w:rsid w:val="001E5C38"/>
    <w:rsid w:val="001E6B5A"/>
    <w:rsid w:val="001F22CC"/>
    <w:rsid w:val="00201DDA"/>
    <w:rsid w:val="00203B5A"/>
    <w:rsid w:val="00204DF2"/>
    <w:rsid w:val="002103B9"/>
    <w:rsid w:val="00221A3C"/>
    <w:rsid w:val="00223E09"/>
    <w:rsid w:val="00224D08"/>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171D"/>
    <w:rsid w:val="002C3F69"/>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86699"/>
    <w:rsid w:val="0039352D"/>
    <w:rsid w:val="00394C35"/>
    <w:rsid w:val="003A12EA"/>
    <w:rsid w:val="003A1CC2"/>
    <w:rsid w:val="003A59A2"/>
    <w:rsid w:val="003A5F29"/>
    <w:rsid w:val="003A6BB0"/>
    <w:rsid w:val="003A7162"/>
    <w:rsid w:val="003A7F6A"/>
    <w:rsid w:val="003B11E1"/>
    <w:rsid w:val="003B15C3"/>
    <w:rsid w:val="003C50E2"/>
    <w:rsid w:val="003C52A9"/>
    <w:rsid w:val="003D11B8"/>
    <w:rsid w:val="003D1E44"/>
    <w:rsid w:val="003D574F"/>
    <w:rsid w:val="003E69FC"/>
    <w:rsid w:val="003F0C59"/>
    <w:rsid w:val="003F12C0"/>
    <w:rsid w:val="0040078D"/>
    <w:rsid w:val="004052DE"/>
    <w:rsid w:val="0040697A"/>
    <w:rsid w:val="00407497"/>
    <w:rsid w:val="004206FE"/>
    <w:rsid w:val="004260B6"/>
    <w:rsid w:val="004364AA"/>
    <w:rsid w:val="00436C45"/>
    <w:rsid w:val="00450751"/>
    <w:rsid w:val="00450D9F"/>
    <w:rsid w:val="0045580B"/>
    <w:rsid w:val="00457284"/>
    <w:rsid w:val="0046289D"/>
    <w:rsid w:val="00464C2B"/>
    <w:rsid w:val="00465457"/>
    <w:rsid w:val="004657C7"/>
    <w:rsid w:val="0046585E"/>
    <w:rsid w:val="00465B17"/>
    <w:rsid w:val="00466073"/>
    <w:rsid w:val="004703AB"/>
    <w:rsid w:val="004835CA"/>
    <w:rsid w:val="00485119"/>
    <w:rsid w:val="00490C9B"/>
    <w:rsid w:val="0049439E"/>
    <w:rsid w:val="004A03DE"/>
    <w:rsid w:val="004A56BC"/>
    <w:rsid w:val="004B0F82"/>
    <w:rsid w:val="004C2B53"/>
    <w:rsid w:val="004D1870"/>
    <w:rsid w:val="004E077D"/>
    <w:rsid w:val="004E1948"/>
    <w:rsid w:val="004F1318"/>
    <w:rsid w:val="004F1F70"/>
    <w:rsid w:val="004F63C5"/>
    <w:rsid w:val="00510E30"/>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0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3840"/>
    <w:rsid w:val="00685F37"/>
    <w:rsid w:val="00685FD6"/>
    <w:rsid w:val="00687F59"/>
    <w:rsid w:val="0069082F"/>
    <w:rsid w:val="00691BBD"/>
    <w:rsid w:val="00694839"/>
    <w:rsid w:val="006A0652"/>
    <w:rsid w:val="006A1A24"/>
    <w:rsid w:val="006A6C73"/>
    <w:rsid w:val="006B1356"/>
    <w:rsid w:val="006B44BA"/>
    <w:rsid w:val="006C08D9"/>
    <w:rsid w:val="006C5472"/>
    <w:rsid w:val="006D3863"/>
    <w:rsid w:val="006E0251"/>
    <w:rsid w:val="006E3800"/>
    <w:rsid w:val="006F177C"/>
    <w:rsid w:val="006F7A83"/>
    <w:rsid w:val="00710E86"/>
    <w:rsid w:val="00711ACB"/>
    <w:rsid w:val="00712A65"/>
    <w:rsid w:val="00715876"/>
    <w:rsid w:val="00721D69"/>
    <w:rsid w:val="00733E49"/>
    <w:rsid w:val="00735EC7"/>
    <w:rsid w:val="00736065"/>
    <w:rsid w:val="00740E71"/>
    <w:rsid w:val="00742DCE"/>
    <w:rsid w:val="00743E54"/>
    <w:rsid w:val="00746EB6"/>
    <w:rsid w:val="00747950"/>
    <w:rsid w:val="0075481F"/>
    <w:rsid w:val="0075787D"/>
    <w:rsid w:val="00763298"/>
    <w:rsid w:val="007659AF"/>
    <w:rsid w:val="00777A02"/>
    <w:rsid w:val="0078366C"/>
    <w:rsid w:val="007848C2"/>
    <w:rsid w:val="00791D2B"/>
    <w:rsid w:val="007B0120"/>
    <w:rsid w:val="007B3E9A"/>
    <w:rsid w:val="007B5632"/>
    <w:rsid w:val="007B66E6"/>
    <w:rsid w:val="007C73A6"/>
    <w:rsid w:val="007D34E2"/>
    <w:rsid w:val="007E4BB8"/>
    <w:rsid w:val="007E7FBA"/>
    <w:rsid w:val="007F167C"/>
    <w:rsid w:val="00801ABE"/>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3B7D"/>
    <w:rsid w:val="00875A83"/>
    <w:rsid w:val="00876E4D"/>
    <w:rsid w:val="008820F6"/>
    <w:rsid w:val="008823F5"/>
    <w:rsid w:val="00896B8C"/>
    <w:rsid w:val="008A0CC9"/>
    <w:rsid w:val="008A5688"/>
    <w:rsid w:val="008A647D"/>
    <w:rsid w:val="008B057B"/>
    <w:rsid w:val="008B1D57"/>
    <w:rsid w:val="008B29D5"/>
    <w:rsid w:val="008B73D8"/>
    <w:rsid w:val="008C37E2"/>
    <w:rsid w:val="008C3EB9"/>
    <w:rsid w:val="008C698B"/>
    <w:rsid w:val="008E0F43"/>
    <w:rsid w:val="008E4F55"/>
    <w:rsid w:val="008F5BDC"/>
    <w:rsid w:val="008F7263"/>
    <w:rsid w:val="00901A89"/>
    <w:rsid w:val="0090246D"/>
    <w:rsid w:val="00905B84"/>
    <w:rsid w:val="00936F25"/>
    <w:rsid w:val="009508D2"/>
    <w:rsid w:val="009532C3"/>
    <w:rsid w:val="00953435"/>
    <w:rsid w:val="00972E20"/>
    <w:rsid w:val="00986454"/>
    <w:rsid w:val="009A3203"/>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466"/>
    <w:rsid w:val="00A31E9E"/>
    <w:rsid w:val="00A35F58"/>
    <w:rsid w:val="00A36836"/>
    <w:rsid w:val="00A376C5"/>
    <w:rsid w:val="00A37777"/>
    <w:rsid w:val="00A5215C"/>
    <w:rsid w:val="00A56546"/>
    <w:rsid w:val="00A6328F"/>
    <w:rsid w:val="00A717B0"/>
    <w:rsid w:val="00A763AE"/>
    <w:rsid w:val="00A80454"/>
    <w:rsid w:val="00A811C9"/>
    <w:rsid w:val="00A87C73"/>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479E"/>
    <w:rsid w:val="00B26878"/>
    <w:rsid w:val="00B31C34"/>
    <w:rsid w:val="00B347FD"/>
    <w:rsid w:val="00B4414E"/>
    <w:rsid w:val="00B44A38"/>
    <w:rsid w:val="00B458A0"/>
    <w:rsid w:val="00B5231F"/>
    <w:rsid w:val="00B603F4"/>
    <w:rsid w:val="00B635ED"/>
    <w:rsid w:val="00B639BE"/>
    <w:rsid w:val="00B70E64"/>
    <w:rsid w:val="00B85C23"/>
    <w:rsid w:val="00B85CF0"/>
    <w:rsid w:val="00B868CF"/>
    <w:rsid w:val="00B87054"/>
    <w:rsid w:val="00BA07D7"/>
    <w:rsid w:val="00BB0444"/>
    <w:rsid w:val="00BD0743"/>
    <w:rsid w:val="00BD7CAA"/>
    <w:rsid w:val="00BE093E"/>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56070"/>
    <w:rsid w:val="00C610E7"/>
    <w:rsid w:val="00C61C01"/>
    <w:rsid w:val="00C6225A"/>
    <w:rsid w:val="00C65E5D"/>
    <w:rsid w:val="00C73A7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27CCD"/>
    <w:rsid w:val="00D27E95"/>
    <w:rsid w:val="00D35353"/>
    <w:rsid w:val="00D472D2"/>
    <w:rsid w:val="00D57227"/>
    <w:rsid w:val="00D57746"/>
    <w:rsid w:val="00D663C3"/>
    <w:rsid w:val="00D6683E"/>
    <w:rsid w:val="00D70EE6"/>
    <w:rsid w:val="00D73505"/>
    <w:rsid w:val="00D74682"/>
    <w:rsid w:val="00D76205"/>
    <w:rsid w:val="00D94E3E"/>
    <w:rsid w:val="00D97AAC"/>
    <w:rsid w:val="00DA2BAC"/>
    <w:rsid w:val="00DA5975"/>
    <w:rsid w:val="00DB0D23"/>
    <w:rsid w:val="00DB5121"/>
    <w:rsid w:val="00DB7FF8"/>
    <w:rsid w:val="00DC1C08"/>
    <w:rsid w:val="00DD0C3D"/>
    <w:rsid w:val="00DD2600"/>
    <w:rsid w:val="00DE3D7A"/>
    <w:rsid w:val="00DE7235"/>
    <w:rsid w:val="00DF0003"/>
    <w:rsid w:val="00DF155C"/>
    <w:rsid w:val="00DF1F02"/>
    <w:rsid w:val="00DF6DBD"/>
    <w:rsid w:val="00E00236"/>
    <w:rsid w:val="00E0646A"/>
    <w:rsid w:val="00E10359"/>
    <w:rsid w:val="00E16C06"/>
    <w:rsid w:val="00E31D7D"/>
    <w:rsid w:val="00E32FA9"/>
    <w:rsid w:val="00E33145"/>
    <w:rsid w:val="00E34A85"/>
    <w:rsid w:val="00E35C37"/>
    <w:rsid w:val="00E36C03"/>
    <w:rsid w:val="00E36E7B"/>
    <w:rsid w:val="00E46205"/>
    <w:rsid w:val="00E60AA0"/>
    <w:rsid w:val="00E64757"/>
    <w:rsid w:val="00E82748"/>
    <w:rsid w:val="00E84E0C"/>
    <w:rsid w:val="00E854BC"/>
    <w:rsid w:val="00E86F95"/>
    <w:rsid w:val="00E87ECA"/>
    <w:rsid w:val="00E908D7"/>
    <w:rsid w:val="00E95704"/>
    <w:rsid w:val="00EA33BA"/>
    <w:rsid w:val="00EB1EF6"/>
    <w:rsid w:val="00EB23A1"/>
    <w:rsid w:val="00EC3B5B"/>
    <w:rsid w:val="00EC3F66"/>
    <w:rsid w:val="00ED26C0"/>
    <w:rsid w:val="00ED277F"/>
    <w:rsid w:val="00EE26BC"/>
    <w:rsid w:val="00EE36E5"/>
    <w:rsid w:val="00EF1008"/>
    <w:rsid w:val="00F1260E"/>
    <w:rsid w:val="00F17F59"/>
    <w:rsid w:val="00F26114"/>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D2F8E"/>
    <w:rsid w:val="00FD7316"/>
    <w:rsid w:val="00FE2337"/>
    <w:rsid w:val="00FE514E"/>
    <w:rsid w:val="00FF04CD"/>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E854BC"/>
    <w:rPr>
      <w:color w:val="808080"/>
      <w:bdr w:space="0" w:sz="0" w:color="auto" w:val="none"/>
      <w:shd w:fill="auto" w:color="auto" w:val="clear"/>
    </w:rPr>
  </w:style>
  <w:style w:customStyle="true" w:styleId="eSPISCCParagraphDefaultFont" w:type="character">
    <w:name w:val="eSPIS_CC_Paragraph Default Font"/>
    <w:basedOn w:val="Zadanifontodlomka"/>
    <w:rsid w:val="00E854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54BC"/>
    <w:rPr>
      <w:bdr w:space="0" w:sz="0" w:color="auto" w:val="none"/>
      <w:shd w:fill="FFFFCC" w:color="auto" w:val="clear"/>
      <w:lang w:val="hr-HR"/>
    </w:rPr>
  </w:style>
  <w:style w:customStyle="true" w:styleId="PozadinaSvijetloCrvena" w:type="character">
    <w:name w:val="Pozadina_SvijetloCrvena"/>
    <w:basedOn w:val="eSPISCCParagraphDefaultFont"/>
    <w:rsid w:val="00E854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54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E854BC"/>
    <w:rPr>
      <w:color w:val="808080"/>
      <w:bdr w:color="auto" w:space="0" w:sz="0" w:val="none"/>
      <w:shd w:color="auto" w:fill="auto" w:val="clear"/>
    </w:rPr>
  </w:style>
  <w:style w:customStyle="1" w:styleId="eSPISCCParagraphDefaultFont" w:type="character">
    <w:name w:val="eSPIS_CC_Paragraph Default Font"/>
    <w:basedOn w:val="Zadanifontodlomka"/>
    <w:rsid w:val="00E854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54BC"/>
    <w:rPr>
      <w:bdr w:color="auto" w:space="0" w:sz="0" w:val="none"/>
      <w:shd w:color="auto" w:fill="FFFFCC" w:val="clear"/>
      <w:lang w:val="hr-HR"/>
    </w:rPr>
  </w:style>
  <w:style w:customStyle="1" w:styleId="PozadinaSvijetloCrvena" w:type="character">
    <w:name w:val="Pozadina_SvijetloCrvena"/>
    <w:basedOn w:val="eSPISCCParagraphDefaultFont"/>
    <w:rsid w:val="00E854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54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9385884">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455562847">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590582860">
      <w:bodyDiv w:val="true"/>
      <w:marLeft w:val="0"/>
      <w:marRight w:val="0"/>
      <w:marTop w:val="0"/>
      <w:marBottom w:val="0"/>
      <w:divBdr>
        <w:top w:space="0" w:sz="0" w:color="auto" w:val="none"/>
        <w:left w:space="0" w:sz="0" w:color="auto" w:val="none"/>
        <w:bottom w:space="0" w:sz="0" w:color="auto" w:val="none"/>
        <w:right w:space="0" w:sz="0" w:color="auto" w:val="none"/>
      </w:divBdr>
    </w:div>
    <w:div w:id="2092659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730</izvorni_sadrzaj>
    <derivirana_varijabla naziv="DomainObject.Predmet.Broj_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St-730/2017</izvorni_sadrzaj>
    <derivirana_varijabla naziv="DomainObject.Predmet.OznakaBroj_1">St-730/2017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PLAN B d.o.o. zastupanog po punomoćniku Helena Klobučarić</izvorni_sadrzaj>
    <derivirana_varijabla naziv="DomainObject.Predmet.ProtustrankaFormated_1">  PLAN B d.o.o. zastupanog po punomoćniku Helena Klobučarić</derivirana_varijabla>
  </DomainObject.Predmet.ProtustrankaFormated>
  <DomainObject.Predmet.ProtustrankaFormatedOIB>
    <izvorni_sadrzaj>  PLAN B d.o.o., OIB 85147853216 zastupanog po punomoćniku Helena Klobučarić</izvorni_sadrzaj>
    <derivirana_varijabla naziv="DomainObject.Predmet.ProtustrankaFormatedOIB_1">  PLAN B d.o.o., OIB 85147853216 zastupanog po punomoćniku Helena Klobučarić</derivirana_varijabla>
  </DomainObject.Predmet.ProtustrankaFormatedOIB>
  <DomainObject.Predmet.ProtustrankaFormatedWithAdress>
    <izvorni_sadrzaj> PLAN B d.o.o., Bjelopolje bb, 53230 Korenica zastupanog po punomoćniku Helena Klobučarić</izvorni_sadrzaj>
    <derivirana_varijabla naziv="DomainObject.Predmet.ProtustrankaFormatedWithAdress_1"> PLAN B d.o.o., Bjelopolje bb, 53230 Korenica zastupanog po punomoćniku Helena Klobučarić</derivirana_varijabla>
  </DomainObject.Predmet.ProtustrankaFormatedWithAdress>
  <DomainObject.Predmet.ProtustrankaFormatedWithAdressOIB>
    <izvorni_sadrzaj> PLAN B d.o.o., OIB 85147853216, Bjelopolje bb, 53230 Korenica zastupanog po punomoćniku Helena Klobučarić</izvorni_sadrzaj>
    <derivirana_varijabla naziv="DomainObject.Predmet.ProtustrankaFormatedWithAdressOIB_1"> PLAN B d.o.o., OIB 85147853216, Bjelopolje bb, 53230 Korenica zastupanog po punomoćniku Helena Klobučarić</derivirana_varijabla>
  </DomainObject.Predmet.ProtustrankaFormatedWithAdressOIB>
  <DomainObject.Predmet.ProtustrankaWithAdress>
    <izvorni_sadrzaj>PLAN B d.o.o. Bjelopolje bb, 53230 Korenica</izvorni_sadrzaj>
    <derivirana_varijabla naziv="DomainObject.Predmet.ProtustrankaWithAdress_1">PLAN B d.o.o. Bjelopolje bb, 53230 Korenica</derivirana_varijabla>
  </DomainObject.Predmet.ProtustrankaWithAdress>
  <DomainObject.Predmet.ProtustrankaWithAdressOIB>
    <izvorni_sadrzaj>PLAN B d.o.o., OIB 85147853216, Bjelopolje bb, 53230 Korenica</izvorni_sadrzaj>
    <derivirana_varijabla naziv="DomainObject.Predmet.ProtustrankaWithAdressOIB_1">PLAN B d.o.o., OIB 85147853216, Bjelopolje bb, 53230 Korenica</derivirana_varijabla>
  </DomainObject.Predmet.ProtustrankaWithAdressOIB>
  <DomainObject.Predmet.ProtustrankaNazivFormated>
    <izvorni_sadrzaj>PLAN B d.o.o.</izvorni_sadrzaj>
    <derivirana_varijabla naziv="DomainObject.Predmet.ProtustrankaNazivFormated_1">PLAN B d.o.o.</derivirana_varijabla>
  </DomainObject.Predmet.ProtustrankaNazivFormated>
  <DomainObject.Predmet.ProtustrankaNazivFormatedOIB>
    <izvorni_sadrzaj>PLAN B d.o.o., OIB 85147853216</izvorni_sadrzaj>
    <derivirana_varijabla naziv="DomainObject.Predmet.ProtustrankaNazivFormatedOIB_1">PLAN B d.o.o., OIB 85147853216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PLAN B d.o.o. zastupanog po punomoćniku Helena Klobučarić</item>
    </izvorni_sadrzaj>
    <derivirana_varijabla naziv="DomainObject.Predmet.ProtuStrankaListFormated_1">
      <item>PLAN B d.o.o. zastupanog po punomoćniku Helena Klobučarić</item>
    </derivirana_varijabla>
  </DomainObject.Predmet.ProtuStrankaListFormated>
  <DomainObject.Predmet.ProtuStrankaListFormatedOIB>
    <izvorni_sadrzaj>
      <item>PLAN B d.o.o., OIB 85147853216 zastupanog po punomoćniku Helena Klobučarić</item>
    </izvorni_sadrzaj>
    <derivirana_varijabla naziv="DomainObject.Predmet.ProtuStrankaListFormatedOIB_1">
      <item>PLAN B d.o.o., OIB 85147853216 zastupanog po punomoćniku Helena Klobučarić</item>
    </derivirana_varijabla>
  </DomainObject.Predmet.ProtuStrankaListFormatedOIB>
  <DomainObject.Predmet.ProtuStrankaListFormatedWithAdress>
    <izvorni_sadrzaj>
      <item>PLAN B d.o.o., Bjelopolje bb, 53230 Korenica zastupanog po punomoćniku Helena Klobučarić</item>
    </izvorni_sadrzaj>
    <derivirana_varijabla naziv="DomainObject.Predmet.ProtuStrankaListFormatedWithAdress_1">
      <item>PLAN B d.o.o., Bjelopolje bb, 53230 Korenica zastupanog po punomoćniku Helena Klobučarić</item>
    </derivirana_varijabla>
  </DomainObject.Predmet.ProtuStrankaListFormatedWithAdress>
  <DomainObject.Predmet.ProtuStrankaListFormatedWithAdressOIB>
    <izvorni_sadrzaj>
      <item>PLAN B d.o.o., OIB 85147853216, Bjelopolje bb, 53230 Korenica zastupanog po punomoćniku Helena Klobučarić</item>
    </izvorni_sadrzaj>
    <derivirana_varijabla naziv="DomainObject.Predmet.ProtuStrankaListFormatedWithAdressOIB_1">
      <item>PLAN B d.o.o., OIB 85147853216, Bjelopolje bb, 53230 Korenica zastupanog po punomoćniku Helena Klobučarić</item>
    </derivirana_varijabla>
  </DomainObject.Predmet.ProtuStrankaListFormatedWithAdressOIB>
  <DomainObject.Predmet.ProtuStrankaListNazivFormated>
    <izvorni_sadrzaj>
      <item>PLAN B d.o.o.</item>
    </izvorni_sadrzaj>
    <derivirana_varijabla naziv="DomainObject.Predmet.ProtuStrankaListNazivFormated_1">
      <item>PLAN B d.o.o.</item>
    </derivirana_varijabla>
  </DomainObject.Predmet.ProtuStrankaListNazivFormated>
  <DomainObject.Predmet.ProtuStrankaListNazivFormatedOIB>
    <izvorni_sadrzaj>
      <item>PLAN B d.o.o., OIB 85147853216</item>
    </izvorni_sadrzaj>
    <derivirana_varijabla naziv="DomainObject.Predmet.ProtuStrankaListNazivFormatedOIB_1">
      <item>PLAN B d.o.o., OIB 85147853216</item>
    </derivirana_varijabla>
  </DomainObject.Predmet.ProtuStrankaListNazivFormatedOIB>
  <DomainObject.Predmet.OstaliListFormated>
    <izvorni_sadrzaj>
      <item>Helena Klobučarić punomoćnik sudionika u postupku PLAN B d.o.o.</item>
    </izvorni_sadrzaj>
    <derivirana_varijabla naziv="DomainObject.Predmet.OstaliListFormated_1">
      <item>Helena Klobučarić punomoćnik sudionika u postupku PLAN B d.o.o.</item>
    </derivirana_varijabla>
  </DomainObject.Predmet.OstaliListFormated>
  <DomainObject.Predmet.OstaliListFormatedOIB>
    <izvorni_sadrzaj>
      <item>Helena Klobučarić, OIB 69788716173 punomoćnik sudionika u postupku PLAN B d.o.o.</item>
    </izvorni_sadrzaj>
    <derivirana_varijabla naziv="DomainObject.Predmet.OstaliListFormatedOIB_1">
      <item>Helena Klobučarić, OIB 69788716173 punomoćnik sudionika u postupku PLAN B d.o.o.</item>
    </derivirana_varijabla>
  </DomainObject.Predmet.OstaliListFormatedOIB>
  <DomainObject.Predmet.OstaliListFormatedWithAdress>
    <izvorni_sadrzaj>
      <item>Helena Klobučarić, Hrvatskog sokola 55, 10000 Zagreb punomoćnik sudionika u postupku PLAN B d.o.o.</item>
    </izvorni_sadrzaj>
    <derivirana_varijabla naziv="DomainObject.Predmet.OstaliListFormatedWithAdress_1">
      <item>Helena Klobučarić, Hrvatskog sokola 55, 10000 Zagreb punomoćnik sudionika u postupku PLAN B d.o.o.</item>
    </derivirana_varijabla>
  </DomainObject.Predmet.OstaliListFormatedWithAdress>
  <DomainObject.Predmet.OstaliListFormatedWithAdressOIB>
    <izvorni_sadrzaj>
      <item>Helena Klobučarić, OIB 69788716173, Hrvatskog sokola 55, 10000 Zagreb punomoćnik sudionika u postupku PLAN B d.o.o.</item>
    </izvorni_sadrzaj>
    <derivirana_varijabla naziv="DomainObject.Predmet.OstaliListFormatedWithAdressOIB_1">
      <item>Helena Klobučarić, OIB 69788716173, Hrvatskog sokola 55, 10000 Zagreb punomoćnik sudionika u postupku PLAN B d.o.o.</item>
    </derivirana_varijabla>
  </DomainObject.Predmet.OstaliListFormatedWithAdressOIB>
  <DomainObject.Predmet.OstaliListNazivFormated>
    <izvorni_sadrzaj>
      <item>Helena Klobučarić</item>
    </izvorni_sadrzaj>
    <derivirana_varijabla naziv="DomainObject.Predmet.OstaliListNazivFormated_1">
      <item>Helena Klobučarić</item>
    </derivirana_varijabla>
  </DomainObject.Predmet.OstaliListNazivFormated>
  <DomainObject.Predmet.OstaliListNazivFormatedOIB>
    <izvorni_sadrzaj>
      <item>Helena Klobučarić, OIB 69788716173</item>
    </izvorni_sadrzaj>
    <derivirana_varijabla naziv="DomainObject.Predmet.OstaliListNazivFormatedOIB_1">
      <item>Helena Klobučarić, OIB 69788716173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PLAN B d.o.o.</izvorni_sadrzaj>
    <derivirana_varijabla naziv="DomainObject.Predmet.ProtustrankaIDrugi_1">PLAN B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PLAN B d.o.o., OIB 85147853216, Bjelopolje bb, 53230 Korenica</izvorni_sadrzaj>
    <derivirana_varijabla naziv="DomainObject.Predmet.ProtustrankaIDrugiAdressOIB_1">PLAN B d.o.o., OIB 85147853216, Bjelopolje bb, 53230 Korenica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PLAN B d.o.o.</item>
      <item>Helena Klobučarić</item>
    </izvorni_sadrzaj>
    <derivirana_varijabla naziv="DomainObject.Predmet.SudioniciListNaziv_1">
      <item>FINA  Rijeka</item>
      <item>PLAN B d.o.o.</item>
      <item>Helena Klobučarić</item>
    </derivirana_varijabla>
  </DomainObject.Predmet.SudioniciListNaziv>
  <DomainObject.Predmet.SudioniciListAdressOIB>
    <izvorni_sadrzaj>
      <item>FINA  Rijeka, OIB 85821130368, Frana Kurelca 8,51000 Rijeka</item>
      <item>PLAN B d.o.o., OIB 85147853216, Bjelopolje bb,53230 Korenica</item>
      <item>Helena Klobučarić, OIB 69788716173, Hrvatskog sokola 55,10000 Zagreb</item>
    </izvorni_sadrzaj>
    <derivirana_varijabla naziv="DomainObject.Predmet.SudioniciListAdressOIB_1">
      <item>FINA  Rijeka, OIB 85821130368, Frana Kurelca 8,51000 Rijeka</item>
      <item>PLAN B d.o.o., OIB 85147853216, Bjelopolje bb,53230 Korenica</item>
      <item>Helena Klobučarić, OIB 69788716173, Hrvatskog sokola 55,10000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85147853216</item>
      <item>, OIB 69788716173</item>
    </izvorni_sadrzaj>
    <derivirana_varijabla naziv="DomainObject.Predmet.SudioniciListNazivOIB_1">
      <item>, OIB 85821130368</item>
      <item>, OIB 85147853216</item>
      <item>, OIB 69788716173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FDEDC8-9DE8-429E-9512-8733F86C27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944</properties:Words>
  <properties:Characters>4958</properties:Characters>
  <properties:Lines>126</properties:Lines>
  <properties:Paragraphs>35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2018-04-19T11:02:00Z</dcterms:created>
  <dc:creator>T SUD</dc:creator>
  <cp:lastModifiedBy>Elizabet Jovanović</cp:lastModifiedBy>
  <cp:lastPrinted>2018-04-19T11:01:00Z</cp:lastPrinted>
  <dcterms:modified xmlns:xsi="http://www.w3.org/2001/XMLSchema-instance" xsi:type="dcterms:W3CDTF">2018-04-19T11:03:00Z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(730    17     otvaranje i zaključenje postupka.docx)</vt:lpwstr>
  </prop:property>
  <prop:property name="CC_coloring" pid="4" fmtid="{D5CDD505-2E9C-101B-9397-08002B2CF9AE}">
    <vt:bool>false</vt:bool>
  </prop:property>
  <prop:property name="BrojStranica" pid="5" fmtid="{D5CDD505-2E9C-101B-9397-08002B2CF9AE}">
    <vt:i4>3</vt:i4>
  </prop:property>
</prop:Properties>
</file>