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7b74" w14:paraId="4d07b74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F73D98">
        <w:t>2063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140F0B">
        <w:t xml:space="preserve">Financijske agencije Regionalni centar Osijek, Podružnica Osijek, J. </w:t>
      </w:r>
      <w:proofErr w:type="spellStart"/>
      <w:r w:rsidR="00140F0B">
        <w:t>Jagera</w:t>
      </w:r>
      <w:proofErr w:type="spellEnd"/>
      <w:r w:rsidR="00140F0B">
        <w:t xml:space="preserve"> 3, za pokretanje skraćenog </w:t>
      </w:r>
      <w:r w:rsidR="00201199">
        <w:t xml:space="preserve">stečajnog postupka nad dužnikom </w:t>
      </w:r>
      <w:r w:rsidR="00F73D98">
        <w:t>DAST j.d.o.o</w:t>
      </w:r>
      <w:r w:rsidR="008A0272">
        <w:t xml:space="preserve">. </w:t>
      </w:r>
      <w:r w:rsidR="00554D8B">
        <w:t>,</w:t>
      </w:r>
      <w:r w:rsidR="00596F42">
        <w:t xml:space="preserve"> </w:t>
      </w:r>
      <w:r w:rsidR="002F39FA">
        <w:t xml:space="preserve">OIB: </w:t>
      </w:r>
      <w:r w:rsidR="00F73D98">
        <w:t>84909409351</w:t>
      </w:r>
      <w:r w:rsidR="002F39FA">
        <w:t xml:space="preserve">, </w:t>
      </w:r>
      <w:r w:rsidR="00BB3ED6">
        <w:t xml:space="preserve">MBS: </w:t>
      </w:r>
      <w:r w:rsidR="00F73D98">
        <w:t>030156598</w:t>
      </w:r>
      <w:r w:rsidR="008A0272">
        <w:t>,</w:t>
      </w:r>
      <w:r w:rsidR="00554D8B">
        <w:t xml:space="preserve"> </w:t>
      </w:r>
      <w:r w:rsidR="008A0272">
        <w:t xml:space="preserve">Osijek, </w:t>
      </w:r>
      <w:r w:rsidR="00F73D98">
        <w:t>Ribarska 1,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F73D98">
        <w:t>7. srpnja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73D98">
        <w:t>DAST j.d.o.o. , OIB: 84909409351, MBS: 030156598, Osijek, Ribarska 1</w:t>
      </w:r>
      <w:r w:rsidR="00554D8B">
        <w:t xml:space="preserve">, </w:t>
      </w:r>
      <w:r>
        <w:t xml:space="preserve">iznosi </w:t>
      </w:r>
      <w:r w:rsidR="00F73D98">
        <w:t>40.911,06</w:t>
      </w:r>
      <w:r w:rsidR="008A0272">
        <w:t xml:space="preserve"> </w:t>
      </w:r>
      <w:r>
        <w:t>kn.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 </w:t>
      </w:r>
      <w:r w:rsidR="00F73D98">
        <w:t>DAST j.d.o.o. , OIB: 84909409351, MBS: 030156598, Osijek, Ribarska 1</w:t>
      </w:r>
      <w:r w:rsidR="008A0272">
        <w:t xml:space="preserve">, direktor </w:t>
      </w:r>
      <w:r w:rsidR="00F73D98">
        <w:t>STJEPAN ARAČIĆ</w:t>
      </w:r>
      <w:r w:rsidR="008A0272">
        <w:t>,</w:t>
      </w:r>
      <w:r w:rsidR="007D4128">
        <w:t xml:space="preserve"> OIB: </w:t>
      </w:r>
      <w:r w:rsidR="00F73D98">
        <w:t>31720404315</w:t>
      </w:r>
      <w:r w:rsidR="007D4128">
        <w:t xml:space="preserve"> 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F73D98">
        <w:t>2063</w:t>
      </w:r>
      <w:r>
        <w:t>16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F73D98">
        <w:t>7. srpnja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F73D98">
        <w:t>15/9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1D10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D10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651D10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122B97"/>
    <w:rsid w:val="00140F0B"/>
    <w:rsid w:val="001A2FDB"/>
    <w:rsid w:val="001F3355"/>
    <w:rsid w:val="00201199"/>
    <w:rsid w:val="0020458A"/>
    <w:rsid w:val="002E0654"/>
    <w:rsid w:val="002F39FA"/>
    <w:rsid w:val="00300928"/>
    <w:rsid w:val="00344E8C"/>
    <w:rsid w:val="00364EB7"/>
    <w:rsid w:val="003908EC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91C8A"/>
    <w:rsid w:val="00596F42"/>
    <w:rsid w:val="005A3617"/>
    <w:rsid w:val="005B5BEB"/>
    <w:rsid w:val="005E6915"/>
    <w:rsid w:val="005F7E6A"/>
    <w:rsid w:val="00616E68"/>
    <w:rsid w:val="00627A21"/>
    <w:rsid w:val="00651D10"/>
    <w:rsid w:val="00681766"/>
    <w:rsid w:val="00696430"/>
    <w:rsid w:val="007047FA"/>
    <w:rsid w:val="007337FA"/>
    <w:rsid w:val="0073506B"/>
    <w:rsid w:val="00764B38"/>
    <w:rsid w:val="007667D7"/>
    <w:rsid w:val="007D4128"/>
    <w:rsid w:val="00807483"/>
    <w:rsid w:val="00832200"/>
    <w:rsid w:val="008974F6"/>
    <w:rsid w:val="008A0272"/>
    <w:rsid w:val="008C63F0"/>
    <w:rsid w:val="00927558"/>
    <w:rsid w:val="0093241A"/>
    <w:rsid w:val="0096321F"/>
    <w:rsid w:val="00A04BF3"/>
    <w:rsid w:val="00A324F9"/>
    <w:rsid w:val="00A56404"/>
    <w:rsid w:val="00A958D2"/>
    <w:rsid w:val="00AB536E"/>
    <w:rsid w:val="00AC053A"/>
    <w:rsid w:val="00AC1A02"/>
    <w:rsid w:val="00AC1EDF"/>
    <w:rsid w:val="00AC67F3"/>
    <w:rsid w:val="00BB3ED6"/>
    <w:rsid w:val="00BC1483"/>
    <w:rsid w:val="00C82963"/>
    <w:rsid w:val="00CA7F62"/>
    <w:rsid w:val="00CB55B6"/>
    <w:rsid w:val="00D158C2"/>
    <w:rsid w:val="00D37B41"/>
    <w:rsid w:val="00D71279"/>
    <w:rsid w:val="00DC0A96"/>
    <w:rsid w:val="00DE77ED"/>
    <w:rsid w:val="00DF2CDA"/>
    <w:rsid w:val="00E42342"/>
    <w:rsid w:val="00E44165"/>
    <w:rsid w:val="00E91AE8"/>
    <w:rsid w:val="00E958F4"/>
    <w:rsid w:val="00ED7726"/>
    <w:rsid w:val="00F225C2"/>
    <w:rsid w:val="00F63B4A"/>
    <w:rsid w:val="00F67099"/>
    <w:rsid w:val="00F73D98"/>
    <w:rsid w:val="00F8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D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D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D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D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D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D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D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D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D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D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2063</izvorni_sadrzaj>
    <derivirana_varijabla naziv="DomainObject.Predmet.Broj_1">2063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St-2063/2016</izvorni_sadrzaj>
    <derivirana_varijabla naziv="DomainObject.Predmet.OznakaBroj_1">St-2063/2016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DAST j.d.o.o. za usluge</izvorni_sadrzaj>
    <derivirana_varijabla naziv="DomainObject.Predmet.ProtustrankaFormated_1">  DAST j.d.o.o. za usluge</derivirana_varijabla>
  </DomainObject.Predmet.ProtustrankaFormated>
  <DomainObject.Predmet.ProtustrankaFormatedOIB>
    <izvorni_sadrzaj>  DAST j.d.o.o. za usluge, OIB 84909409351</izvorni_sadrzaj>
    <derivirana_varijabla naziv="DomainObject.Predmet.ProtustrankaFormatedOIB_1">  DAST j.d.o.o. za usluge, OIB 84909409351</derivirana_varijabla>
  </DomainObject.Predmet.ProtustrankaFormatedOIB>
  <DomainObject.Predmet.ProtustrankaFormatedWithAdress>
    <izvorni_sadrzaj> DAST j.d.o.o. za usluge, Ribarska 1, 31000 Osijek</izvorni_sadrzaj>
    <derivirana_varijabla naziv="DomainObject.Predmet.ProtustrankaFormatedWithAdress_1"> DAST j.d.o.o. za usluge, Ribarska 1, 31000 Osijek</derivirana_varijabla>
  </DomainObject.Predmet.ProtustrankaFormatedWithAdress>
  <DomainObject.Predmet.ProtustrankaFormatedWithAdressOIB>
    <izvorni_sadrzaj> DAST j.d.o.o. za usluge, OIB 84909409351, Ribarska 1, 31000 Osijek</izvorni_sadrzaj>
    <derivirana_varijabla naziv="DomainObject.Predmet.ProtustrankaFormatedWithAdressOIB_1"> DAST j.d.o.o. za usluge, OIB 84909409351, Ribarska 1, 31000 Osijek</derivirana_varijabla>
  </DomainObject.Predmet.ProtustrankaFormatedWithAdressOIB>
  <DomainObject.Predmet.ProtustrankaWithAdress>
    <izvorni_sadrzaj>DAST j.d.o.o. za usluge Ribarska 1, 31000 Osijek</izvorni_sadrzaj>
    <derivirana_varijabla naziv="DomainObject.Predmet.ProtustrankaWithAdress_1">DAST j.d.o.o. za usluge Ribarska 1, 31000 Osijek</derivirana_varijabla>
  </DomainObject.Predmet.ProtustrankaWithAdress>
  <DomainObject.Predmet.ProtustrankaWithAdressOIB>
    <izvorni_sadrzaj>DAST j.d.o.o. za usluge, OIB 84909409351, Ribarska 1, 31000 Osijek</izvorni_sadrzaj>
    <derivirana_varijabla naziv="DomainObject.Predmet.ProtustrankaWithAdressOIB_1">DAST j.d.o.o. za usluge, OIB 84909409351, Ribarska 1, 31000 Osijek</derivirana_varijabla>
  </DomainObject.Predmet.ProtustrankaWithAdressOIB>
  <DomainObject.Predmet.ProtustrankaNazivFormated>
    <izvorni_sadrzaj>DAST j.d.o.o. za usluge</izvorni_sadrzaj>
    <derivirana_varijabla naziv="DomainObject.Predmet.ProtustrankaNazivFormated_1">DAST j.d.o.o. za usluge</derivirana_varijabla>
  </DomainObject.Predmet.ProtustrankaNazivFormated>
  <DomainObject.Predmet.ProtustrankaNazivFormatedOIB>
    <izvorni_sadrzaj>DAST j.d.o.o. za usluge, OIB 84909409351</izvorni_sadrzaj>
    <derivirana_varijabla naziv="DomainObject.Predmet.ProtustrankaNazivFormatedOIB_1">DAST j.d.o.o. za usluge, OIB 84909409351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DAST j.d.o.o. za usluge</item>
    </izvorni_sadrzaj>
    <derivirana_varijabla naziv="DomainObject.Predmet.ProtuStrankaListFormated_1">
      <item>DAST j.d.o.o. za usluge</item>
    </derivirana_varijabla>
  </DomainObject.Predmet.ProtuStrankaListFormated>
  <DomainObject.Predmet.ProtuStrankaListFormatedOIB>
    <izvorni_sadrzaj>
      <item>DAST j.d.o.o. za usluge, OIB 84909409351</item>
    </izvorni_sadrzaj>
    <derivirana_varijabla naziv="DomainObject.Predmet.ProtuStrankaListFormatedOIB_1">
      <item>DAST j.d.o.o. za usluge, OIB 84909409351</item>
    </derivirana_varijabla>
  </DomainObject.Predmet.ProtuStrankaListFormatedOIB>
  <DomainObject.Predmet.ProtuStrankaListFormatedWithAdress>
    <izvorni_sadrzaj>
      <item>DAST j.d.o.o. za usluge, Ribarska 1, 31000 Osijek</item>
    </izvorni_sadrzaj>
    <derivirana_varijabla naziv="DomainObject.Predmet.ProtuStrankaListFormatedWithAdress_1">
      <item>DAST j.d.o.o. za usluge, Ribarska 1, 31000 Osijek</item>
    </derivirana_varijabla>
  </DomainObject.Predmet.ProtuStrankaListFormatedWithAdress>
  <DomainObject.Predmet.ProtuStrankaListFormatedWithAdressOIB>
    <izvorni_sadrzaj>
      <item>DAST j.d.o.o. za usluge, OIB 84909409351, Ribarska 1, 31000 Osijek</item>
    </izvorni_sadrzaj>
    <derivirana_varijabla naziv="DomainObject.Predmet.ProtuStrankaListFormatedWithAdressOIB_1">
      <item>DAST j.d.o.o. za usluge, OIB 84909409351, Ribarska 1, 31000 Osijek</item>
    </derivirana_varijabla>
  </DomainObject.Predmet.ProtuStrankaListFormatedWithAdressOIB>
  <DomainObject.Predmet.ProtuStrankaListNazivFormated>
    <izvorni_sadrzaj>
      <item>DAST j.d.o.o. za usluge</item>
    </izvorni_sadrzaj>
    <derivirana_varijabla naziv="DomainObject.Predmet.ProtuStrankaListNazivFormated_1">
      <item>DAST j.d.o.o. za usluge</item>
    </derivirana_varijabla>
  </DomainObject.Predmet.ProtuStrankaListNazivFormated>
  <DomainObject.Predmet.ProtuStrankaListNazivFormatedOIB>
    <izvorni_sadrzaj>
      <item>DAST j.d.o.o. za usluge, OIB 84909409351</item>
    </izvorni_sadrzaj>
    <derivirana_varijabla naziv="DomainObject.Predmet.ProtuStrankaListNazivFormatedOIB_1">
      <item>DAST j.d.o.o. za usluge, OIB 84909409351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DAST j.d.o.o. za usluge</izvorni_sadrzaj>
    <derivirana_varijabla naziv="DomainObject.Predmet.ProtustrankaIDrugi_1">DAST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DAST j.d.o.o. za usluge, OIB 84909409351, Ribarska 1, 31000 Osijek</izvorni_sadrzaj>
    <derivirana_varijabla naziv="DomainObject.Predmet.ProtustrankaIDrugiAdressOIB_1">DAST j.d.o.o. za usluge, OIB 84909409351, Ribarska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DAST j.d.o.o. za usluge</item>
    </izvorni_sadrzaj>
    <derivirana_varijabla naziv="DomainObject.Predmet.SudioniciListNaziv_1">
      <item>FINA RC OSIJEK</item>
      <item>DAST j.d.o.o. za usluge</item>
    </derivirana_varijabla>
  </DomainObject.Predmet.SudioniciListNaziv>
  <DomainObject.Predmet.SudioniciListAdressOIB>
    <izvorni_sadrzaj>
      <item>FINA RC OSIJEK, OIB 85821130368</item>
      <item>DAST j.d.o.o. za usluge, OIB 84909409351, Ribarska 1,31000 Osijek</item>
    </izvorni_sadrzaj>
    <derivirana_varijabla naziv="DomainObject.Predmet.SudioniciListAdressOIB_1">
      <item>FINA RC OSIJEK, OIB 85821130368</item>
      <item>DAST j.d.o.o. za usluge, OIB 84909409351, Ribarska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84909409351</item>
    </izvorni_sadrzaj>
    <derivirana_varijabla naziv="DomainObject.Predmet.SudioniciListNazivOIB_1">
      <item>, OIB 85821130368</item>
      <item>, OIB 84909409351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1924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2016-07-07T12:13:00Z</dcterms:created>
  <dc:creator>Snježana Andrijanić</dc:creator>
  <cp:lastModifiedBy>Snježana Andrijanić</cp:lastModifiedBy>
  <cp:lastPrinted>2016-07-07T12:12:00Z</cp:lastPrinted>
  <dcterms:modified xmlns:xsi="http://www.w3.org/2001/XMLSchema-instance" xsi:type="dcterms:W3CDTF">2016-07-07T12:13:00Z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