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acd1" w14:paraId="c74acd1" w:rsidRDefault="00D95248" w:rsidP="00D95248" w:rsidR="00D95248" w:rsidRPr="00F76222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F76222">
        <w:rPr>
          <w:rFonts w:hAnsi="Bookman Old Style" w:ascii="Bookman Old Style"/>
          <w:b/>
          <w:sz w:val="24"/>
          <w:szCs w:val="24"/>
        </w:rPr>
        <w:t>Obrazac 20.</w:t>
      </w:r>
    </w:p>
    <w:p w:rsidRDefault="00D95248" w:rsidP="00D95248" w:rsidR="00D95248" w:rsidRPr="00F76222">
      <w:pPr>
        <w:jc w:val="center"/>
        <w:rPr>
          <w:rFonts w:hAnsi="Bookman Old Style" w:ascii="Bookman Old Style"/>
          <w:b/>
          <w:sz w:val="24"/>
          <w:szCs w:val="24"/>
        </w:rPr>
      </w:pPr>
      <w:r w:rsidRPr="00F76222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D95248" w:rsidP="00D95248" w:rsidR="00D95248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Nadle</w:t>
      </w:r>
      <w:r w:rsidRPr="00F76222">
        <w:rPr>
          <w:rFonts w:hAnsi="Bookman Old Style" w:ascii="Bookman Old Style"/>
          <w:sz w:val="24"/>
          <w:szCs w:val="24"/>
        </w:rPr>
        <w:t>ž</w:t>
      </w:r>
      <w:r w:rsidRPr="00F76222">
        <w:rPr>
          <w:rFonts w:hAnsi="Bookman Old Style" w:ascii="Bookman Old Style"/>
          <w:sz w:val="24"/>
          <w:szCs w:val="24"/>
          <w:lang w:val="pl-PL"/>
        </w:rPr>
        <w:t>ni trgova</w:t>
      </w:r>
      <w:r w:rsidRPr="00F76222">
        <w:rPr>
          <w:rFonts w:hAnsi="Bookman Old Style" w:ascii="Bookman Old Style"/>
          <w:sz w:val="24"/>
          <w:szCs w:val="24"/>
        </w:rPr>
        <w:t>č</w:t>
      </w:r>
      <w:r w:rsidRPr="00F76222">
        <w:rPr>
          <w:rFonts w:hAnsi="Bookman Old Style" w:ascii="Bookman Old Style"/>
          <w:sz w:val="24"/>
          <w:szCs w:val="24"/>
          <w:lang w:val="pl-PL"/>
        </w:rPr>
        <w:t>ki sud</w:t>
      </w:r>
      <w:r w:rsidRPr="00F76222">
        <w:rPr>
          <w:rFonts w:hAnsi="Bookman Old Style" w:ascii="Bookman Old Style"/>
          <w:sz w:val="24"/>
          <w:szCs w:val="24"/>
        </w:rPr>
        <w:t>: Trgovački sud u Zagrebu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Poslovni broj spisa: St-639/15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Dužnik (ime i prezime/tvrtka ili naziv, OIB, adresa/sjedište) 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INPRO ZAGREB d.o.o. u stečaju</w:t>
      </w:r>
      <w:r w:rsidRPr="00F76222">
        <w:rPr>
          <w:rFonts w:hAnsi="Bookman Old Style" w:ascii="Bookman Old Style"/>
          <w:sz w:val="24"/>
          <w:szCs w:val="24"/>
          <w:lang w:val="pl-PL"/>
        </w:rPr>
        <w:t>, Zagreb, Trg bana Josipa Jelačića 1, OIB: 13837417416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I.  TIJEK STEČAJNOGA POSTUPKA</w:t>
      </w:r>
      <w:r w:rsidR="002B7FE7">
        <w:rPr>
          <w:rFonts w:hAnsi="Bookman Old Style" w:ascii="Bookman Old Style"/>
          <w:sz w:val="24"/>
          <w:szCs w:val="24"/>
          <w:lang w:val="pl-PL"/>
        </w:rPr>
        <w:t xml:space="preserve"> U RAZDOBLJU OD 10</w:t>
      </w:r>
      <w:r w:rsidRPr="00F76222">
        <w:rPr>
          <w:rFonts w:hAnsi="Bookman Old Style" w:ascii="Bookman Old Style"/>
          <w:sz w:val="24"/>
          <w:szCs w:val="24"/>
          <w:lang w:val="pl-PL"/>
        </w:rPr>
        <w:t>.</w:t>
      </w:r>
      <w:r w:rsidR="002B7FE7">
        <w:rPr>
          <w:rFonts w:hAnsi="Bookman Old Style" w:ascii="Bookman Old Style"/>
          <w:sz w:val="24"/>
          <w:szCs w:val="24"/>
          <w:lang w:val="pl-PL"/>
        </w:rPr>
        <w:t>05.2018. DO 10.08</w:t>
      </w:r>
      <w:r w:rsidR="00833A5F">
        <w:rPr>
          <w:rFonts w:hAnsi="Bookman Old Style" w:ascii="Bookman Old Style"/>
          <w:sz w:val="24"/>
          <w:szCs w:val="24"/>
          <w:lang w:val="pl-PL"/>
        </w:rPr>
        <w:t>.2018</w:t>
      </w:r>
      <w:r w:rsidRPr="00F76222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Navedeni postupci vode se pred Opć</w:t>
      </w:r>
      <w:r w:rsidRPr="00F76222">
        <w:rPr>
          <w:rFonts w:hAnsi="Bookman Old Style" w:ascii="Bookman Old Style"/>
          <w:sz w:val="24"/>
          <w:szCs w:val="24"/>
          <w:lang w:val="pl-PL"/>
        </w:rPr>
        <w:t>i</w:t>
      </w:r>
      <w:r>
        <w:rPr>
          <w:rFonts w:hAnsi="Bookman Old Style" w:ascii="Bookman Old Style"/>
          <w:sz w:val="24"/>
          <w:szCs w:val="24"/>
          <w:lang w:val="pl-PL"/>
        </w:rPr>
        <w:t>n</w:t>
      </w:r>
      <w:r w:rsidRPr="00F76222">
        <w:rPr>
          <w:rFonts w:hAnsi="Bookman Old Style" w:ascii="Bookman Old Style"/>
          <w:sz w:val="24"/>
          <w:szCs w:val="24"/>
          <w:lang w:val="pl-PL"/>
        </w:rPr>
        <w:t>skim sudovima i to kako slijedi: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Ovršni postupak u predmetu Općinskog građanskog suda u Zagrebu broj: Ovr-2086/14 kojem je ovrhovoditelj Erste&amp;Steiermarkische bank d.d.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Općinski sud je Rješenjem Ovr-2086/14 prekinuo ovršni postupak, oglasio se stvarno nadležnim i predmet ustupio Trgovačkom sudu u Zagrebu.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17.06.2016. godine spis je upućen na Vrhovni sud Republike Hrvatske radi Rješenja sukoba nadležnosti koji prijedlog je podnio Trgovački sud u Zagrebu. 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07.11. 2016. godine rješenjem broj Gr1 414/16 Vrhovni sud Republike Hrvatske odlučio je da je u ovom predmetu nadležan Općinski građanski sud u Zagrebu. </w:t>
      </w:r>
    </w:p>
    <w:p w:rsidRDefault="00D95248" w:rsidP="002B7FE7" w:rsidR="002B7FE7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T</w:t>
      </w:r>
      <w:r w:rsidR="009439EE">
        <w:rPr>
          <w:rFonts w:hAnsi="Bookman Old Style" w:ascii="Bookman Old Style"/>
          <w:sz w:val="24"/>
          <w:szCs w:val="24"/>
          <w:lang w:val="pl-PL"/>
        </w:rPr>
        <w:t>rgovački sud u Zagrebu je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dostavio predmet Opći</w:t>
      </w:r>
      <w:r w:rsidR="009439EE">
        <w:rPr>
          <w:rFonts w:hAnsi="Bookman Old Style" w:ascii="Bookman Old Style"/>
          <w:sz w:val="24"/>
          <w:szCs w:val="24"/>
          <w:lang w:val="pl-PL"/>
        </w:rPr>
        <w:t>nskom građanskom sudu u Zagrebu, nakon čeg</w:t>
      </w:r>
      <w:r w:rsidR="00FC0F0C">
        <w:rPr>
          <w:rFonts w:hAnsi="Bookman Old Style" w:ascii="Bookman Old Style"/>
          <w:sz w:val="24"/>
          <w:szCs w:val="24"/>
          <w:lang w:val="pl-PL"/>
        </w:rPr>
        <w:t>a je predmet dobio novi broj, pa</w:t>
      </w:r>
      <w:r w:rsidR="009439EE">
        <w:rPr>
          <w:rFonts w:hAnsi="Bookman Old Style" w:ascii="Bookman Old Style"/>
          <w:sz w:val="24"/>
          <w:szCs w:val="24"/>
          <w:lang w:val="pl-PL"/>
        </w:rPr>
        <w:t xml:space="preserve"> se sada vodi pod brojem Ovr-908/2017. U navedenom predmetu nije bilo drugih radnji.</w:t>
      </w:r>
    </w:p>
    <w:p w:rsidRDefault="002B7FE7" w:rsidP="00D95248" w:rsidR="002B7FE7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12. 07. 2018. godine zaprimili smo rješenje Općinskog građanskog suda u Zagrebu kojim se stečajni upravitelj poziva da preuzme postupak. Istim rješenjem sud je odredio da se postupak nastavlja.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B7FE7" w:rsidP="00D95248" w:rsidR="002B7FE7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B7FE7" w:rsidP="00D95248" w:rsidR="002B7FE7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lastRenderedPageBreak/>
        <w:t>Ovršni postupak u predmetu Općinsko</w:t>
      </w:r>
      <w:r w:rsidR="00E876B3">
        <w:rPr>
          <w:rFonts w:hAnsi="Bookman Old Style" w:ascii="Bookman Old Style"/>
          <w:sz w:val="24"/>
          <w:szCs w:val="24"/>
          <w:lang w:val="pl-PL"/>
        </w:rPr>
        <w:t>g suda u Karlovcu broj: Ovr-1931/17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u kojem je ovrhovoditelj RBA d.d. Zagreb.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Nakon prekida postupka, sud je Rješenjem od 20. travnja 2016. godine nastavio ovrhu. S obzirom da je u tom postupku prije prekida bila određena druga javna dražba, predložili smo sudu zakazivanje iste.</w:t>
      </w: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Općinski sud u Karlovcu, 23. listopada 2017. godine, donio je rješenje kojim je utvrdio </w:t>
      </w:r>
      <w:r w:rsidRPr="00D95248">
        <w:rPr>
          <w:rFonts w:hAnsi="Bookman Old Style" w:ascii="Bookman Old Style"/>
          <w:sz w:val="24"/>
          <w:szCs w:val="24"/>
          <w:lang w:val="pl-PL"/>
        </w:rPr>
        <w:t>prekid postupka jer je nad ovršenikom Inpro Zagreb d.o.o. otvoren stečajni postupak, uz nastavak postupka pozivom stečajnoj upraviteljici Davorki Huljev za preuzimanjem postupka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Podneskom od 02. studenog 2017. godine, stečajna upraviteljica obavijestila je Sud da preuzima predmetni postupak, uz zamolbu Sudu da odmah odredi provođenje druge usmene javne dražbe.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Sud je zakazao drugu javnu dražbu za dan 19. ožujka 2018. godine, na kojem se nekretnine ne mogu prodati ispod 1/3 utvrđene vrijednosti, a koja je vrijednost utvrđen</w:t>
      </w:r>
      <w:r w:rsidR="00E743D8">
        <w:rPr>
          <w:rFonts w:hAnsi="Bookman Old Style" w:ascii="Bookman Old Style"/>
          <w:sz w:val="24"/>
          <w:szCs w:val="24"/>
          <w:lang w:val="pl-PL"/>
        </w:rPr>
        <w:t>a na iznos od 7.587.202,76 kuna.</w:t>
      </w:r>
    </w:p>
    <w:p w:rsidRDefault="00E743D8" w:rsidP="00D95248" w:rsidR="00E743D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 ročištu 19. ožujka 2018. godine punomoćnik novog ovrhovoditelja dostavio je na sud prijedlog za promjenu ovrhovoditelja na EOS MATRIX d.o.o., te dostavio ugovor o prijenosu, s čime smo se mi kao ovršenik suglasili i predložili sudu da odmah odredi provođenje druge usmene javne dražbe koja je bila odgođena zbog promjene ovrhovoditelja.</w:t>
      </w:r>
    </w:p>
    <w:p w:rsidRDefault="00E743D8" w:rsidP="00D95248" w:rsidR="00E743D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Sud još nije odredio drugu usmenu javnu dražbu.</w:t>
      </w:r>
    </w:p>
    <w:p w:rsidRDefault="00D76D14" w:rsidP="00D95248" w:rsidR="00D76D14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Na predmetnom ročištu </w:t>
      </w:r>
      <w:r w:rsidR="00D76D14">
        <w:rPr>
          <w:rFonts w:hAnsi="Bookman Old Style" w:ascii="Bookman Old Style"/>
          <w:sz w:val="24"/>
          <w:szCs w:val="24"/>
          <w:lang w:val="pl-PL"/>
        </w:rPr>
        <w:t xml:space="preserve">kad bude zakazano </w:t>
      </w:r>
      <w:r>
        <w:rPr>
          <w:rFonts w:hAnsi="Bookman Old Style" w:ascii="Bookman Old Style"/>
          <w:sz w:val="24"/>
          <w:szCs w:val="24"/>
          <w:lang w:val="pl-PL"/>
        </w:rPr>
        <w:t>prodavati će se slijedeće nekretnine: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876B3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2580, kat.č. 2016/1 u naravi hala površine 2.870 m2, industrijsko dvorište površine 1.835 m2, ukupne površine 4.705 m2  u Slunju, Nikole Turkalja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2581, kat.č. 2016/2 u industrijsko dvorište ukupne površine 695 m2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2582, kat.č. 2016/3 u naravi gospodarsko dvorište površine 1.988 m2, gospodarska zgrada površine 115 m2, spremnik površine 77 m2, ukupne površine 4.180 m2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lastRenderedPageBreak/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2583, kat.č. 2016/4 u naravi upravna zgrada površine 365 m2, industrijsko dvorište 997 m2, ukupne površine 1.362 m2</w:t>
      </w:r>
    </w:p>
    <w:p w:rsidRDefault="00D95248" w:rsidP="00D95248" w:rsidR="00D95248" w:rsidRP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10498D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Stečaju masu čini: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</w:t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NEKRETNINE: 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1.1. Općinski građanski sud u Zagrebu, z.k. odjel Zagreb, k.o. Šestine,  zk.ul. 622,  kat.č. 1835/2 u naravi vinograd i vrt u Bijeniku ukupne površine 180 čhv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nekretninama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1.2. Općinski građanski sud u Zagrebu, z.k. odjel Zagreb, k.o. Šestine,  zk.ul. 623,  kat.č. 1835/3 u naravi kuća broj 72, dvorište i vinograd u Zagrebu, ulica Viktora Vida br. 72 ukupne površine 180 čhv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1.3. Općinski sud u Karlovcu, z.k. odjel Slunj, k.o. Slunj 1, zk.ul. 2580, kat.č. 2016/1 u naravi hala površine 2.870 m2, industrijsko dvorište površine 1.835 m2, ukupne površine 4.705 m2  u Slunju, Nikole Turkalja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1.4. 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1.5. Općinski sud u Karlovcu, z.k. odjel Slunj, k.o. Slunj 1, zk.ul. 2582, kat.č. 2016/3 u naravi gospodarsko dvorište površine 1.988 m2, gospodarska zgrada površine 115 m2, spremnik površine 77 m2, ukupne površine 4.180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lastRenderedPageBreak/>
        <w:t>Na nekretnini postoji razlučno pravo sljedećih vjerovnika: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1.6. Općinski sud u Karlovcu, z.k. odjel Slunj, k.o. Slunj 1, zk.ul. 2581, kat.č. 2016/2 u industrijsko dvorište ukupne površine 695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1.7. Općinski sud u Karlovcu, z.k. odjel Slunj, k.o. Slunj 1, zk.ul. 2583, kat.č. 2016/4 u naravi upravna zgrada površine 365 m2, industrijsko dvorište 997 m2, ukupne površine 1.362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5F663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Prema Uvjerenju RH, Državna geodetska uprava, Područni ured za katastar Zagreb, Odjel za katastar zemljišta i nekretnina Zagreb, Klasa: 935-08/2015-001/4680, Urbroj: 251-15-02/01-2015-2 od 26.10.2015. godine stečajni dužnik upisan je  kao vlasnik, MB katastarske općine Mikulići MB k.o. 335274, posjedovni list 1134, kao vlasnik 1/1 na nekretninama u Zagrebu, Viktora Vida br. 72, na kat.čestici 3221 i 3220 što odgovara zk.ul 622 i zk.ul 623 opisanim pod točkom 1.1. i 1.2.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Izlučnih zahtjeva nije bilo.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Stečajni dužnik nema zaposlenih radnika.</w:t>
      </w:r>
    </w:p>
    <w:p w:rsidRDefault="005F6636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- 22.12. 2017. godine na Finu je predana prijava nedostatnosti stečajne mase sukladno čl. 294. Stečajnog zakona iz razloga što stečajna masa u ovom trenutku nije dostatna za ispunjenje postojećih dospjelih obveza, kao ni za namirenje postojećih obveza kad one dospiju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Nastavno se daje Izvješće o ostva</w:t>
      </w:r>
      <w:r>
        <w:rPr>
          <w:rFonts w:hAnsi="Bookman Old Style" w:ascii="Bookman Old Style"/>
          <w:sz w:val="24"/>
          <w:szCs w:val="24"/>
        </w:rPr>
        <w:t>ren</w:t>
      </w:r>
      <w:r w:rsidR="000547AD">
        <w:rPr>
          <w:rFonts w:hAnsi="Bookman Old Style" w:ascii="Bookman Old Style"/>
          <w:sz w:val="24"/>
          <w:szCs w:val="24"/>
        </w:rPr>
        <w:t>im troškovima u peri</w:t>
      </w:r>
      <w:r w:rsidR="00872455">
        <w:rPr>
          <w:rFonts w:hAnsi="Bookman Old Style" w:ascii="Bookman Old Style"/>
          <w:sz w:val="24"/>
          <w:szCs w:val="24"/>
        </w:rPr>
        <w:t>odu od 10.05</w:t>
      </w:r>
      <w:r>
        <w:rPr>
          <w:rFonts w:hAnsi="Bookman Old Style" w:ascii="Bookman Old Style"/>
          <w:sz w:val="24"/>
          <w:szCs w:val="24"/>
        </w:rPr>
        <w:t>.</w:t>
      </w:r>
      <w:r w:rsidR="008D21D1">
        <w:rPr>
          <w:rFonts w:hAnsi="Bookman Old Style" w:ascii="Bookman Old Style"/>
          <w:sz w:val="24"/>
          <w:szCs w:val="24"/>
        </w:rPr>
        <w:t>2018</w:t>
      </w:r>
      <w:r w:rsidRPr="00F76222">
        <w:rPr>
          <w:rFonts w:hAnsi="Bookman Old Style" w:ascii="Bookman Old Style"/>
          <w:sz w:val="24"/>
          <w:szCs w:val="24"/>
        </w:rPr>
        <w:t>. godine</w:t>
      </w:r>
      <w:r w:rsidR="00872455">
        <w:rPr>
          <w:rFonts w:hAnsi="Bookman Old Style" w:ascii="Bookman Old Style"/>
          <w:sz w:val="24"/>
          <w:szCs w:val="24"/>
        </w:rPr>
        <w:t xml:space="preserve"> do 09.08</w:t>
      </w:r>
      <w:r w:rsidR="000547AD">
        <w:rPr>
          <w:rFonts w:hAnsi="Bookman Old Style" w:ascii="Bookman Old Style"/>
          <w:sz w:val="24"/>
          <w:szCs w:val="24"/>
        </w:rPr>
        <w:t>.2018</w:t>
      </w:r>
      <w:r>
        <w:rPr>
          <w:rFonts w:hAnsi="Bookman Old Style" w:ascii="Bookman Old Style"/>
          <w:sz w:val="24"/>
          <w:szCs w:val="24"/>
        </w:rPr>
        <w:t>. godine.</w:t>
      </w:r>
    </w:p>
    <w:tbl>
      <w:tblPr>
        <w:tblW w:type="dxa" w:w="7512"/>
        <w:tblInd w:type="dxa" w:w="108"/>
        <w:tblLook w:val="04A0" w:noVBand="1" w:noHBand="0" w:lastColumn="0" w:firstColumn="1" w:lastRow="0" w:firstRow="1"/>
      </w:tblPr>
      <w:tblGrid>
        <w:gridCol w:w="700"/>
        <w:gridCol w:w="707"/>
        <w:gridCol w:w="969"/>
        <w:gridCol w:w="960"/>
        <w:gridCol w:w="2600"/>
        <w:gridCol w:w="222"/>
        <w:gridCol w:w="1540"/>
      </w:tblGrid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DAN0 10.05.2018.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5.467,58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180,93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5.286,65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5.517,43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0,65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- najam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pretplate PDV-a i poreza na dobit. Čla. HGK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5.516,78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Polog na žiro račun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10.985,01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468,80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383,40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85,40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prema PU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djelu bruto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 i porez na tvrtku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 i sudske takse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 za uređenje voda-prisilna naplata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savjetovanaj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žiro račun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09.08.2018.GODINE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10.516,21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5.612,96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4.903,25</w:t>
            </w:r>
          </w:p>
        </w:tc>
      </w:tr>
      <w:tr w:rsidTr="00872455" w:rsidR="00872455" w:rsidRPr="00872455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2455" w:rsidP="00872455" w:rsidR="00872455" w:rsidRPr="0087245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72455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10.985,01</w:t>
            </w:r>
          </w:p>
        </w:tc>
      </w:tr>
    </w:tbl>
    <w:p w:rsidRDefault="00D95248" w:rsidP="00D95248" w:rsidR="00D9524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III. RADNJE KOJE ĆE SE PODUZETI U NAREDNOM RAZDOBLJU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U narednom razdoblju </w:t>
      </w:r>
      <w:r w:rsidR="00FC0F0C">
        <w:rPr>
          <w:rFonts w:hAnsi="Bookman Old Style" w:ascii="Bookman Old Style"/>
          <w:sz w:val="24"/>
          <w:szCs w:val="24"/>
          <w:lang w:val="pl-PL"/>
        </w:rPr>
        <w:t>očekujemo ročiste za dražbu te nastavak postupka pred Općinskim građanskim sudom u Zagrebu.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B7FE7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10.08</w:t>
      </w:r>
      <w:r w:rsidR="00D95248">
        <w:rPr>
          <w:rFonts w:hAnsi="Bookman Old Style" w:ascii="Bookman Old Style"/>
          <w:sz w:val="24"/>
          <w:szCs w:val="24"/>
          <w:lang w:val="pl-PL"/>
        </w:rPr>
        <w:t>.</w:t>
      </w:r>
      <w:r w:rsidR="00FC0F0C">
        <w:rPr>
          <w:rFonts w:hAnsi="Bookman Old Style" w:ascii="Bookman Old Style"/>
          <w:sz w:val="24"/>
          <w:szCs w:val="24"/>
          <w:lang w:val="pl-PL"/>
        </w:rPr>
        <w:t>2018</w:t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>. godine</w:t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ind w:firstLine="708" w:left="5664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Stečajna upraviteljica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    Davorka Huljev</w:t>
      </w:r>
    </w:p>
    <w:p w:rsidRDefault="00D95248" w:rsidP="00D95248" w:rsidR="00D95248" w:rsidRPr="00F76222">
      <w:pPr>
        <w:jc w:val="both"/>
        <w:rPr>
          <w:rFonts w:hAnsi="Bookman Old Style" w:ascii="Bookman Old Style"/>
        </w:rPr>
      </w:pPr>
    </w:p>
    <w:p w:rsidRDefault="003F5BCB" w:rsidR="003F5BCB"/>
    <w:sectPr w:rsidSect="00D95248" w:rsidR="003F5B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83C32"/>
    <w:multiLevelType w:val="hybridMultilevel"/>
    <w:tmpl w:val="03460708"/>
    <w:lvl w:tplc="712C2D74" w:ilvl="0">
      <w:start w:val="1"/>
      <w:numFmt w:val="upperRoman"/>
      <w:lvlText w:val="%1)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15B4541F"/>
    <w:multiLevelType w:val="hybridMultilevel"/>
    <w:tmpl w:val="D7A09F9E"/>
    <w:lvl w:tplc="DF66FAF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9C670B"/>
    <w:multiLevelType w:val="hybridMultilevel"/>
    <w:tmpl w:val="B386A786"/>
    <w:lvl w:tplc="F2F42B70" w:ilvl="0">
      <w:start w:val="1"/>
      <w:numFmt w:val="upperRoman"/>
      <w:lvlText w:val="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656063B"/>
    <w:multiLevelType w:val="hybridMultilevel"/>
    <w:tmpl w:val="18E20F3E"/>
    <w:lvl w:tplc="0AFA9ED6" w:ilvl="0">
      <w:start w:val="1"/>
      <w:numFmt w:val="upperRoman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CFB7A86"/>
    <w:multiLevelType w:val="hybridMultilevel"/>
    <w:tmpl w:val="C5526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248"/>
    <w:rsid w:val="000547AD"/>
    <w:rsid w:val="00081E98"/>
    <w:rsid w:val="002B7FE7"/>
    <w:rsid w:val="003F5BCB"/>
    <w:rsid w:val="005F6636"/>
    <w:rsid w:val="00833A5F"/>
    <w:rsid w:val="00872455"/>
    <w:rsid w:val="00890C57"/>
    <w:rsid w:val="008D21D1"/>
    <w:rsid w:val="009439EE"/>
    <w:rsid w:val="00D76D14"/>
    <w:rsid w:val="00D95248"/>
    <w:rsid w:val="00E743D8"/>
    <w:rsid w:val="00E876B3"/>
    <w:rsid w:val="00F94BA3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248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52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3A5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833A5F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90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C5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C57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C57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C57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248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52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3A5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833A5F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890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C5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C57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C57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C57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0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9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87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42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59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1292</properties:Words>
  <properties:Characters>7328</properties:Characters>
  <properties:Lines>361</properties:Lines>
  <properties:Paragraphs>136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2018-09-03T08:38:00Z</dcterms:created>
  <dc:creator>natalija</dc:creator>
  <cp:lastModifiedBy>Ivana Stampf</cp:lastModifiedBy>
  <cp:lastPrinted>2018-02-09T12:08:00Z</cp:lastPrinted>
  <dcterms:modified xmlns:xsi="http://www.w3.org/2001/XMLSchema-instance" xsi:type="dcterms:W3CDTF">2018-09-03T08:39:00Z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St-639/2015-38 / Podnesak - Izvješće stečajnog upravitelja (Izvješće 10.5.-10.08.2018_.docx)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