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3ac00" w14:paraId="ce3ac00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</w:t>
      </w: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4B3810">
        <w:rPr>
          <w:rFonts w:hAnsi="Times New Roman" w:ascii="Times New Roman"/>
          <w:szCs w:val="24"/>
          <w:lang w:val="hr-HR"/>
        </w:rPr>
        <w:t>1653/11</w:t>
      </w:r>
      <w:r w:rsidR="00CE6BFE">
        <w:rPr>
          <w:rFonts w:hAnsi="Times New Roman" w:ascii="Times New Roman"/>
          <w:szCs w:val="24"/>
          <w:lang w:val="hr-HR"/>
        </w:rPr>
        <w:t>-263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 w:rsidRPr="004B38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 w:rsidRPr="004B3810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4B3810" w:rsidRPr="004B3810">
        <w:rPr>
          <w:rFonts w:hAnsi="Times New Roman" w:ascii="Times New Roman"/>
          <w:szCs w:val="24"/>
        </w:rPr>
        <w:t xml:space="preserve">ZMAJ </w:t>
      </w:r>
      <w:proofErr w:type="spellStart"/>
      <w:r w:rsidR="004B3810" w:rsidRPr="004B3810">
        <w:rPr>
          <w:rFonts w:hAnsi="Times New Roman" w:ascii="Times New Roman"/>
          <w:szCs w:val="24"/>
        </w:rPr>
        <w:t>d.o.o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4B3810" w:rsidRPr="004B3810">
        <w:rPr>
          <w:rFonts w:hAnsi="Times New Roman" w:ascii="Times New Roman"/>
          <w:szCs w:val="24"/>
        </w:rPr>
        <w:t>za</w:t>
      </w:r>
      <w:proofErr w:type="spellEnd"/>
      <w:proofErr w:type="gramEnd"/>
      <w:r w:rsidR="004B3810" w:rsidRPr="004B3810">
        <w:rPr>
          <w:rFonts w:hAnsi="Times New Roman" w:ascii="Times New Roman"/>
          <w:szCs w:val="24"/>
        </w:rPr>
        <w:t xml:space="preserve"> </w:t>
      </w:r>
      <w:proofErr w:type="spellStart"/>
      <w:r w:rsidR="004B3810" w:rsidRPr="004B3810">
        <w:rPr>
          <w:rFonts w:hAnsi="Times New Roman" w:ascii="Times New Roman"/>
          <w:szCs w:val="24"/>
        </w:rPr>
        <w:t>graditeljstvo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, </w:t>
      </w:r>
      <w:proofErr w:type="spellStart"/>
      <w:r w:rsidR="004B3810" w:rsidRPr="004B3810">
        <w:rPr>
          <w:rFonts w:hAnsi="Times New Roman" w:ascii="Times New Roman"/>
          <w:szCs w:val="24"/>
        </w:rPr>
        <w:t>zaštitnu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 </w:t>
      </w:r>
      <w:proofErr w:type="spellStart"/>
      <w:r w:rsidR="004B3810" w:rsidRPr="004B3810">
        <w:rPr>
          <w:rFonts w:hAnsi="Times New Roman" w:ascii="Times New Roman"/>
          <w:szCs w:val="24"/>
        </w:rPr>
        <w:t>opremu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 </w:t>
      </w:r>
      <w:proofErr w:type="spellStart"/>
      <w:r w:rsidR="004B3810" w:rsidRPr="004B3810">
        <w:rPr>
          <w:rFonts w:hAnsi="Times New Roman" w:ascii="Times New Roman"/>
          <w:szCs w:val="24"/>
        </w:rPr>
        <w:t>i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 </w:t>
      </w:r>
      <w:proofErr w:type="spellStart"/>
      <w:r w:rsidR="004B3810" w:rsidRPr="004B3810">
        <w:rPr>
          <w:rFonts w:hAnsi="Times New Roman" w:ascii="Times New Roman"/>
          <w:szCs w:val="24"/>
        </w:rPr>
        <w:t>trgovinu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, u </w:t>
      </w:r>
      <w:proofErr w:type="spellStart"/>
      <w:r w:rsidR="004B3810" w:rsidRPr="004B3810">
        <w:rPr>
          <w:rFonts w:hAnsi="Times New Roman" w:ascii="Times New Roman"/>
          <w:szCs w:val="24"/>
        </w:rPr>
        <w:t>stečaju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, </w:t>
      </w:r>
      <w:proofErr w:type="spellStart"/>
      <w:r w:rsidR="004B3810" w:rsidRPr="004B3810">
        <w:rPr>
          <w:rFonts w:hAnsi="Times New Roman" w:ascii="Times New Roman"/>
          <w:szCs w:val="24"/>
        </w:rPr>
        <w:t>Poznanovec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, </w:t>
      </w:r>
      <w:proofErr w:type="spellStart"/>
      <w:r w:rsidR="004B3810" w:rsidRPr="004B3810">
        <w:rPr>
          <w:rFonts w:hAnsi="Times New Roman" w:ascii="Times New Roman"/>
          <w:szCs w:val="24"/>
        </w:rPr>
        <w:t>Zagorske</w:t>
      </w:r>
      <w:proofErr w:type="spellEnd"/>
      <w:r w:rsidR="004B3810" w:rsidRPr="004B3810">
        <w:rPr>
          <w:rFonts w:hAnsi="Times New Roman" w:ascii="Times New Roman"/>
          <w:szCs w:val="24"/>
        </w:rPr>
        <w:t xml:space="preserve"> brigade 6, MBS: 080343342, OIB: 39545253975</w:t>
      </w:r>
      <w:r w:rsidR="004B3810" w:rsidRPr="004B3810">
        <w:rPr>
          <w:rFonts w:hAnsi="Times New Roman" w:ascii="Times New Roman"/>
          <w:szCs w:val="24"/>
          <w:lang w:val="hr-HR"/>
        </w:rPr>
        <w:t>, dana 15</w:t>
      </w:r>
      <w:r w:rsidRPr="004B3810">
        <w:rPr>
          <w:rFonts w:hAnsi="Times New Roman" w:ascii="Times New Roman"/>
          <w:szCs w:val="24"/>
          <w:lang w:val="hr-HR"/>
        </w:rPr>
        <w:t xml:space="preserve">. </w:t>
      </w:r>
      <w:r w:rsidR="004B3810" w:rsidRPr="004B3810">
        <w:rPr>
          <w:rFonts w:hAnsi="Times New Roman" w:ascii="Times New Roman"/>
          <w:szCs w:val="24"/>
          <w:lang w:val="hr-HR"/>
        </w:rPr>
        <w:t>travnja</w:t>
      </w:r>
      <w:r w:rsidR="003051E0" w:rsidRPr="004B3810">
        <w:rPr>
          <w:rFonts w:hAnsi="Times New Roman" w:ascii="Times New Roman"/>
          <w:szCs w:val="24"/>
          <w:lang w:val="hr-HR"/>
        </w:rPr>
        <w:t xml:space="preserve"> 2019</w:t>
      </w:r>
      <w:r w:rsidRPr="004B3810">
        <w:rPr>
          <w:rFonts w:hAnsi="Times New Roman" w:ascii="Times New Roman"/>
          <w:szCs w:val="24"/>
          <w:lang w:val="hr-HR"/>
        </w:rPr>
        <w:t>.</w:t>
      </w:r>
      <w:r w:rsidR="00FE4DD1" w:rsidRPr="004B3810">
        <w:rPr>
          <w:rFonts w:hAnsi="Times New Roman" w:ascii="Times New Roman"/>
          <w:szCs w:val="24"/>
          <w:lang w:val="hr-HR"/>
        </w:rPr>
        <w:t>godine</w:t>
      </w:r>
    </w:p>
    <w:p w:rsidRDefault="003051E0" w:rsidP="00E4473F" w:rsidR="003051E0" w:rsidRPr="004B3810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 w:rsidRPr="004B3810">
      <w:pPr>
        <w:jc w:val="center"/>
        <w:rPr>
          <w:rFonts w:hAnsi="Times New Roman" w:ascii="Times New Roman"/>
          <w:szCs w:val="24"/>
          <w:lang w:val="hr-HR"/>
        </w:rPr>
      </w:pPr>
      <w:r w:rsidRPr="004B3810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 w:rsidRPr="004B3810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 w:rsidRPr="00BA3FAA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 w:rsidRPr="004B3810">
        <w:rPr>
          <w:rFonts w:hAnsi="Times New Roman" w:ascii="Times New Roman"/>
          <w:sz w:val="24"/>
          <w:szCs w:val="24"/>
        </w:rPr>
        <w:t>I.</w:t>
      </w:r>
      <w:r w:rsidRPr="004B3810"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dužnikom </w:t>
      </w:r>
      <w:r w:rsidR="004B3810" w:rsidRPr="004B3810">
        <w:rPr>
          <w:rFonts w:hAnsi="Times New Roman" w:ascii="Times New Roman"/>
          <w:sz w:val="24"/>
          <w:szCs w:val="24"/>
        </w:rPr>
        <w:t xml:space="preserve">ZMAJ d.o.o. za graditeljstvo, zaštitnu opremu i trgovinu, u stečaju, </w:t>
      </w:r>
      <w:proofErr w:type="spellStart"/>
      <w:r w:rsidR="004B3810" w:rsidRPr="004B3810">
        <w:rPr>
          <w:rFonts w:hAnsi="Times New Roman" w:ascii="Times New Roman"/>
          <w:sz w:val="24"/>
          <w:szCs w:val="24"/>
        </w:rPr>
        <w:t>Poznanovec</w:t>
      </w:r>
      <w:proofErr w:type="spellEnd"/>
      <w:r w:rsidR="004B3810" w:rsidRPr="004B3810">
        <w:rPr>
          <w:rFonts w:hAnsi="Times New Roman" w:ascii="Times New Roman"/>
          <w:sz w:val="24"/>
          <w:szCs w:val="24"/>
        </w:rPr>
        <w:t>, Zagorske brigade 6, MBS: 080343342, OIB: 39545253975</w:t>
      </w:r>
      <w:r w:rsidRPr="004B3810">
        <w:rPr>
          <w:rFonts w:hAnsi="Times New Roman" w:ascii="Times New Roman"/>
          <w:sz w:val="24"/>
          <w:szCs w:val="24"/>
        </w:rPr>
        <w:t>,</w:t>
      </w:r>
      <w:r w:rsidRPr="002C3CA4">
        <w:rPr>
          <w:rFonts w:hAnsi="Times New Roman" w:ascii="Times New Roman"/>
          <w:sz w:val="24"/>
          <w:szCs w:val="24"/>
        </w:rPr>
        <w:t xml:space="preserve">  </w:t>
      </w:r>
      <w:r w:rsidR="00781D8E" w:rsidRPr="002C3CA4">
        <w:rPr>
          <w:rFonts w:hAnsi="Times New Roman" w:ascii="Times New Roman"/>
          <w:b/>
          <w:sz w:val="24"/>
          <w:szCs w:val="24"/>
          <w:u w:val="single"/>
        </w:rPr>
        <w:t xml:space="preserve">za dan </w:t>
      </w:r>
      <w:r w:rsidR="004A38D5">
        <w:rPr>
          <w:rFonts w:hAnsi="Times New Roman" w:ascii="Times New Roman"/>
          <w:b/>
          <w:sz w:val="24"/>
          <w:szCs w:val="24"/>
          <w:u w:val="single"/>
        </w:rPr>
        <w:t>30. svibnja</w:t>
      </w:r>
      <w:r w:rsidR="00805B3B" w:rsidRPr="002C3CA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05B3B" w:rsidRPr="003051E0">
        <w:rPr>
          <w:rFonts w:hAnsi="Times New Roman" w:ascii="Times New Roman"/>
          <w:b/>
          <w:sz w:val="24"/>
          <w:szCs w:val="24"/>
          <w:u w:val="single"/>
        </w:rPr>
        <w:t>2019</w:t>
      </w:r>
      <w:r w:rsidR="006D74BA" w:rsidRPr="003051E0">
        <w:rPr>
          <w:rFonts w:hAnsi="Times New Roman" w:ascii="Times New Roman"/>
          <w:b/>
          <w:sz w:val="24"/>
          <w:szCs w:val="24"/>
          <w:u w:val="single"/>
        </w:rPr>
        <w:t>.</w:t>
      </w:r>
      <w:r w:rsidR="00FE4DD1" w:rsidRPr="003051E0">
        <w:rPr>
          <w:rFonts w:hAnsi="Times New Roman" w:ascii="Times New Roman"/>
          <w:b/>
          <w:sz w:val="24"/>
          <w:szCs w:val="24"/>
          <w:u w:val="single"/>
        </w:rPr>
        <w:t>g.</w:t>
      </w:r>
      <w:r w:rsidR="004A38D5">
        <w:rPr>
          <w:rFonts w:hAnsi="Times New Roman" w:ascii="Times New Roman"/>
          <w:b/>
          <w:sz w:val="24"/>
          <w:szCs w:val="24"/>
          <w:u w:val="single"/>
        </w:rPr>
        <w:t xml:space="preserve"> u 11,00</w:t>
      </w:r>
      <w:r w:rsidRPr="003051E0"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</w:t>
      </w:r>
      <w:r w:rsidRPr="00BA3FAA">
        <w:rPr>
          <w:rFonts w:hAnsi="Times New Roman" w:ascii="Times New Roman"/>
          <w:sz w:val="24"/>
          <w:szCs w:val="24"/>
        </w:rPr>
        <w:t>:</w:t>
      </w:r>
    </w:p>
    <w:p w:rsidRDefault="00E4473F" w:rsidP="00E4473F" w:rsidR="00E4473F" w:rsidRPr="00BA3FA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</w:t>
      </w:r>
      <w:r w:rsidR="00C24E15">
        <w:rPr>
          <w:rFonts w:hAnsi="Times New Roman" w:ascii="Times New Roman"/>
          <w:szCs w:val="24"/>
          <w:lang w:val="hr-HR"/>
        </w:rPr>
        <w:t>šnjem tijeku stečajnog postupka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546D77" w:rsidR="00E4473F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46D77">
        <w:rPr>
          <w:rFonts w:hAnsi="Times New Roman" w:ascii="Times New Roman"/>
          <w:szCs w:val="24"/>
          <w:lang w:val="hr-HR"/>
        </w:rPr>
        <w:t>mrežnoj stranici e-oglasna ploča</w:t>
      </w:r>
      <w:r>
        <w:rPr>
          <w:rFonts w:hAnsi="Times New Roman" w:ascii="Times New Roman"/>
          <w:szCs w:val="24"/>
          <w:lang w:val="hr-HR"/>
        </w:rPr>
        <w:t xml:space="preserve">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Nad gore navedenim stečajnim dužnikom Rješenjem </w:t>
      </w:r>
      <w:r w:rsidR="00CA303A">
        <w:rPr>
          <w:rFonts w:hAnsi="Times New Roman" w:ascii="Times New Roman"/>
          <w:szCs w:val="24"/>
          <w:lang w:val="hr-HR"/>
        </w:rPr>
        <w:t>Trgovačkog</w:t>
      </w:r>
      <w:r>
        <w:rPr>
          <w:rFonts w:hAnsi="Times New Roman" w:ascii="Times New Roman"/>
          <w:szCs w:val="24"/>
          <w:lang w:val="hr-HR"/>
        </w:rPr>
        <w:t xml:space="preserve"> suda</w:t>
      </w:r>
      <w:r w:rsidR="00CA303A">
        <w:rPr>
          <w:rFonts w:hAnsi="Times New Roman" w:ascii="Times New Roman"/>
          <w:szCs w:val="24"/>
          <w:lang w:val="hr-HR"/>
        </w:rPr>
        <w:t xml:space="preserve"> u Zagrebu pod </w:t>
      </w:r>
      <w:proofErr w:type="spellStart"/>
      <w:r w:rsidR="00CA303A">
        <w:rPr>
          <w:rFonts w:hAnsi="Times New Roman" w:ascii="Times New Roman"/>
          <w:szCs w:val="24"/>
          <w:lang w:val="hr-HR"/>
        </w:rPr>
        <w:t>posl</w:t>
      </w:r>
      <w:proofErr w:type="spellEnd"/>
      <w:r w:rsidR="00CA303A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br. St-</w:t>
      </w:r>
      <w:r w:rsidR="00767F56">
        <w:rPr>
          <w:rFonts w:hAnsi="Times New Roman" w:ascii="Times New Roman"/>
          <w:szCs w:val="24"/>
          <w:lang w:val="hr-HR"/>
        </w:rPr>
        <w:t>1653/11 od 15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E55514">
        <w:rPr>
          <w:rFonts w:hAnsi="Times New Roman" w:ascii="Times New Roman"/>
          <w:szCs w:val="24"/>
          <w:lang w:val="hr-HR"/>
        </w:rPr>
        <w:t xml:space="preserve">lipnja </w:t>
      </w:r>
      <w:r w:rsidR="00767F56">
        <w:rPr>
          <w:rFonts w:hAnsi="Times New Roman" w:ascii="Times New Roman"/>
          <w:szCs w:val="24"/>
          <w:lang w:val="hr-HR"/>
        </w:rPr>
        <w:t>2012</w:t>
      </w:r>
      <w:r w:rsidR="001E64C5">
        <w:rPr>
          <w:rFonts w:hAnsi="Times New Roman" w:ascii="Times New Roman"/>
          <w:szCs w:val="24"/>
          <w:lang w:val="hr-HR"/>
        </w:rPr>
        <w:t>.g.</w:t>
      </w:r>
      <w:r>
        <w:rPr>
          <w:rFonts w:hAnsi="Times New Roman" w:ascii="Times New Roman"/>
          <w:szCs w:val="24"/>
          <w:lang w:val="hr-HR"/>
        </w:rPr>
        <w:t xml:space="preserve"> otvoren je stečajni postupak, te je ispitno i izvještajno ročište održano dana </w:t>
      </w:r>
      <w:r w:rsidR="00767F56">
        <w:rPr>
          <w:rFonts w:hAnsi="Times New Roman" w:ascii="Times New Roman"/>
          <w:szCs w:val="24"/>
          <w:lang w:val="hr-HR"/>
        </w:rPr>
        <w:t>25</w:t>
      </w:r>
      <w:r w:rsidR="00EC74CF">
        <w:rPr>
          <w:rFonts w:hAnsi="Times New Roman" w:ascii="Times New Roman"/>
          <w:szCs w:val="24"/>
          <w:lang w:val="hr-HR"/>
        </w:rPr>
        <w:t xml:space="preserve">. </w:t>
      </w:r>
      <w:r w:rsidR="0082072B">
        <w:rPr>
          <w:rFonts w:hAnsi="Times New Roman" w:ascii="Times New Roman"/>
          <w:szCs w:val="24"/>
          <w:lang w:val="hr-HR"/>
        </w:rPr>
        <w:t>rujna</w:t>
      </w:r>
      <w:r w:rsidR="00767F56">
        <w:rPr>
          <w:rFonts w:hAnsi="Times New Roman" w:ascii="Times New Roman"/>
          <w:szCs w:val="24"/>
          <w:lang w:val="hr-HR"/>
        </w:rPr>
        <w:t xml:space="preserve"> 2012</w:t>
      </w:r>
      <w:r w:rsidR="001E64C5">
        <w:rPr>
          <w:rFonts w:hAnsi="Times New Roman" w:ascii="Times New Roman"/>
          <w:szCs w:val="24"/>
          <w:lang w:val="hr-HR"/>
        </w:rPr>
        <w:t>.g.</w:t>
      </w:r>
      <w:r w:rsidR="00300BC2">
        <w:rPr>
          <w:rFonts w:hAnsi="Times New Roman" w:ascii="Times New Roman"/>
          <w:szCs w:val="24"/>
          <w:lang w:val="hr-HR"/>
        </w:rPr>
        <w:t>, te posebno ispitno dana 2. rujna 2014.g.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prijedlogom stečajni upravitelj predložio je da se nad navedenim </w:t>
      </w:r>
      <w:r w:rsidR="00E440C0">
        <w:rPr>
          <w:rFonts w:hAnsi="Times New Roman" w:ascii="Times New Roman"/>
          <w:szCs w:val="24"/>
          <w:lang w:val="hr-HR"/>
        </w:rPr>
        <w:t xml:space="preserve">stečajnim </w:t>
      </w:r>
      <w:r>
        <w:rPr>
          <w:rFonts w:hAnsi="Times New Roman" w:ascii="Times New Roman"/>
          <w:szCs w:val="24"/>
          <w:lang w:val="hr-HR"/>
        </w:rPr>
        <w:t>dužnikom ovaj stečajni postupak obustavi i zaključi suklad</w:t>
      </w:r>
      <w:r w:rsidR="00203E03">
        <w:rPr>
          <w:rFonts w:hAnsi="Times New Roman" w:ascii="Times New Roman"/>
          <w:szCs w:val="24"/>
          <w:lang w:val="hr-HR"/>
        </w:rPr>
        <w:t>no članku 203. Stečajnog zakona (Narodne novine br. 44/96, 161/98, 29/99, 129/00, 123/03, 197/03, 187/04, 82/06, 116/10, 125/12, 133/12</w:t>
      </w:r>
      <w:r w:rsidR="009E3447">
        <w:rPr>
          <w:rFonts w:hAnsi="Times New Roman" w:ascii="Times New Roman"/>
          <w:szCs w:val="24"/>
          <w:lang w:val="hr-HR"/>
        </w:rPr>
        <w:t>, dalje SZ</w:t>
      </w:r>
      <w:r w:rsidR="00203E03"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</w:t>
      </w:r>
      <w:r w:rsidR="00203E03">
        <w:rPr>
          <w:rFonts w:hAnsi="Times New Roman" w:ascii="Times New Roman"/>
          <w:szCs w:val="24"/>
          <w:lang w:val="hr-HR"/>
        </w:rPr>
        <w:t>SZ-a,</w:t>
      </w:r>
      <w:r>
        <w:rPr>
          <w:rFonts w:hAnsi="Times New Roman" w:ascii="Times New Roman"/>
          <w:szCs w:val="24"/>
          <w:lang w:val="hr-HR"/>
        </w:rPr>
        <w:t xml:space="preserve">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B3810">
        <w:rPr>
          <w:rFonts w:hAnsi="Times New Roman" w:ascii="Times New Roman"/>
          <w:szCs w:val="24"/>
          <w:lang w:val="hr-HR"/>
        </w:rPr>
        <w:t>15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 w:rsidR="004B3810">
        <w:rPr>
          <w:rFonts w:hAnsi="Times New Roman" w:ascii="Times New Roman"/>
          <w:szCs w:val="24"/>
          <w:lang w:val="hr-HR"/>
        </w:rPr>
        <w:t>travnja</w:t>
      </w:r>
      <w:r w:rsidR="00E11AA3">
        <w:rPr>
          <w:rFonts w:hAnsi="Times New Roman" w:ascii="Times New Roman"/>
          <w:szCs w:val="24"/>
          <w:lang w:val="hr-HR"/>
        </w:rPr>
        <w:t xml:space="preserve"> 2019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CE6BFE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11AA3" w:rsidP="00E4473F" w:rsidR="00E11AA3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</w:t>
      </w:r>
      <w:r w:rsidR="00730B15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278. </w:t>
      </w:r>
      <w:r w:rsidR="00730B15">
        <w:rPr>
          <w:rFonts w:hAnsi="Times New Roman" w:ascii="Times New Roman"/>
          <w:szCs w:val="24"/>
          <w:lang w:val="hr-HR"/>
        </w:rPr>
        <w:t>st.</w:t>
      </w:r>
      <w:r>
        <w:rPr>
          <w:rFonts w:hAnsi="Times New Roman" w:ascii="Times New Roman"/>
          <w:szCs w:val="24"/>
          <w:lang w:val="hr-HR"/>
        </w:rPr>
        <w:t xml:space="preserve"> 2. </w:t>
      </w:r>
      <w:r w:rsidR="00F10B09">
        <w:rPr>
          <w:rFonts w:hAnsi="Times New Roman" w:ascii="Times New Roman"/>
          <w:szCs w:val="24"/>
          <w:lang w:val="hr-HR"/>
        </w:rPr>
        <w:t>ZPP</w:t>
      </w:r>
      <w:r>
        <w:rPr>
          <w:rFonts w:hAnsi="Times New Roman" w:ascii="Times New Roman"/>
          <w:szCs w:val="24"/>
          <w:lang w:val="hr-HR"/>
        </w:rPr>
        <w:t xml:space="preserve">, a u svezi s </w:t>
      </w:r>
      <w:r w:rsidR="002C2A6A">
        <w:rPr>
          <w:rFonts w:hAnsi="Times New Roman" w:ascii="Times New Roman"/>
          <w:szCs w:val="24"/>
          <w:lang w:val="hr-HR"/>
        </w:rPr>
        <w:t>čl.</w:t>
      </w:r>
      <w:r>
        <w:rPr>
          <w:rFonts w:hAnsi="Times New Roman" w:ascii="Times New Roman"/>
          <w:szCs w:val="24"/>
          <w:lang w:val="hr-HR"/>
        </w:rPr>
        <w:t xml:space="preserve"> 6. </w:t>
      </w:r>
      <w:r w:rsidR="00F10B09">
        <w:rPr>
          <w:rFonts w:hAnsi="Times New Roman" w:ascii="Times New Roman"/>
          <w:szCs w:val="24"/>
          <w:lang w:val="hr-HR"/>
        </w:rPr>
        <w:t>SZ</w:t>
      </w:r>
      <w:r>
        <w:rPr>
          <w:rFonts w:hAnsi="Times New Roman" w:ascii="Times New Roman"/>
          <w:szCs w:val="24"/>
          <w:lang w:val="hr-HR"/>
        </w:rPr>
        <w:t>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CE6BFE" w:rsidP="00F32A7B" w:rsidR="00CE6BFE" w:rsidRPr="00F32A7B">
      <w:pPr>
        <w:ind w:left="4248"/>
        <w:rPr>
          <w:rFonts w:hAnsi="Times New Roman" w:ascii="Times New Roman"/>
        </w:rPr>
      </w:pPr>
      <w:proofErr w:type="spellStart"/>
      <w:r w:rsidRPr="00F32A7B">
        <w:rPr>
          <w:rFonts w:hAnsi="Times New Roman" w:ascii="Times New Roman"/>
        </w:rPr>
        <w:t>Za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točnost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otpravka-ovlašteni</w:t>
      </w:r>
      <w:proofErr w:type="spellEnd"/>
      <w:r w:rsidRPr="00F32A7B">
        <w:rPr>
          <w:rFonts w:hAnsi="Times New Roman" w:ascii="Times New Roman"/>
        </w:rPr>
        <w:t xml:space="preserve"> </w:t>
      </w:r>
      <w:proofErr w:type="spellStart"/>
      <w:r w:rsidRPr="00F32A7B">
        <w:rPr>
          <w:rFonts w:hAnsi="Times New Roman" w:ascii="Times New Roman"/>
        </w:rPr>
        <w:t>službenik</w:t>
      </w:r>
      <w:proofErr w:type="spellEnd"/>
    </w:p>
    <w:p w:rsidRDefault="00CE6BFE" w:rsidP="00F32A7B" w:rsidR="00CE6BFE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FF5C7F" w:rsidR="002B4A0D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6BFE" w:rsidRPr="00CE6BF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</w:t>
    </w:r>
    <w:r w:rsidR="00767F56">
      <w:rPr>
        <w:rFonts w:hAnsi="Times New Roman" w:ascii="Times New Roman"/>
        <w:szCs w:val="24"/>
        <w:lang w:val="hr-HR"/>
      </w:rPr>
      <w:t>1653/11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003AAD"/>
    <w:rsid w:val="00035784"/>
    <w:rsid w:val="00082931"/>
    <w:rsid w:val="001C1231"/>
    <w:rsid w:val="001E3A3A"/>
    <w:rsid w:val="001E64C5"/>
    <w:rsid w:val="001F4CC8"/>
    <w:rsid w:val="00203E03"/>
    <w:rsid w:val="00223B2F"/>
    <w:rsid w:val="00255A0E"/>
    <w:rsid w:val="002932D7"/>
    <w:rsid w:val="002A5958"/>
    <w:rsid w:val="002B4A0D"/>
    <w:rsid w:val="002C2A6A"/>
    <w:rsid w:val="002C3CA4"/>
    <w:rsid w:val="00300BC2"/>
    <w:rsid w:val="003051E0"/>
    <w:rsid w:val="00337FEE"/>
    <w:rsid w:val="00376C74"/>
    <w:rsid w:val="00386BAB"/>
    <w:rsid w:val="003A6EAD"/>
    <w:rsid w:val="003B469F"/>
    <w:rsid w:val="003E539A"/>
    <w:rsid w:val="004310F9"/>
    <w:rsid w:val="00454E96"/>
    <w:rsid w:val="004A2C35"/>
    <w:rsid w:val="004A38D5"/>
    <w:rsid w:val="004B3810"/>
    <w:rsid w:val="004D5E1A"/>
    <w:rsid w:val="005024A7"/>
    <w:rsid w:val="00546D77"/>
    <w:rsid w:val="0058036C"/>
    <w:rsid w:val="006D74BA"/>
    <w:rsid w:val="00730B15"/>
    <w:rsid w:val="00767F56"/>
    <w:rsid w:val="00781D8E"/>
    <w:rsid w:val="00793A3D"/>
    <w:rsid w:val="007B5318"/>
    <w:rsid w:val="007D45CE"/>
    <w:rsid w:val="00805B3B"/>
    <w:rsid w:val="0082072B"/>
    <w:rsid w:val="009B182C"/>
    <w:rsid w:val="009E3447"/>
    <w:rsid w:val="00A10B7B"/>
    <w:rsid w:val="00A1312D"/>
    <w:rsid w:val="00AD7C35"/>
    <w:rsid w:val="00AF570D"/>
    <w:rsid w:val="00B1003F"/>
    <w:rsid w:val="00B550EF"/>
    <w:rsid w:val="00BA3FAA"/>
    <w:rsid w:val="00C17135"/>
    <w:rsid w:val="00C24E15"/>
    <w:rsid w:val="00C61521"/>
    <w:rsid w:val="00C95232"/>
    <w:rsid w:val="00C96BE7"/>
    <w:rsid w:val="00CA303A"/>
    <w:rsid w:val="00CE6BFE"/>
    <w:rsid w:val="00E11AA3"/>
    <w:rsid w:val="00E440C0"/>
    <w:rsid w:val="00E4473F"/>
    <w:rsid w:val="00E55514"/>
    <w:rsid w:val="00EC74CF"/>
    <w:rsid w:val="00F10B09"/>
    <w:rsid w:val="00F21CE3"/>
    <w:rsid w:val="00F652CD"/>
    <w:rsid w:val="00F943E5"/>
    <w:rsid w:val="00FE4DD1"/>
    <w:rsid w:val="00FF5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B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6B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BFE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B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B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E6B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6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BFE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B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St-1653/2011-263</izvorni_sadrzaj>
    <derivirana_varijabla naziv="DomainObject.Oznaka_1">St-1653/2011-263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1653</izvorni_sadrzaj>
    <derivirana_varijabla naziv="DomainObject.Predmet.Broj_1">1653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St-1653/2011</izvorni_sadrzaj>
    <derivirana_varijabla naziv="DomainObject.Predmet.OznakaBroj_1">St-1653/2011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5-L</izvorni_sadrzaj>
    <derivirana_varijabla naziv="DomainObject.Predmet.PrimjedbaSuca_1">5-L</derivirana_varijabla>
  </DomainObject.Predmet.PrimjedbaSuca>
  <DomainObject.Predmet.ProtustrankaFormated>
    <izvorni_sadrzaj>  ZMAJ d.o.o. poduzeće za proizvodnju tekstilne konfekcije, vanjsku i unutarnju trgovinu zastupanog po punomoćniku MARIO JAKOPEC</izvorni_sadrzaj>
    <derivirana_varijabla naziv="DomainObject.Predmet.ProtustrankaFormated_1">  ZMAJ d.o.o. poduzeće za proizvodnju tekstilne konfekcije, vanjsku i unutarnju trgovinu zastupanog po punomoćniku MARIO JAKOPEC</derivirana_varijabla>
  </DomainObject.Predmet.ProtustrankaFormated>
  <DomainObject.Predmet.ProtustrankaFormatedOIB>
    <izvorni_sadrzaj>  ZMAJ d.o.o. poduzeće za proizvodnju tekstilne konfekcije, vanjsku i unutarnju trgovinu, OIB 39545253975 zastupanog po punomoćniku MARIO JAKOPEC</izvorni_sadrzaj>
    <derivirana_varijabla naziv="DomainObject.Predmet.ProtustrankaFormatedOIB_1">  ZMAJ d.o.o. poduzeće za proizvodnju tekstilne konfekcije, vanjsku i unutarnju trgovinu, OIB 39545253975 zastupanog po punomoćniku MARIO JAKOPEC</derivirana_varijabla>
  </DomainObject.Predmet.ProtustrankaFormatedOIB>
  <DomainObject.Predmet.ProtustrankaFormatedWithAdress>
    <izvorni_sadrzaj> ZMAJ d.o.o. poduzeće za proizvodnju tekstilne konfekcije, vanjsku i unutarnju trgovinu, ZAGORSKE BRIGADE 6, Poznanovec zastupanog po punomoćniku MARIO JAKOPEC</izvorni_sadrzaj>
    <derivirana_varijabla naziv="DomainObject.Predmet.ProtustrankaFormatedWithAdress_1"> ZMAJ d.o.o. poduzeće za proizvodnju tekstilne konfekcije, vanjsku i unutarnju trgovinu, ZAGORSKE BRIGADE 6, Poznanovec zastupanog po punomoćniku MARIO JAKOPEC</derivirana_varijabla>
  </DomainObject.Predmet.ProtustrankaFormatedWithAdress>
  <DomainObject.Predmet.ProtustrankaFormatedWithAdressOIB>
    <izvorni_sadrzaj> ZMAJ d.o.o. poduzeće za proizvodnju tekstilne konfekcije, vanjsku i unutarnju trgovinu, OIB 39545253975, ZAGORSKE BRIGADE 6, Poznanovec zastupanog po punomoćniku MARIO JAKOPEC</izvorni_sadrzaj>
    <derivirana_varijabla naziv="DomainObject.Predmet.ProtustrankaFormatedWithAdressOIB_1"> ZMAJ d.o.o. poduzeće za proizvodnju tekstilne konfekcije, vanjsku i unutarnju trgovinu, OIB 39545253975, ZAGORSKE BRIGADE 6, Poznanovec zastupanog po punomoćniku MARIO JAKOPEC</derivirana_varijabla>
  </DomainObject.Predmet.ProtustrankaFormatedWithAdressOIB>
  <DomainObject.Predmet.ProtustrankaWithAdress>
    <izvorni_sadrzaj>ZMAJ d.o.o. poduzeće za proizvodnju tekstilne konfekcije, vanjsku i unutarnju trgovinu ZAGORSKE BRIGADE 6, Poznanovec</izvorni_sadrzaj>
    <derivirana_varijabla naziv="DomainObject.Predmet.ProtustrankaWithAdress_1">ZMAJ d.o.o. poduzeće za proizvodnju tekstilne konfekcije, vanjsku i unutarnju trgovinu ZAGORSKE BRIGADE 6, Poznanovec</derivirana_varijabla>
  </DomainObject.Predmet.ProtustrankaWithAdress>
  <DomainObject.Predmet.ProtustrankaWithAdressOIB>
    <izvorni_sadrzaj>ZMAJ d.o.o. poduzeće za proizvodnju tekstilne konfekcije, vanjsku i unutarnju trgovinu, OIB 39545253975, ZAGORSKE BRIGADE 6, Poznanovec</izvorni_sadrzaj>
    <derivirana_varijabla naziv="DomainObject.Predmet.ProtustrankaWithAdressOIB_1">ZMAJ d.o.o. poduzeće za proizvodnju tekstilne konfekcije, vanjsku i unutarnju trgovinu, OIB 39545253975, ZAGORSKE BRIGADE 6, Poznanovec</derivirana_varijabla>
  </DomainObject.Predmet.ProtustrankaWithAdressOIB>
  <DomainObject.Predmet.ProtustrankaNazivFormated>
    <izvorni_sadrzaj>ZMAJ d.o.o. poduzeće za proizvodnju tekstilne konfekcije, vanjsku i unutarnju trgovinu</izvorni_sadrzaj>
    <derivirana_varijabla naziv="DomainObject.Predmet.ProtustrankaNazivFormated_1">ZMAJ d.o.o. poduzeće za proizvodnju tekstilne konfekcije, vanjsku i unutarnju trgovinu</derivirana_varijabla>
  </DomainObject.Predmet.ProtustrankaNazivFormated>
  <DomainObject.Predmet.ProtustrankaNazivFormatedOIB>
    <izvorni_sadrzaj>ZMAJ d.o.o. poduzeće za proizvodnju tekstilne konfekcije, vanjsku i unutarnju trgovinu, OIB 39545253975</izvorni_sadrzaj>
    <derivirana_varijabla naziv="DomainObject.Predmet.ProtustrankaNazivFormatedOIB_1">ZMAJ d.o.o. poduzeće za proizvodnju tekstilne konfekcije, vanjsku i unutarnju trgovinu, OIB 39545253975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 POREZNA UPRAVA, PODRUČNI URED KRAPINA zastupanog po punomoćniku ŽUPANIJSKO DRŽAVNO ODVJETNIŠTVO U ZAGREBU; KOMUNALNO DRUŠTVO PAG; VEČERNJI LIST d.o.o.; FUNDA d.o.o.; BMD STIL d.o.o.; Alpe-Adria poslovodstvo društvo s ograničenom odgovornošću za promet nekretnina; HYPO LEASING KROATIEN; ODVJ. EČIMOVIĆ JOSIP; ALLIANZ ZAGREB d.d.; SLAP VIROVITICA d.o.o. za trgovinu, održavanje motornih vozila i usluge; MAKI d.o.o.; BRANKA BIĆANIĆ; KSENIJA POCRNIĆ; SLAP VIROVITICA d.o.o. za trgovinu, održavanje motornih vozila i usluge; FUTURA d.o.o.; Katica Mahnet; BRANKO MAHNET; OPĆINSKI GRAĐANSKI SUD U ZAGREBU</izvorni_sadrzaj>
    <derivirana_varijabla naziv="DomainObject.Predmet.StrankaFormated_1">  REPUBLIKA HRVATSKA, MINISTARSTVO FINANCIJA POREZNA UPRAVA, PODRUČNI URED KRAPINA zastupanog po punomoćniku ŽUPANIJSKO DRŽAVNO ODVJETNIŠTVO U ZAGREBU; KOMUNALNO DRUŠTVO PAG; VEČERNJI LIST d.o.o.; FUNDA d.o.o.; BMD STIL d.o.o.; Alpe-Adria poslovodstvo društvo s ograničenom odgovornošću za promet nekretnina; HYPO LEASING KROATIEN; ODVJ. EČIMOVIĆ JOSIP; ALLIANZ ZAGREB d.d.; SLAP VIROVITICA d.o.o. za trgovinu, održavanje motornih vozila i usluge; MAKI d.o.o.; BRANKA BIĆANIĆ; KSENIJA POCRNIĆ; SLAP VIROVITICA d.o.o. za trgovinu, održavanje motornih vozila i usluge; FUTURA d.o.o.; Katica Mahnet; BRANKO MAHNET; OPĆINSKI GRAĐANSKI SUD U ZAGREBU</derivirana_varijabla>
  </DomainObject.Predmet.StrankaFormated>
  <DomainObject.Predmet.StrankaFormatedOIB>
    <izvorni_sadrzaj>  REPUBLIKA HRVATSKA, MINISTARSTVO FINANCIJA POREZNA UPRAVA, PODRUČNI URED KRAPINA, OIB 18683136487 zastupanog po punomoćniku ŽUPANIJSKO DRŽAVNO ODVJETNIŠTVO U ZAGREBU; KOMUNALNO DRUŠTVO PAG, OIB 08382999002; VEČERNJI LIST d.o.o., OIB 92276133102; FUNDA d.o.o., OIB 01834433810; BMD STIL d.o.o., OIB 96086822394; Alpe-Adria poslovodstvo društvo s ograničenom odgovornošću za promet nekretnina, OIB 99488126785; HYPO LEASING KROATIEN; ODVJ. EČIMOVIĆ JOSIP; ALLIANZ ZAGREB d.d., OIB 23759810849; SLAP VIROVITICA d.o.o. za trgovinu, održavanje motornih vozila i usluge, OIB 43976759100; MAKI d.o.o., OIB 38541508228; BRANKA BIĆANIĆ; KSENIJA POCRNIĆ, OIB 81206731844; SLAP VIROVITICA d.o.o. za trgovinu, održavanje motornih vozila i usluge, OIB 43976759100; FUTURA d.o.o., OIB 13246844539; Katica Mahnet, OIB 87704381745; BRANKO MAHNET, OIB 61946338053; OPĆINSKI GRAĐANSKI SUD U ZAGREBU, OIB 01252163117</izvorni_sadrzaj>
    <derivirana_varijabla naziv="DomainObject.Predmet.StrankaFormatedOIB_1">  REPUBLIKA HRVATSKA, MINISTARSTVO FINANCIJA POREZNA UPRAVA, PODRUČNI URED KRAPINA, OIB 18683136487 zastupanog po punomoćniku ŽUPANIJSKO DRŽAVNO ODVJETNIŠTVO U ZAGREBU; KOMUNALNO DRUŠTVO PAG, OIB 08382999002; VEČERNJI LIST d.o.o., OIB 92276133102; FUNDA d.o.o., OIB 01834433810; BMD STIL d.o.o., OIB 96086822394; Alpe-Adria poslovodstvo društvo s ograničenom odgovornošću za promet nekretnina, OIB 99488126785; HYPO LEASING KROATIEN; ODVJ. EČIMOVIĆ JOSIP; ALLIANZ ZAGREB d.d., OIB 23759810849; SLAP VIROVITICA d.o.o. za trgovinu, održavanje motornih vozila i usluge, OIB 43976759100; MAKI d.o.o., OIB 38541508228; BRANKA BIĆANIĆ; KSENIJA POCRNIĆ, OIB 81206731844; SLAP VIROVITICA d.o.o. za trgovinu, održavanje motornih vozila i usluge, OIB 43976759100; FUTURA d.o.o., OIB 13246844539; Katica Mahnet, OIB 87704381745; BRANKO MAHNET, OIB 61946338053; OPĆINSKI GRAĐANSKI SUD U ZAGREBU, OIB 01252163117</derivirana_varijabla>
  </DomainObject.Predmet.StrankaFormatedOIB>
  <DomainObject.Predmet.StrankaFormatedWithAdress>
    <izvorni_sadrzaj> REPUBLIKA HRVATSKA, MINISTARSTVO FINANCIJA POREZNA UPRAVA, PODRUČNI URED KRAPINA zastupanog po punomoćniku ŽUPANIJSKO DRŽAVNO ODVJETNIŠTVO U ZAGREBU; KOMUNALNO DRUŠTVO PAG; VEČERNJI LIST d.o.o., Oreškovićeva 6H/1, 10000 Zagreb; FUNDA d.o.o., Bana Josipa Jelačića 45, 10290 Zaprešić; BMD STIL d.o.o., Bedenica 45 A, 10380 Bedenica; Alpe-Adria poslovodstvo društvo s ograničenom odgovornošću za promet nekretnina, Slavonska avenija 6 a, 10000 Zagreb; HYPO LEASING KROATIEN; ODVJ. EČIMOVIĆ JOSIP; ALLIANZ ZAGREB d.d., Heinzelova 70, 10000 Zagreb; SLAP VIROVITICA d.o.o. za trgovinu, održavanje motornih vozila i usluge, Franje Fujsa 35, 33000 Virovitica; MAKI d.o.o., Ulica Pavla Radića 110, 33000 Virovitica; BRANKA BIĆANIĆ; KSENIJA POCRNIĆ, Zagrebačka 4, 10370 Prikraj; SLAP VIROVITICA d.o.o. za trgovinu, održavanje motornih vozila i usluge, Franje Fujsa 35, 33000 Virovitica; FUTURA d.o.o., Franje Fujsa 35, 33000 Virovitica; Katica Mahnet, Turkovčina 4, 10380 Turkovčina; BRANKO MAHNET; OPĆINSKI GRAĐANSKI SUD U ZAGREBU</izvorni_sadrzaj>
    <derivirana_varijabla naziv="DomainObject.Predmet.StrankaFormatedWithAdress_1"> REPUBLIKA HRVATSKA, MINISTARSTVO FINANCIJA POREZNA UPRAVA, PODRUČNI URED KRAPINA zastupanog po punomoćniku ŽUPANIJSKO DRŽAVNO ODVJETNIŠTVO U ZAGREBU; KOMUNALNO DRUŠTVO PAG; VEČERNJI LIST d.o.o., Oreškovićeva 6H/1, 10000 Zagreb; FUNDA d.o.o., Bana Josipa Jelačića 45, 10290 Zaprešić; BMD STIL d.o.o., Bedenica 45 A, 10380 Bedenica; Alpe-Adria poslovodstvo društvo s ograničenom odgovornošću za promet nekretnina, Slavonska avenija 6 a, 10000 Zagreb; HYPO LEASING KROATIEN; ODVJ. EČIMOVIĆ JOSIP; ALLIANZ ZAGREB d.d., Heinzelova 70, 10000 Zagreb; SLAP VIROVITICA d.o.o. za trgovinu, održavanje motornih vozila i usluge, Franje Fujsa 35, 33000 Virovitica; MAKI d.o.o., Ulica Pavla Radića 110, 33000 Virovitica; BRANKA BIĆANIĆ; KSENIJA POCRNIĆ, Zagrebačka 4, 10370 Prikraj; SLAP VIROVITICA d.o.o. za trgovinu, održavanje motornih vozila i usluge, Franje Fujsa 35, 33000 Virovitica; FUTURA d.o.o., Franje Fujsa 35, 33000 Virovitica; Katica Mahnet, Turkovčina 4, 10380 Turkovčina; BRANKO MAHNET; OPĆINSKI GRAĐANSKI SUD U ZAGREBU</derivirana_varijabla>
  </DomainObject.Predmet.StrankaFormatedWithAdress>
  <DomainObject.Predmet.StrankaFormatedWithAdressOIB>
    <izvorni_sadrzaj> REPUBLIKA HRVATSKA, MINISTARSTVO FINANCIJA POREZNA UPRAVA, PODRUČNI URED KRAPINA, OIB 18683136487 zastupanog po punomoćniku ŽUPANIJSKO DRŽAVNO ODVJETNIŠTVO U ZAGREBU; KOMUNALNO DRUŠTVO PAG, OIB 08382999002; VEČERNJI LIST d.o.o., OIB 92276133102, Oreškovićeva 6H/1, 10000 Zagreb; FUNDA d.o.o., OIB 01834433810, Bana Josipa Jelačića 45, 10290 Zaprešić; BMD STIL d.o.o., OIB 96086822394, Bedenica 45 A, 10380 Bedenica; Alpe-Adria poslovodstvo društvo s ograničenom odgovornošću za promet nekretnina, OIB 99488126785, Slavonska avenija 6 a, 10000 Zagreb; HYPO LEASING KROATIEN; ODVJ. EČIMOVIĆ JOSIP; ALLIANZ ZAGREB d.d., OIB 23759810849, Heinzelova 70, 10000 Zagreb; SLAP VIROVITICA d.o.o. za trgovinu, održavanje motornih vozila i usluge, OIB 43976759100, Franje Fujsa 35, 33000 Virovitica; MAKI d.o.o., OIB 38541508228, Ulica Pavla Radića 110, 33000 Virovitica; BRANKA BIĆANIĆ; KSENIJA POCRNIĆ, OIB 81206731844, Zagrebačka 4, 10370 Prikraj; SLAP VIROVITICA d.o.o. za trgovinu, održavanje motornih vozila i usluge, OIB 43976759100, Franje Fujsa 35, 33000 Virovitica; FUTURA d.o.o., OIB 13246844539, Franje Fujsa 35, 33000 Virovitica; Katica Mahnet, OIB 87704381745, Turkovčina 4, 10380 Turkovčina; BRANKO MAHNET, OIB 61946338053; OPĆINSKI GRAĐANSKI SUD U ZAGREBU, OIB 01252163117</izvorni_sadrzaj>
    <derivirana_varijabla naziv="DomainObject.Predmet.StrankaFormatedWithAdressOIB_1"> REPUBLIKA HRVATSKA, MINISTARSTVO FINANCIJA POREZNA UPRAVA, PODRUČNI URED KRAPINA, OIB 18683136487 zastupanog po punomoćniku ŽUPANIJSKO DRŽAVNO ODVJETNIŠTVO U ZAGREBU; KOMUNALNO DRUŠTVO PAG, OIB 08382999002; VEČERNJI LIST d.o.o., OIB 92276133102, Oreškovićeva 6H/1, 10000 Zagreb; FUNDA d.o.o., OIB 01834433810, Bana Josipa Jelačića 45, 10290 Zaprešić; BMD STIL d.o.o., OIB 96086822394, Bedenica 45 A, 10380 Bedenica; Alpe-Adria poslovodstvo društvo s ograničenom odgovornošću za promet nekretnina, OIB 99488126785, Slavonska avenija 6 a, 10000 Zagreb; HYPO LEASING KROATIEN; ODVJ. EČIMOVIĆ JOSIP; ALLIANZ ZAGREB d.d., OIB 23759810849, Heinzelova 70, 10000 Zagreb; SLAP VIROVITICA d.o.o. za trgovinu, održavanje motornih vozila i usluge, OIB 43976759100, Franje Fujsa 35, 33000 Virovitica; MAKI d.o.o., OIB 38541508228, Ulica Pavla Radića 110, 33000 Virovitica; BRANKA BIĆANIĆ; KSENIJA POCRNIĆ, OIB 81206731844, Zagrebačka 4, 10370 Prikraj; SLAP VIROVITICA d.o.o. za trgovinu, održavanje motornih vozila i usluge, OIB 43976759100, Franje Fujsa 35, 33000 Virovitica; FUTURA d.o.o., OIB 13246844539, Franje Fujsa 35, 33000 Virovitica; Katica Mahnet, OIB 87704381745, Turkovčina 4, 10380 Turkovčina; BRANKO MAHNET, OIB 61946338053; OPĆINSKI GRAĐANSKI SUD U ZAGREBU, OIB 01252163117</derivirana_varijabla>
  </DomainObject.Predmet.StrankaFormatedWithAdressOIB>
  <DomainObject.Predmet.StrankaWithAdress>
    <izvorni_sadrzaj>REPUBLIKA HRVATSKA, MINISTARSTVO FINANCIJA POREZNA UPRAVA, PODRUČNI URED KRAPINA ,KOMUNALNO DRUŠTVO PAG ,VEČERNJI LIST d.o.o. Oreškovićeva 6H/1,10000 Zagreb,FUNDA d.o.o. Bana Josipa Jelačića 45,10290 Zaprešić,BMD STIL d.o.o. Bedenica 45 A,10380 Bedenica,Alpe-Adria poslovodstvo društvo s ograničenom odgovornošću za promet nekretnina Slavonska avenija 6 a,10000 Zagreb,HYPO LEASING KROATIEN ,ODVJ. EČIMOVIĆ JOSIP ,ALLIANZ ZAGREB d.d. Heinzelova 70,10000 Zagreb,SLAP VIROVITICA d.o.o. za trgovinu, održavanje motornih vozila i usluge Franje Fujsa 35,33000 Virovitica,MAKI d.o.o. Ulica Pavla Radića 110,33000 Virovitica,BRANKA BIĆANIĆ ,KSENIJA POCRNIĆ Zagrebačka 4,10370 Prikraj,SLAP VIROVITICA d.o.o. za trgovinu, održavanje motornih vozila i usluge Franje Fujsa 35,33000 Virovitica,FUTURA d.o.o. Franje Fujsa 35,33000 Virovitica,Katica Mahnet Turkovčina 4,10380 Turkovčina,BRANKO MAHNET ,OPĆINSKI GRAĐANSKI SUD U ZAGREBU </izvorni_sadrzaj>
    <derivirana_varijabla naziv="DomainObject.Predmet.StrankaWithAdress_1">REPUBLIKA HRVATSKA, MINISTARSTVO FINANCIJA POREZNA UPRAVA, PODRUČNI URED KRAPINA ,KOMUNALNO DRUŠTVO PAG ,VEČERNJI LIST d.o.o. Oreškovićeva 6H/1,10000 Zagreb,FUNDA d.o.o. Bana Josipa Jelačića 45,10290 Zaprešić,BMD STIL d.o.o. Bedenica 45 A,10380 Bedenica,Alpe-Adria poslovodstvo društvo s ograničenom odgovornošću za promet nekretnina Slavonska avenija 6 a,10000 Zagreb,HYPO LEASING KROATIEN ,ODVJ. EČIMOVIĆ JOSIP ,ALLIANZ ZAGREB d.d. Heinzelova 70,10000 Zagreb,SLAP VIROVITICA d.o.o. za trgovinu, održavanje motornih vozila i usluge Franje Fujsa 35,33000 Virovitica,MAKI d.o.o. Ulica Pavla Radića 110,33000 Virovitica,BRANKA BIĆANIĆ ,KSENIJA POCRNIĆ Zagrebačka 4,10370 Prikraj,SLAP VIROVITICA d.o.o. za trgovinu, održavanje motornih vozila i usluge Franje Fujsa 35,33000 Virovitica,FUTURA d.o.o. Franje Fujsa 35,33000 Virovitica,Katica Mahnet Turkovčina 4,10380 Turkovčina,BRANKO MAHNET ,OPĆINSKI GRAĐANSKI SUD U ZAGREBU </derivirana_varijabla>
  </DomainObject.Predmet.StrankaWithAdress>
  <DomainObject.Predmet.StrankaWithAdressOIB>
    <izvorni_sadrzaj>REPUBLIKA HRVATSKA, MINISTARSTVO FINANCIJA POREZNA UPRAVA, PODRUČNI URED KRAPINA, OIB 18683136487,KOMUNALNO DRUŠTVO PAG, OIB 08382999002,VEČERNJI LIST d.o.o., OIB 92276133102, Oreškovićeva 6H/1,10000 Zagreb,FUNDA d.o.o., OIB 01834433810, Bana Josipa Jelačića 45,10290 Zaprešić,BMD STIL d.o.o., OIB 96086822394, Bedenica 45 A,10380 Bedenica,Alpe-Adria poslovodstvo društvo s ograničenom odgovornošću za promet nekretnina, OIB 99488126785, Slavonska avenija 6 a,10000 Zagreb,HYPO LEASING KROATIEN,ODVJ. EČIMOVIĆ JOSIP,ALLIANZ ZAGREB d.d., OIB 23759810849, Heinzelova 70,10000 Zagreb,SLAP VIROVITICA d.o.o. za trgovinu, održavanje motornih vozila i usluge, OIB 43976759100, Franje Fujsa 35,33000 Virovitica,MAKI d.o.o., OIB 38541508228, Ulica Pavla Radića 110,33000 Virovitica,BRANKA BIĆANIĆ,KSENIJA POCRNIĆ, OIB 81206731844, Zagrebačka 4,10370 Prikraj,SLAP VIROVITICA d.o.o. za trgovinu, održavanje motornih vozila i usluge, OIB 43976759100, Franje Fujsa 35,33000 Virovitica,FUTURA d.o.o., OIB 13246844539, Franje Fujsa 35,33000 Virovitica,Katica Mahnet, OIB 87704381745, Turkovčina 4,10380 Turkovčina,BRANKO MAHNET, OIB 61946338053,OPĆINSKI GRAĐANSKI SUD U ZAGREBU, OIB 01252163117</izvorni_sadrzaj>
    <derivirana_varijabla naziv="DomainObject.Predmet.StrankaWithAdressOIB_1">REPUBLIKA HRVATSKA, MINISTARSTVO FINANCIJA POREZNA UPRAVA, PODRUČNI URED KRAPINA, OIB 18683136487,KOMUNALNO DRUŠTVO PAG, OIB 08382999002,VEČERNJI LIST d.o.o., OIB 92276133102, Oreškovićeva 6H/1,10000 Zagreb,FUNDA d.o.o., OIB 01834433810, Bana Josipa Jelačića 45,10290 Zaprešić,BMD STIL d.o.o., OIB 96086822394, Bedenica 45 A,10380 Bedenica,Alpe-Adria poslovodstvo društvo s ograničenom odgovornošću za promet nekretnina, OIB 99488126785, Slavonska avenija 6 a,10000 Zagreb,HYPO LEASING KROATIEN,ODVJ. EČIMOVIĆ JOSIP,ALLIANZ ZAGREB d.d., OIB 23759810849, Heinzelova 70,10000 Zagreb,SLAP VIROVITICA d.o.o. za trgovinu, održavanje motornih vozila i usluge, OIB 43976759100, Franje Fujsa 35,33000 Virovitica,MAKI d.o.o., OIB 38541508228, Ulica Pavla Radića 110,33000 Virovitica,BRANKA BIĆANIĆ,KSENIJA POCRNIĆ, OIB 81206731844, Zagrebačka 4,10370 Prikraj,SLAP VIROVITICA d.o.o. za trgovinu, održavanje motornih vozila i usluge, OIB 43976759100, Franje Fujsa 35,33000 Virovitica,FUTURA d.o.o., OIB 13246844539, Franje Fujsa 35,33000 Virovitica,Katica Mahnet, OIB 87704381745, Turkovčina 4,10380 Turkovčina,BRANKO MAHNET, OIB 61946338053,OPĆINSKI GRAĐANSKI SUD U ZAGREBU, OIB 01252163117</derivirana_varijabla>
  </DomainObject.Predmet.StrankaWithAdressOIB>
  <DomainObject.Predmet.StrankaNazivFormated>
    <izvorni_sadrzaj>REPUBLIKA HRVATSKA, MINISTARSTVO FINANCIJA POREZNA UPRAVA, PODRUČNI URED KRAPINA,KOMUNALNO DRUŠTVO PAG,VEČERNJI LIST d.o.o.,FUNDA d.o.o.,BMD STIL d.o.o.,Alpe-Adria poslovodstvo društvo s ograničenom odgovornošću za promet nekretnina,HYPO LEASING KROATIEN,ODVJ. EČIMOVIĆ JOSIP,ALLIANZ ZAGREB d.d.,SLAP VIROVITICA d.o.o. za trgovinu, održavanje motornih vozila i usluge,MAKI d.o.o.,BRANKA BIĆANIĆ,KSENIJA POCRNIĆ,SLAP VIROVITICA d.o.o. za trgovinu, održavanje motornih vozila i usluge,FUTURA d.o.o.,Katica Mahnet,BRANKO MAHNET,OPĆINSKI GRAĐANSKI SUD U ZAGREBU</izvorni_sadrzaj>
    <derivirana_varijabla naziv="DomainObject.Predmet.StrankaNazivFormated_1">REPUBLIKA HRVATSKA, MINISTARSTVO FINANCIJA POREZNA UPRAVA, PODRUČNI URED KRAPINA,KOMUNALNO DRUŠTVO PAG,VEČERNJI LIST d.o.o.,FUNDA d.o.o.,BMD STIL d.o.o.,Alpe-Adria poslovodstvo društvo s ograničenom odgovornošću za promet nekretnina,HYPO LEASING KROATIEN,ODVJ. EČIMOVIĆ JOSIP,ALLIANZ ZAGREB d.d.,SLAP VIROVITICA d.o.o. za trgovinu, održavanje motornih vozila i usluge,MAKI d.o.o.,BRANKA BIĆANIĆ,KSENIJA POCRNIĆ,SLAP VIROVITICA d.o.o. za trgovinu, održavanje motornih vozila i usluge,FUTURA d.o.o.,Katica Mahnet,BRANKO MAHNET,OPĆINSKI GRAĐANSKI SUD U ZAGREBU</derivirana_varijabla>
  </DomainObject.Predmet.StrankaNazivFormated>
  <DomainObject.Predmet.StrankaNazivFormatedOIB>
    <izvorni_sadrzaj>REPUBLIKA HRVATSKA, MINISTARSTVO FINANCIJA POREZNA UPRAVA, PODRUČNI URED KRAPINA, OIB 18683136487,KOMUNALNO DRUŠTVO PAG, OIB 08382999002,VEČERNJI LIST d.o.o., OIB 92276133102,FUNDA d.o.o., OIB 01834433810,BMD STIL d.o.o., OIB 96086822394,Alpe-Adria poslovodstvo društvo s ograničenom odgovornošću za promet nekretnina, OIB 99488126785,HYPO LEASING KROATIEN,ODVJ. EČIMOVIĆ JOSIP,ALLIANZ ZAGREB d.d., OIB 23759810849,SLAP VIROVITICA d.o.o. za trgovinu, održavanje motornih vozila i usluge, OIB 43976759100,MAKI d.o.o., OIB 38541508228,BRANKA BIĆANIĆ,KSENIJA POCRNIĆ, OIB 81206731844,SLAP VIROVITICA d.o.o. za trgovinu, održavanje motornih vozila i usluge, OIB 43976759100,FUTURA d.o.o., OIB 13246844539,Katica Mahnet, OIB 87704381745,BRANKO MAHNET, OIB 61946338053,OPĆINSKI GRAĐANSKI SUD U ZAGREBU, OIB 01252163117</izvorni_sadrzaj>
    <derivirana_varijabla naziv="DomainObject.Predmet.StrankaNazivFormatedOIB_1">REPUBLIKA HRVATSKA, MINISTARSTVO FINANCIJA POREZNA UPRAVA, PODRUČNI URED KRAPINA, OIB 18683136487,KOMUNALNO DRUŠTVO PAG, OIB 08382999002,VEČERNJI LIST d.o.o., OIB 92276133102,FUNDA d.o.o., OIB 01834433810,BMD STIL d.o.o., OIB 96086822394,Alpe-Adria poslovodstvo društvo s ograničenom odgovornošću za promet nekretnina, OIB 99488126785,HYPO LEASING KROATIEN,ODVJ. EČIMOVIĆ JOSIP,ALLIANZ ZAGREB d.d., OIB 23759810849,SLAP VIROVITICA d.o.o. za trgovinu, održavanje motornih vozila i usluge, OIB 43976759100,MAKI d.o.o., OIB 38541508228,BRANKA BIĆANIĆ,KSENIJA POCRNIĆ, OIB 81206731844,SLAP VIROVITICA d.o.o. za trgovinu, održavanje motornih vozila i usluge, OIB 43976759100,FUTURA d.o.o., OIB 13246844539,Katica Mahnet, OIB 87704381745,BRANKO MAHNET, OIB 61946338053,OPĆINSKI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3338089.52</izvorni_sadrzaj>
    <derivirana_varijabla naziv="DomainObject.Predmet.TrenutnaVrijednost_1">3338089.52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REPUBLIKA HRVATSKA, MINISTARSTVO FINANCIJA POREZNA UPRAVA, PODRUČNI URED KRAPINA zastupanog po punomoćniku ŽUPANIJSKO DRŽAVNO ODVJETNIŠTVO U ZAGREBU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</izvorni_sadrzaj>
    <derivirana_varijabla naziv="DomainObject.Predmet.StrankaListFormated_1">
      <item>REPUBLIKA HRVATSKA, MINISTARSTVO FINANCIJA POREZNA UPRAVA, PODRUČNI URED KRAPINA zastupanog po punomoćniku ŽUPANIJSKO DRŽAVNO ODVJETNIŠTVO U ZAGREBU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</derivirana_varijabla>
  </DomainObject.Predmet.StrankaListFormated>
  <DomainObject.Predmet.StrankaListFormatedOIB>
    <izvorni_sadrzaj>
      <item>REPUBLIKA HRVATSKA, MINISTARSTVO FINANCIJA POREZNA UPRAVA, PODRUČNI URED KRAPINA, OIB 18683136487 zastupanog po punomoćniku ŽUPANIJSKO DRŽAVNO ODVJETNIŠTVO U ZAGREBU</item>
      <item>KOMUNALNO DRUŠTVO PAG, OIB 08382999002</item>
      <item>VEČERNJI LIST d.o.o., OIB 92276133102</item>
      <item>FUNDA d.o.o., OIB 01834433810</item>
      <item>BMD STIL d.o.o., OIB 96086822394</item>
      <item>Alpe-Adria poslovodstvo društvo s ograničenom odgovornošću za promet nekretnina, OIB 99488126785</item>
      <item>HYPO LEASING KROATIEN</item>
      <item>ODVJ. EČIMOVIĆ JOSIP</item>
      <item>ALLIANZ ZAGREB d.d., OIB 23759810849</item>
      <item>SLAP VIROVITICA d.o.o. za trgovinu, održavanje motornih vozila i usluge, OIB 43976759100</item>
      <item>MAKI d.o.o., OIB 38541508228</item>
      <item>BRANKA BIĆANIĆ</item>
      <item>KSENIJA POCRNIĆ, OIB 81206731844</item>
      <item>SLAP VIROVITICA d.o.o. za trgovinu, održavanje motornih vozila i usluge, OIB 43976759100</item>
      <item>FUTURA d.o.o., OIB 13246844539</item>
      <item>Katica Mahnet, OIB 87704381745</item>
      <item>BRANKO MAHNET, OIB 61946338053</item>
      <item>OPĆINSKI GRAĐANSKI SUD U ZAGREBU, OIB 01252163117</item>
    </izvorni_sadrzaj>
    <derivirana_varijabla naziv="DomainObject.Predmet.StrankaListFormatedOIB_1">
      <item>REPUBLIKA HRVATSKA, MINISTARSTVO FINANCIJA POREZNA UPRAVA, PODRUČNI URED KRAPINA, OIB 18683136487 zastupanog po punomoćniku ŽUPANIJSKO DRŽAVNO ODVJETNIŠTVO U ZAGREBU</item>
      <item>KOMUNALNO DRUŠTVO PAG, OIB 08382999002</item>
      <item>VEČERNJI LIST d.o.o., OIB 92276133102</item>
      <item>FUNDA d.o.o., OIB 01834433810</item>
      <item>BMD STIL d.o.o., OIB 96086822394</item>
      <item>Alpe-Adria poslovodstvo društvo s ograničenom odgovornošću za promet nekretnina, OIB 99488126785</item>
      <item>HYPO LEASING KROATIEN</item>
      <item>ODVJ. EČIMOVIĆ JOSIP</item>
      <item>ALLIANZ ZAGREB d.d., OIB 23759810849</item>
      <item>SLAP VIROVITICA d.o.o. za trgovinu, održavanje motornih vozila i usluge, OIB 43976759100</item>
      <item>MAKI d.o.o., OIB 38541508228</item>
      <item>BRANKA BIĆANIĆ</item>
      <item>KSENIJA POCRNIĆ, OIB 81206731844</item>
      <item>SLAP VIROVITICA d.o.o. za trgovinu, održavanje motornih vozila i usluge, OIB 43976759100</item>
      <item>FUTURA d.o.o., OIB 13246844539</item>
      <item>Katica Mahnet, OIB 87704381745</item>
      <item>BRANKO MAHNET, OIB 61946338053</item>
      <item>OPĆINSKI GRAĐANSKI SUD U ZAGREBU, OIB 01252163117</item>
    </derivirana_varijabla>
  </DomainObject.Predmet.StrankaListFormatedOIB>
  <DomainObject.Predmet.StrankaListFormatedWithAdress>
    <izvorni_sadrzaj>
      <item>REPUBLIKA HRVATSKA, MINISTARSTVO FINANCIJA POREZNA UPRAVA, PODRUČNI URED KRAPINA zastupanog po punomoćniku ŽUPANIJSKO DRŽAVNO ODVJETNIŠTVO U ZAGREBU</item>
      <item>KOMUNALNO DRUŠTVO PAG</item>
      <item>VEČERNJI LIST d.o.o., Oreškovićeva 6H/1, 10000 Zagreb</item>
      <item>FUNDA d.o.o., Bana Josipa Jelačića 45, 10290 Zaprešić</item>
      <item>BMD STIL d.o.o., Bedenica 45 A, 10380 Bedenica</item>
      <item>Alpe-Adria poslovodstvo društvo s ograničenom odgovornošću za promet nekretnina, Slavonska avenija 6 a, 10000 Zagreb</item>
      <item>HYPO LEASING KROATIEN</item>
      <item>ODVJ. EČIMOVIĆ JOSIP</item>
      <item>ALLIANZ ZAGREB d.d., Heinzelova 70, 10000 Zagreb</item>
      <item>SLAP VIROVITICA d.o.o. za trgovinu, održavanje motornih vozila i usluge, Franje Fujsa 35, 33000 Virovitica</item>
      <item>MAKI d.o.o., Ulica Pavla Radića 110, 33000 Virovitica</item>
      <item>BRANKA BIĆANIĆ</item>
      <item>KSENIJA POCRNIĆ, Zagrebačka 4, 10370 Prikraj</item>
      <item>SLAP VIROVITICA d.o.o. za trgovinu, održavanje motornih vozila i usluge, Franje Fujsa 35, 33000 Virovitica</item>
      <item>FUTURA d.o.o., Franje Fujsa 35, 33000 Virovitica</item>
      <item>Katica Mahnet, Turkovčina 4, 10380 Turkovčina</item>
      <item>BRANKO MAHNET</item>
      <item>OPĆINSKI GRAĐANSKI SUD U ZAGREBU</item>
    </izvorni_sadrzaj>
    <derivirana_varijabla naziv="DomainObject.Predmet.StrankaListFormatedWithAdress_1">
      <item>REPUBLIKA HRVATSKA, MINISTARSTVO FINANCIJA POREZNA UPRAVA, PODRUČNI URED KRAPINA zastupanog po punomoćniku ŽUPANIJSKO DRŽAVNO ODVJETNIŠTVO U ZAGREBU</item>
      <item>KOMUNALNO DRUŠTVO PAG</item>
      <item>VEČERNJI LIST d.o.o., Oreškovićeva 6H/1, 10000 Zagreb</item>
      <item>FUNDA d.o.o., Bana Josipa Jelačića 45, 10290 Zaprešić</item>
      <item>BMD STIL d.o.o., Bedenica 45 A, 10380 Bedenica</item>
      <item>Alpe-Adria poslovodstvo društvo s ograničenom odgovornošću za promet nekretnina, Slavonska avenija 6 a, 10000 Zagreb</item>
      <item>HYPO LEASING KROATIEN</item>
      <item>ODVJ. EČIMOVIĆ JOSIP</item>
      <item>ALLIANZ ZAGREB d.d., Heinzelova 70, 10000 Zagreb</item>
      <item>SLAP VIROVITICA d.o.o. za trgovinu, održavanje motornih vozila i usluge, Franje Fujsa 35, 33000 Virovitica</item>
      <item>MAKI d.o.o., Ulica Pavla Radića 110, 33000 Virovitica</item>
      <item>BRANKA BIĆANIĆ</item>
      <item>KSENIJA POCRNIĆ, Zagrebačka 4, 10370 Prikraj</item>
      <item>SLAP VIROVITICA d.o.o. za trgovinu, održavanje motornih vozila i usluge, Franje Fujsa 35, 33000 Virovitica</item>
      <item>FUTURA d.o.o., Franje Fujsa 35, 33000 Virovitica</item>
      <item>Katica Mahnet, Turkovčina 4, 10380 Turkovčina</item>
      <item>BRANKO MAHNET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 POREZNA UPRAVA, PODRUČNI URED KRAPINA, OIB 18683136487 zastupanog po punomoćniku ŽUPANIJSKO DRŽAVNO ODVJETNIŠTVO U ZAGREBU</item>
      <item>KOMUNALNO DRUŠTVO PAG, OIB 08382999002</item>
      <item>VEČERNJI LIST d.o.o., OIB 92276133102, Oreškovićeva 6H/1, 10000 Zagreb</item>
      <item>FUNDA d.o.o., OIB 01834433810, Bana Josipa Jelačića 45, 10290 Zaprešić</item>
      <item>BMD STIL d.o.o., OIB 96086822394, Bedenica 45 A, 10380 Bedenica</item>
      <item>Alpe-Adria poslovodstvo društvo s ograničenom odgovornošću za promet nekretnina, OIB 99488126785, Slavonska avenija 6 a, 10000 Zagreb</item>
      <item>HYPO LEASING KROATIEN</item>
      <item>ODVJ. EČIMOVIĆ JOSIP</item>
      <item>ALLIANZ ZAGREB d.d., OIB 23759810849, Heinzelova 70, 10000 Zagreb</item>
      <item>SLAP VIROVITICA d.o.o. za trgovinu, održavanje motornih vozila i usluge, OIB 43976759100, Franje Fujsa 35, 33000 Virovitica</item>
      <item>MAKI d.o.o., OIB 38541508228, Ulica Pavla Radića 110, 33000 Virovitica</item>
      <item>BRANKA BIĆANIĆ</item>
      <item>KSENIJA POCRNIĆ, OIB 81206731844, Zagrebačka 4, 10370 Prikraj</item>
      <item>SLAP VIROVITICA d.o.o. za trgovinu, održavanje motornih vozila i usluge, OIB 43976759100, Franje Fujsa 35, 33000 Virovitica</item>
      <item>FUTURA d.o.o., OIB 13246844539, Franje Fujsa 35, 33000 Virovitica</item>
      <item>Katica Mahnet, OIB 87704381745, Turkovčina 4, 10380 Turkovčina</item>
      <item>BRANKO MAHNET, OIB 61946338053</item>
      <item>OPĆINSKI GRAĐANSKI SUD U ZAGREBU, OIB 01252163117</item>
    </izvorni_sadrzaj>
    <derivirana_varijabla naziv="DomainObject.Predmet.StrankaListFormatedWithAdressOIB_1">
      <item>REPUBLIKA HRVATSKA, MINISTARSTVO FINANCIJA POREZNA UPRAVA, PODRUČNI URED KRAPINA, OIB 18683136487 zastupanog po punomoćniku ŽUPANIJSKO DRŽAVNO ODVJETNIŠTVO U ZAGREBU</item>
      <item>KOMUNALNO DRUŠTVO PAG, OIB 08382999002</item>
      <item>VEČERNJI LIST d.o.o., OIB 92276133102, Oreškovićeva 6H/1, 10000 Zagreb</item>
      <item>FUNDA d.o.o., OIB 01834433810, Bana Josipa Jelačića 45, 10290 Zaprešić</item>
      <item>BMD STIL d.o.o., OIB 96086822394, Bedenica 45 A, 10380 Bedenica</item>
      <item>Alpe-Adria poslovodstvo društvo s ograničenom odgovornošću za promet nekretnina, OIB 99488126785, Slavonska avenija 6 a, 10000 Zagreb</item>
      <item>HYPO LEASING KROATIEN</item>
      <item>ODVJ. EČIMOVIĆ JOSIP</item>
      <item>ALLIANZ ZAGREB d.d., OIB 23759810849, Heinzelova 70, 10000 Zagreb</item>
      <item>SLAP VIROVITICA d.o.o. za trgovinu, održavanje motornih vozila i usluge, OIB 43976759100, Franje Fujsa 35, 33000 Virovitica</item>
      <item>MAKI d.o.o., OIB 38541508228, Ulica Pavla Radića 110, 33000 Virovitica</item>
      <item>BRANKA BIĆANIĆ</item>
      <item>KSENIJA POCRNIĆ, OIB 81206731844, Zagrebačka 4, 10370 Prikraj</item>
      <item>SLAP VIROVITICA d.o.o. za trgovinu, održavanje motornih vozila i usluge, OIB 43976759100, Franje Fujsa 35, 33000 Virovitica</item>
      <item>FUTURA d.o.o., OIB 13246844539, Franje Fujsa 35, 33000 Virovitica</item>
      <item>Katica Mahnet, OIB 87704381745, Turkovčina 4, 10380 Turkovčina</item>
      <item>BRANKO MAHNET, OIB 61946338053</item>
      <item>OPĆINSKI GRAĐANSKI SUD U ZAGREBU, OIB 01252163117</item>
    </derivirana_varijabla>
  </DomainObject.Predmet.StrankaListFormatedWithAdressOIB>
  <DomainObject.Predmet.StrankaListNazivFormated>
    <izvorni_sadrzaj>
      <item>REPUBLIKA HRVATSKA, MINISTARSTVO FINANCIJA POREZNA UPRAVA, PODRUČNI URED KRAPINA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</izvorni_sadrzaj>
    <derivirana_varijabla naziv="DomainObject.Predmet.StrankaListNazivFormated_1">
      <item>REPUBLIKA HRVATSKA, MINISTARSTVO FINANCIJA POREZNA UPRAVA, PODRUČNI URED KRAPINA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</derivirana_varijabla>
  </DomainObject.Predmet.StrankaListNazivFormated>
  <DomainObject.Predmet.StrankaListNazivFormatedOIB>
    <izvorni_sadrzaj>
      <item>REPUBLIKA HRVATSKA, MINISTARSTVO FINANCIJA POREZNA UPRAVA, PODRUČNI URED KRAPINA, OIB 18683136487</item>
      <item>KOMUNALNO DRUŠTVO PAG, OIB 08382999002</item>
      <item>VEČERNJI LIST d.o.o., OIB 92276133102</item>
      <item>FUNDA d.o.o., OIB 01834433810</item>
      <item>BMD STIL d.o.o., OIB 96086822394</item>
      <item>Alpe-Adria poslovodstvo društvo s ograničenom odgovornošću za promet nekretnina, OIB 99488126785</item>
      <item>HYPO LEASING KROATIEN</item>
      <item>ODVJ. EČIMOVIĆ JOSIP</item>
      <item>ALLIANZ ZAGREB d.d., OIB 23759810849</item>
      <item>SLAP VIROVITICA d.o.o. za trgovinu, održavanje motornih vozila i usluge, OIB 43976759100</item>
      <item>MAKI d.o.o., OIB 38541508228</item>
      <item>BRANKA BIĆANIĆ</item>
      <item>KSENIJA POCRNIĆ, OIB 81206731844</item>
      <item>SLAP VIROVITICA d.o.o. za trgovinu, održavanje motornih vozila i usluge, OIB 43976759100</item>
      <item>FUTURA d.o.o., OIB 13246844539</item>
      <item>Katica Mahnet, OIB 87704381745</item>
      <item>BRANKO MAHNET, OIB 61946338053</item>
      <item>OPĆINSKI GRAĐANSKI SUD U ZAGREBU, OIB 01252163117</item>
    </izvorni_sadrzaj>
    <derivirana_varijabla naziv="DomainObject.Predmet.StrankaListNazivFormatedOIB_1">
      <item>REPUBLIKA HRVATSKA, MINISTARSTVO FINANCIJA POREZNA UPRAVA, PODRUČNI URED KRAPINA, OIB 18683136487</item>
      <item>KOMUNALNO DRUŠTVO PAG, OIB 08382999002</item>
      <item>VEČERNJI LIST d.o.o., OIB 92276133102</item>
      <item>FUNDA d.o.o., OIB 01834433810</item>
      <item>BMD STIL d.o.o., OIB 96086822394</item>
      <item>Alpe-Adria poslovodstvo društvo s ograničenom odgovornošću za promet nekretnina, OIB 99488126785</item>
      <item>HYPO LEASING KROATIEN</item>
      <item>ODVJ. EČIMOVIĆ JOSIP</item>
      <item>ALLIANZ ZAGREB d.d., OIB 23759810849</item>
      <item>SLAP VIROVITICA d.o.o. za trgovinu, održavanje motornih vozila i usluge, OIB 43976759100</item>
      <item>MAKI d.o.o., OIB 38541508228</item>
      <item>BRANKA BIĆANIĆ</item>
      <item>KSENIJA POCRNIĆ, OIB 81206731844</item>
      <item>SLAP VIROVITICA d.o.o. za trgovinu, održavanje motornih vozila i usluge, OIB 43976759100</item>
      <item>FUTURA d.o.o., OIB 13246844539</item>
      <item>Katica Mahnet, OIB 87704381745</item>
      <item>BRANKO MAHNET, OIB 61946338053</item>
      <item>OPĆINSKI GRAĐANSKI SUD U ZAGREBU, OIB 01252163117</item>
    </derivirana_varijabla>
  </DomainObject.Predmet.StrankaListNazivFormatedOIB>
  <DomainObject.Predmet.ProtuStrankaListFormated>
    <izvorni_sadrzaj>
      <item>ZMAJ d.o.o. poduzeće za proizvodnju tekstilne konfekcije, vanjsku i unutarnju trgovinu zastupanog po punomoćniku MARIO JAKOPEC</item>
    </izvorni_sadrzaj>
    <derivirana_varijabla naziv="DomainObject.Predmet.ProtuStrankaListFormated_1">
      <item>ZMAJ d.o.o. poduzeće za proizvodnju tekstilne konfekcije, vanjsku i unutarnju trgovinu zastupanog po punomoćniku MARIO JAKOPEC</item>
    </derivirana_varijabla>
  </DomainObject.Predmet.ProtuStrankaListFormated>
  <DomainObject.Predmet.ProtuStrankaListFormatedOIB>
    <izvorni_sadrzaj>
      <item>ZMAJ d.o.o. poduzeće za proizvodnju tekstilne konfekcije, vanjsku i unutarnju trgovinu, OIB 39545253975 zastupanog po punomoćniku MARIO JAKOPEC</item>
    </izvorni_sadrzaj>
    <derivirana_varijabla naziv="DomainObject.Predmet.ProtuStrankaListFormatedOIB_1">
      <item>ZMAJ d.o.o. poduzeće za proizvodnju tekstilne konfekcije, vanjsku i unutarnju trgovinu, OIB 39545253975 zastupanog po punomoćniku MARIO JAKOPEC</item>
    </derivirana_varijabla>
  </DomainObject.Predmet.ProtuStrankaListFormatedOIB>
  <DomainObject.Predmet.ProtuStrankaListFormatedWithAdress>
    <izvorni_sadrzaj>
      <item>ZMAJ d.o.o. poduzeće za proizvodnju tekstilne konfekcije, vanjsku i unutarnju trgovinu, ZAGORSKE BRIGADE 6, Poznanovec zastupanog po punomoćniku MARIO JAKOPEC</item>
    </izvorni_sadrzaj>
    <derivirana_varijabla naziv="DomainObject.Predmet.ProtuStrankaListFormatedWithAdress_1">
      <item>ZMAJ d.o.o. poduzeće za proizvodnju tekstilne konfekcije, vanjsku i unutarnju trgovinu, ZAGORSKE BRIGADE 6, Poznanovec zastupanog po punomoćniku MARIO JAKOPEC</item>
    </derivirana_varijabla>
  </DomainObject.Predmet.ProtuStrankaListFormatedWithAdress>
  <DomainObject.Predmet.ProtuStrankaListFormatedWithAdressOIB>
    <izvorni_sadrzaj>
      <item>ZMAJ d.o.o. poduzeće za proizvodnju tekstilne konfekcije, vanjsku i unutarnju trgovinu, OIB 39545253975, ZAGORSKE BRIGADE 6, Poznanovec zastupanog po punomoćniku MARIO JAKOPEC</item>
    </izvorni_sadrzaj>
    <derivirana_varijabla naziv="DomainObject.Predmet.ProtuStrankaListFormatedWithAdressOIB_1">
      <item>ZMAJ d.o.o. poduzeće za proizvodnju tekstilne konfekcije, vanjsku i unutarnju trgovinu, OIB 39545253975, ZAGORSKE BRIGADE 6, Poznanovec zastupanog po punomoćniku MARIO JAKOPEC</item>
    </derivirana_varijabla>
  </DomainObject.Predmet.ProtuStrankaListFormatedWithAdressOIB>
  <DomainObject.Predmet.ProtuStrankaListNazivFormated>
    <izvorni_sadrzaj>
      <item>ZMAJ d.o.o. poduzeće za proizvodnju tekstilne konfekcije, vanjsku i unutarnju trgovinu</item>
    </izvorni_sadrzaj>
    <derivirana_varijabla naziv="DomainObject.Predmet.ProtuStrankaListNazivFormated_1">
      <item>ZMAJ d.o.o. poduzeće za proizvodnju tekstilne konfekcije, vanjsku i unutarnju trgovinu</item>
    </derivirana_varijabla>
  </DomainObject.Predmet.ProtuStrankaListNazivFormated>
  <DomainObject.Predmet.ProtuStrankaListNazivFormatedOIB>
    <izvorni_sadrzaj>
      <item>ZMAJ d.o.o. poduzeće za proizvodnju tekstilne konfekcije, vanjsku i unutarnju trgovinu, OIB 39545253975</item>
    </izvorni_sadrzaj>
    <derivirana_varijabla naziv="DomainObject.Predmet.ProtuStrankaListNazivFormatedOIB_1">
      <item>ZMAJ d.o.o. poduzeće za proizvodnju tekstilne konfekcije, vanjsku i unutarnju trgovinu, OIB 39545253975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izvorni_sadrzaj>
    <derivirana_varijabla naziv="DomainObject.Predmet.OstaliListFormated_1"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OTP BANKA d.d.</item>
      <item>FINA ZAGREB, OIB 85821130368</item>
      <item>OD ŽURIĆ I PARTNERI</item>
      <item>odvj. SANJA RELIĆ, OD Pećarević &amp; Relić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</izvorni_sadrzaj>
    <derivirana_varijabla naziv="DomainObject.Predmet.OstaliListFormatedOIB_1">
      <item>ŽUPANIJSKO DRŽAVNO ODVJETNIŠTVO U ZAGREBU punomoćnik sudionika u postupku REPUBLIKA HRVATSKA, MINISTARSTVO FINANCIJA POREZNA UPRAVA, PODRUČNI URED KRAPINA</item>
      <item>MARIO JAKOPEC punomoćnik sudionika u postupku ZMAJ d.o.o. poduzeće za proizvodnju tekstilne konfekcije, vanjsku i unutarnju trgovinu</item>
      <item>OTP BANKA d.d.</item>
      <item>FINA ZAGREB, OIB 85821130368</item>
      <item>OD ŽURIĆ I PARTNERI</item>
      <item>odvj. SANJA RELIĆ, OD Pećarević &amp; Relić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OTP BANKA d.d., Domovinskog rata 3, 23000 Zadar</item>
      <item>FINA ZAGREB</item>
      <item>OD ŽURIĆ I PARTNERI, Ivana Lučića 2/A, 10000 Zagreb</item>
      <item>odvj. SANJA RELIĆ, OD Pećarević &amp; Relić, Zaharova 5, 10000 Zagreb</item>
      <item>OTP BANKA HRVATSKA d.d., Domovinskog rata 3, Zadar</item>
      <item>VABA BANKA d.d., Aleja kralja Zvonimira 1, 42000 Varaždin</item>
      <item>ZAGREBAČKA BANKA d.d., Paromlinska 2, 10000 Zagreb</item>
      <item>SOCIETE GENERALE GROUP-SPLITSKA BANKA d.d., Ruđera Boškovića 16, 21000 Split</item>
      <item>PRIVREDNA BANKA ZAGREB d.d., Račkoga 6, 10000 Zagreb</item>
      <item>Marija Vujčić Turkulin,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B. Radića 200, Našice</item>
      <item>VODOVOD-OSIJEK d.o.o., Poljski put l, 31000 Osijek</item>
      <item>Ministarstvo financija RH, Porezna uprava, ., 49000 Krapina</item>
    </izvorni_sadrzaj>
    <derivirana_varijabla naziv="DomainObject.Predmet.OstaliListFormatedWithAdress_1"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OTP BANKA d.d., Domovinskog rata 3, 23000 Zadar</item>
      <item>FINA ZAGREB</item>
      <item>OD ŽURIĆ I PARTNERI, Ivana Lučića 2/A, 10000 Zagreb</item>
      <item>odvj. SANJA RELIĆ, OD Pećarević &amp; Relić, Zaharova 5, 10000 Zagreb</item>
      <item>OTP BANKA HRVATSKA d.d., Domovinskog rata 3, Zadar</item>
      <item>VABA BANKA d.d., Aleja kralja Zvonimira 1, 42000 Varaždin</item>
      <item>ZAGREBAČKA BANKA d.d., Paromlinska 2, 10000 Zagreb</item>
      <item>SOCIETE GENERALE GROUP-SPLITSKA BANKA d.d., Ruđera Boškovića 16, 21000 Split</item>
      <item>PRIVREDNA BANKA ZAGREB d.d., Račkoga 6, 10000 Zagreb</item>
      <item>Marija Vujčić Turkulin,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B. Radića 200, Našice</item>
      <item>VODOVOD-OSIJEK d.o.o., Poljski put l, 31000 Osijek</item>
      <item>Ministarstvo financija RH, Porezna uprava, ., 49000 Krapina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OTP BANKA d.d., Domovinskog rata 3, 23000 Zadar</item>
      <item>FINA ZAGREB, OIB 85821130368</item>
      <item>OD ŽURIĆ I PARTNERI, Ivana Lučića 2/A, 10000 Zagreb</item>
      <item>odvj. SANJA RELIĆ, OD Pećarević &amp; Relić, Zaharova 5, 10000 Zagreb</item>
      <item>OTP BANKA HRVATSKA d.d., OIB 52508873833, Domovinskog rata 3, Zadar</item>
      <item>VABA BANKA d.d., OIB 38182927268, Aleja kralja Zvonimira 1, 42000 Varaždin</item>
      <item>ZAGREBAČKA BANKA d.d., OIB 92963223473, Paromlinska 2, 10000 Zagreb</item>
      <item>SOCIETE GENERALE GROUP-SPLITSKA BANKA d.d., OIB 69326397242, Ruđera Boškovića 16, 21000 Split</item>
      <item>PRIVREDNA BANKA ZAGREB d.d., OIB 02535697732, Račkoga 6, 10000 Zagreb</item>
      <item>Marija Vujčić Turkulin, OIB 22593287559,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OIB 48358267745, B. Radića 200, Našice</item>
      <item>VODOVOD-OSIJEK d.o.o., OIB 43654507669, Poljski put l, 31000 Osijek</item>
      <item>Ministarstvo financija RH, Porezna uprava, ., 49000 Krapina</item>
    </izvorni_sadrzaj>
    <derivirana_varijabla naziv="DomainObject.Predmet.OstaliListFormatedWithAdressOIB_1">
      <item>ŽUPANIJSKO DRŽAVNO ODVJETNIŠTVO U ZAGREBU punomoćnik sudionika u postupku REPUBLIKA HRVATSKA, MINISTARSTVO FINANCIJA POREZNA UPRAVA, PODRUČNI URED KRAPINA</item>
      <item>MARIO JAKOPEC, Zagorske brigade 6, 49222 Poznanovec punomoćnik sudionika u postupku ZMAJ d.o.o. poduzeće za proizvodnju tekstilne konfekcije, vanjsku i unutarnju trgovinu</item>
      <item>OTP BANKA d.d., Domovinskog rata 3, 23000 Zadar</item>
      <item>FINA ZAGREB, OIB 85821130368</item>
      <item>OD ŽURIĆ I PARTNERI, Ivana Lučića 2/A, 10000 Zagreb</item>
      <item>odvj. SANJA RELIĆ, OD Pećarević &amp; Relić, Zaharova 5, 10000 Zagreb</item>
      <item>OTP BANKA HRVATSKA d.d., OIB 52508873833, Domovinskog rata 3, Zadar</item>
      <item>VABA BANKA d.d., OIB 38182927268, Aleja kralja Zvonimira 1, 42000 Varaždin</item>
      <item>ZAGREBAČKA BANKA d.d., OIB 92963223473, Paromlinska 2, 10000 Zagreb</item>
      <item>SOCIETE GENERALE GROUP-SPLITSKA BANKA d.d., OIB 69326397242, Ruđera Boškovića 16, 21000 Split</item>
      <item>PRIVREDNA BANKA ZAGREB d.d., OIB 02535697732, Račkoga 6, 10000 Zagreb</item>
      <item>Marija Vujčić Turkulin, OIB 22593287559, Vrtlarska 3, 10000 Zagreb</item>
      <item>PAVAO MRKONJIĆ, odvjetnik, Ante Topić Mimare 24, 10000 Zagreb</item>
      <item>MAROJE STJEPOVIĆ, N. Pavića 26, 10000 Zagreb</item>
      <item>OD PETRIĆ I DR., Kolodvorska 13, 42000 Varaždin</item>
      <item>MERVAN BEGOVIĆ, odvjetnik, Vincenta iz Kastva 18, 10000 Zagreb</item>
      <item>NEXE BETON d.o.o., OIB 48358267745, B. Radića 200, Našice</item>
      <item>VODOVOD-OSIJEK d.o.o., OIB 43654507669, Poljski put l, 31000 Osijek</item>
      <item>Ministarstvo financija RH, Porezna uprava, ., 49000 Krapina</item>
    </derivirana_varijabla>
  </DomainObject.Predmet.OstaliListFormatedWithAdressOIB>
  <DomainObject.Predmet.OstaliListNazivFormated>
    <izvorni_sadrzaj>
      <item>ŽUPANIJSKO DRŽAVNO ODVJETNIŠTVO U ZAGREBU</item>
      <item>MARIO JAKOPEC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izvorni_sadrzaj>
    <derivirana_varijabla naziv="DomainObject.Predmet.OstaliListNazivFormated_1">
      <item>ŽUPANIJSKO DRŽAVNO ODVJETNIŠTVO U ZAGREBU</item>
      <item>MARIO JAKOPEC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derivirana_varijabla>
  </DomainObject.Predmet.OstaliListNazivFormated>
  <DomainObject.Predmet.OstaliListNazivFormatedOIB>
    <izvorni_sadrzaj>
      <item>ŽUPANIJSKO DRŽAVNO ODVJETNIŠTVO U ZAGREBU</item>
      <item>MARIO JAKOPEC</item>
      <item>OTP BANKA d.d.</item>
      <item>FINA ZAGREB, OIB 85821130368</item>
      <item>OD ŽURIĆ I PARTNERI</item>
      <item>odvj. SANJA RELIĆ, OD Pećarević &amp; Relić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</izvorni_sadrzaj>
    <derivirana_varijabla naziv="DomainObject.Predmet.OstaliListNazivFormatedOIB_1">
      <item>ŽUPANIJSKO DRŽAVNO ODVJETNIŠTVO U ZAGREBU</item>
      <item>MARIO JAKOPEC</item>
      <item>OTP BANKA d.d.</item>
      <item>FINA ZAGREB, OIB 85821130368</item>
      <item>OD ŽURIĆ I PARTNERI</item>
      <item>odvj. SANJA RELIĆ, OD Pećarević &amp; Relić</item>
      <item>OTP BANKA HRVATSKA d.d., OIB 52508873833</item>
      <item>VABA BANKA d.d., OIB 38182927268</item>
      <item>ZAGREBAČKA BANKA d.d., OIB 92963223473</item>
      <item>SOCIETE GENERALE GROUP-SPLITSKA BANKA d.d., OIB 69326397242</item>
      <item>PRIVREDNA BANKA ZAGREB d.d., OIB 02535697732</item>
      <item>Marija Vujčić Turkulin, OIB 22593287559</item>
      <item>PAVAO MRKONJIĆ, odvjetnik</item>
      <item>MAROJE STJEPOVIĆ</item>
      <item>OD PETRIĆ I DR.</item>
      <item>MERVAN BEGOVIĆ, odvjetnik</item>
      <item>NEXE BETON d.o.o., OIB 48358267745</item>
      <item>VODOVOD-OSIJEK d.o.o., OIB 43654507669</item>
      <item>Ministarstvo financija RH,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>St-1653/2011-263</izvorni_sadrzaj>
    <derivirana_varijabla naziv="DomainObject.PoslovniBrojDokumenta_1">St-1653/2011-263</derivirana_varijabla>
  </DomainObject.PoslovniBrojDokumenta>
  <DomainObject.Predmet.StrankaIDrugi>
    <izvorni_sadrzaj>REPUBLIKA HRVATSKA, MINISTARSTVO FINANCIJA POREZNA UPRAVA, PODRUČNI URED KRAPINA i dr.</izvorni_sadrzaj>
    <derivirana_varijabla naziv="DomainObject.Predmet.StrankaIDrugi_1">REPUBLIKA HRVATSKA, MINISTARSTVO FINANCIJA POREZNA UPRAVA, PODRUČNI URED KRAPINA i dr.</derivirana_varijabla>
  </DomainObject.Predmet.StrankaIDrugi>
  <DomainObject.Predmet.ProtustrankaIDrugi>
    <izvorni_sadrzaj>ZMAJ d.o.o. poduzeće za proizvodnju tekstilne konfekcije, vanjsku i unutarnju trgovinu</izvorni_sadrzaj>
    <derivirana_varijabla naziv="DomainObject.Predmet.ProtustrankaIDrugi_1">ZMAJ d.o.o. poduzeće za proizvodnju tekstilne konfekcije, vanjsku i unutarnju trgovinu</derivirana_varijabla>
  </DomainObject.Predmet.ProtustrankaIDrugi>
  <DomainObject.Predmet.StrankaIDrugiAdressOIB>
    <izvorni_sadrzaj>REPUBLIKA HRVATSKA, MINISTARSTVO FINANCIJA POREZNA UPRAVA, PODRUČNI URED KRAPINA, OIB 18683136487 i dr.</izvorni_sadrzaj>
    <derivirana_varijabla naziv="DomainObject.Predmet.StrankaIDrugiAdressOIB_1">REPUBLIKA HRVATSKA, MINISTARSTVO FINANCIJA POREZNA UPRAVA, PODRUČNI URED KRAPINA, OIB 18683136487 i dr.</derivirana_varijabla>
  </DomainObject.Predmet.StrankaIDrugiAdressOIB>
  <DomainObject.Predmet.ProtustrankaIDrugiAdressOIB>
    <izvorni_sadrzaj>ZMAJ d.o.o. poduzeće za proizvodnju tekstilne konfekcije, vanjsku i unutarnju trgovinu, OIB 39545253975, ZAGORSKE BRIGADE 6, Poznanovec</izvorni_sadrzaj>
    <derivirana_varijabla naziv="DomainObject.Predmet.ProtustrankaIDrugiAdressOIB_1">ZMAJ d.o.o. poduzeće za proizvodnju tekstilne konfekcije, vanjsku i unutarnju trgovinu, OIB 39545253975, ZAGORSKE BRIGADE 6,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ZMAJ d.o.o. poduzeće za proizvodnju tekstilne konfekcije, vanjsku i unutarnju trgovinu</item>
      <item>REPUBLIKA HRVATSKA, MINISTARSTVO FINANCIJA POREZNA UPRAVA, PODRUČNI URED KRAPINA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  <item>ŽUPANIJSKO DRŽAVNO ODVJETNIŠTVO U ZAGREBU</item>
      <item>MARIO JAKOPEC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izvorni_sadrzaj>
    <derivirana_varijabla naziv="DomainObject.Predmet.SudioniciListNaziv_1">
      <item>ZMAJ d.o.o. poduzeće za proizvodnju tekstilne konfekcije, vanjsku i unutarnju trgovinu</item>
      <item>REPUBLIKA HRVATSKA, MINISTARSTVO FINANCIJA POREZNA UPRAVA, PODRUČNI URED KRAPINA</item>
      <item>KOMUNALNO DRUŠTVO PAG</item>
      <item>VEČERNJI LIST d.o.o.</item>
      <item>FUNDA d.o.o.</item>
      <item>BMD STIL d.o.o.</item>
      <item>Alpe-Adria poslovodstvo društvo s ograničenom odgovornošću za promet nekretnina</item>
      <item>HYPO LEASING KROATIEN</item>
      <item>ODVJ. EČIMOVIĆ JOSIP</item>
      <item>ALLIANZ ZAGREB d.d.</item>
      <item>SLAP VIROVITICA d.o.o. za trgovinu, održavanje motornih vozila i usluge</item>
      <item>MAKI d.o.o.</item>
      <item>BRANKA BIĆANIĆ</item>
      <item>KSENIJA POCRNIĆ</item>
      <item>SLAP VIROVITICA d.o.o. za trgovinu, održavanje motornih vozila i usluge</item>
      <item>FUTURA d.o.o.</item>
      <item>Katica Mahnet</item>
      <item>BRANKO MAHNET</item>
      <item>OPĆINSKI GRAĐANSKI SUD U ZAGREBU</item>
      <item>ŽUPANIJSKO DRŽAVNO ODVJETNIŠTVO U ZAGREBU</item>
      <item>MARIO JAKOPEC</item>
      <item>OTP BANKA d.d.</item>
      <item>FINA ZAGREB</item>
      <item>OD ŽURIĆ I PARTNERI</item>
      <item>odvj. SANJA RELIĆ, OD Pećarević &amp; Relić</item>
      <item>OTP BANKA HRVATSKA d.d.</item>
      <item>VABA BANKA d.d.</item>
      <item>ZAGREBAČKA BANKA d.d.</item>
      <item>SOCIETE GENERALE GROUP-SPLITSKA BANKA d.d.</item>
      <item>PRIVREDNA BANKA ZAGREB d.d.</item>
      <item>Marija Vujčić Turkulin</item>
      <item>PAVAO MRKONJIĆ, odvjetnik</item>
      <item>MAROJE STJEPOVIĆ</item>
      <item>OD PETRIĆ I DR.</item>
      <item>MERVAN BEGOVIĆ, odvjetnik</item>
      <item>NEXE BETON d.o.o.</item>
      <item>VODOVOD-OSIJEK d.o.o.</item>
      <item>Ministarstvo financija RH, Porezna uprava</item>
    </derivirana_varijabla>
  </DomainObject.Predmet.SudioniciListNaziv>
  <DomainObject.Predmet.SudioniciListAdressOIB>
    <izvorni_sadrzaj>
      <item>ZMAJ d.o.o. poduzeće za proizvodnju tekstilne konfekcije, vanjsku i unutarnju trgovinu, OIB 39545253975, ZAGORSKE BRIGADE 6,Poznanovec</item>
      <item>REPUBLIKA HRVATSKA, MINISTARSTVO FINANCIJA POREZNA UPRAVA, PODRUČNI URED KRAPINA, OIB 18683136487</item>
      <item>KOMUNALNO DRUŠTVO PAG, OIB 08382999002</item>
      <item>VEČERNJI LIST d.o.o., OIB 92276133102, Oreškovićeva 6H/1,10000 Zagreb</item>
      <item>FUNDA d.o.o., OIB 01834433810, Bana Josipa Jelačića 45,10290 Zaprešić</item>
      <item>BMD STIL d.o.o., OIB 96086822394, Bedenica 45 A,10380 Bedenica</item>
      <item>Alpe-Adria poslovodstvo društvo s ograničenom odgovornošću za promet nekretnina, OIB 99488126785, Slavonska avenija 6 a,10000 Zagreb</item>
      <item>HYPO LEASING KROATIEN</item>
      <item>ODVJ. EČIMOVIĆ JOSIP</item>
      <item>ALLIANZ ZAGREB d.d., OIB 23759810849, Heinzelova 70,10000 Zagreb</item>
      <item>SLAP VIROVITICA d.o.o. za trgovinu, održavanje motornih vozila i usluge, OIB 43976759100, Franje Fujsa 35,33000 Virovitica</item>
      <item>MAKI d.o.o., OIB 38541508228, Ulica Pavla Radića 110,33000 Virovitica</item>
      <item>BRANKA BIĆANIĆ</item>
      <item>KSENIJA POCRNIĆ, OIB 81206731844, Zagrebačka 4,10370 Prikraj</item>
      <item>SLAP VIROVITICA d.o.o. za trgovinu, održavanje motornih vozila i usluge, OIB 43976759100, Franje Fujsa 35,33000 Virovitica</item>
      <item>FUTURA d.o.o., OIB 13246844539, Franje Fujsa 35,33000 Virovitica</item>
      <item>Katica Mahnet, OIB 87704381745, Turkovčina 4,10380 Turkovčina</item>
      <item>BRANKO MAHNET, OIB 61946338053</item>
      <item>OPĆINSKI GRAĐANSKI SUD U ZAGREBU, OIB 01252163117</item>
      <item>ŽUPANIJSKO DRŽAVNO ODVJETNIŠTVO U ZAGREBU</item>
      <item>MARIO JAKOPEC, Zagorske brigade 6,49222 Poznanovec</item>
      <item>OTP BANKA d.d., Domovinskog rata 3,23000 Zadar</item>
      <item>FINA ZAGREB, OIB 85821130368</item>
      <item>OD ŽURIĆ I PARTNERI, Ivana Lučića 2/A,10000 Zagreb</item>
      <item>odvj. SANJA RELIĆ, OD Pećarević &amp; Relić, Zaharova 5,10000 Zagreb</item>
      <item>OTP BANKA HRVATSKA d.d., OIB 52508873833, Domovinskog rata 3,Zadar</item>
      <item>VABA BANKA d.d., OIB 38182927268, Aleja kralja Zvonimira 1,42000 Varaždin</item>
      <item>ZAGREBAČKA BANKA d.d., OIB 92963223473, Paromlinska 2,10000 Zagreb</item>
      <item>SOCIETE GENERALE GROUP-SPLITSKA BANKA d.d., OIB 69326397242, Ruđera Boškovića 16,21000 Split</item>
      <item>PRIVREDNA BANKA ZAGREB d.d., OIB 02535697732, Račkoga 6,10000 Zagreb</item>
      <item>Marija Vujčić Turkulin, OIB 22593287559, Vrtlarska 3,10000 Zagreb</item>
      <item>PAVAO MRKONJIĆ, odvjetnik, Ante Topić Mimare 24,10000 Zagreb</item>
      <item>MAROJE STJEPOVIĆ, N. Pavića 26,10000 Zagreb</item>
      <item>OD PETRIĆ I DR., Kolodvorska 13,42000 Varaždin</item>
      <item>MERVAN BEGOVIĆ, odvjetnik, Vincenta iz Kastva 18,10000 Zagreb</item>
      <item>NEXE BETON d.o.o., OIB 48358267745, B. Radića 200,Našice</item>
      <item>VODOVOD-OSIJEK d.o.o., OIB 43654507669, Poljski put l,31000 Osijek</item>
      <item>Ministarstvo financija RH, Porezna uprava, .,49000 Krapina</item>
    </izvorni_sadrzaj>
    <derivirana_varijabla naziv="DomainObject.Predmet.SudioniciListAdressOIB_1">
      <item>ZMAJ d.o.o. poduzeće za proizvodnju tekstilne konfekcije, vanjsku i unutarnju trgovinu, OIB 39545253975, ZAGORSKE BRIGADE 6,Poznanovec</item>
      <item>REPUBLIKA HRVATSKA, MINISTARSTVO FINANCIJA POREZNA UPRAVA, PODRUČNI URED KRAPINA, OIB 18683136487</item>
      <item>KOMUNALNO DRUŠTVO PAG, OIB 08382999002</item>
      <item>VEČERNJI LIST d.o.o., OIB 92276133102, Oreškovićeva 6H/1,10000 Zagreb</item>
      <item>FUNDA d.o.o., OIB 01834433810, Bana Josipa Jelačića 45,10290 Zaprešić</item>
      <item>BMD STIL d.o.o., OIB 96086822394, Bedenica 45 A,10380 Bedenica</item>
      <item>Alpe-Adria poslovodstvo društvo s ograničenom odgovornošću za promet nekretnina, OIB 99488126785, Slavonska avenija 6 a,10000 Zagreb</item>
      <item>HYPO LEASING KROATIEN</item>
      <item>ODVJ. EČIMOVIĆ JOSIP</item>
      <item>ALLIANZ ZAGREB d.d., OIB 23759810849, Heinzelova 70,10000 Zagreb</item>
      <item>SLAP VIROVITICA d.o.o. za trgovinu, održavanje motornih vozila i usluge, OIB 43976759100, Franje Fujsa 35,33000 Virovitica</item>
      <item>MAKI d.o.o., OIB 38541508228, Ulica Pavla Radića 110,33000 Virovitica</item>
      <item>BRANKA BIĆANIĆ</item>
      <item>KSENIJA POCRNIĆ, OIB 81206731844, Zagrebačka 4,10370 Prikraj</item>
      <item>SLAP VIROVITICA d.o.o. za trgovinu, održavanje motornih vozila i usluge, OIB 43976759100, Franje Fujsa 35,33000 Virovitica</item>
      <item>FUTURA d.o.o., OIB 13246844539, Franje Fujsa 35,33000 Virovitica</item>
      <item>Katica Mahnet, OIB 87704381745, Turkovčina 4,10380 Turkovčina</item>
      <item>BRANKO MAHNET, OIB 61946338053</item>
      <item>OPĆINSKI GRAĐANSKI SUD U ZAGREBU, OIB 01252163117</item>
      <item>ŽUPANIJSKO DRŽAVNO ODVJETNIŠTVO U ZAGREBU</item>
      <item>MARIO JAKOPEC, Zagorske brigade 6,49222 Poznanovec</item>
      <item>OTP BANKA d.d., Domovinskog rata 3,23000 Zadar</item>
      <item>FINA ZAGREB, OIB 85821130368</item>
      <item>OD ŽURIĆ I PARTNERI, Ivana Lučića 2/A,10000 Zagreb</item>
      <item>odvj. SANJA RELIĆ, OD Pećarević &amp; Relić, Zaharova 5,10000 Zagreb</item>
      <item>OTP BANKA HRVATSKA d.d., OIB 52508873833, Domovinskog rata 3,Zadar</item>
      <item>VABA BANKA d.d., OIB 38182927268, Aleja kralja Zvonimira 1,42000 Varaždin</item>
      <item>ZAGREBAČKA BANKA d.d., OIB 92963223473, Paromlinska 2,10000 Zagreb</item>
      <item>SOCIETE GENERALE GROUP-SPLITSKA BANKA d.d., OIB 69326397242, Ruđera Boškovića 16,21000 Split</item>
      <item>PRIVREDNA BANKA ZAGREB d.d., OIB 02535697732, Račkoga 6,10000 Zagreb</item>
      <item>Marija Vujčić Turkulin, OIB 22593287559, Vrtlarska 3,10000 Zagreb</item>
      <item>PAVAO MRKONJIĆ, odvjetnik, Ante Topić Mimare 24,10000 Zagreb</item>
      <item>MAROJE STJEPOVIĆ, N. Pavića 26,10000 Zagreb</item>
      <item>OD PETRIĆ I DR., Kolodvorska 13,42000 Varaždin</item>
      <item>MERVAN BEGOVIĆ, odvjetnik, Vincenta iz Kastva 18,10000 Zagreb</item>
      <item>NEXE BETON d.o.o., OIB 48358267745, B. Radića 200,Našice</item>
      <item>VODOVOD-OSIJEK d.o.o., OIB 43654507669, Poljski put l,31000 Osijek</item>
      <item>Ministarstvo financija RH, Porezna uprava, .,49000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39545253975</item>
      <item>, OIB 18683136487</item>
      <item>, OIB 08382999002</item>
      <item>, OIB 92276133102</item>
      <item>, OIB 01834433810</item>
      <item>, OIB 96086822394</item>
      <item>, OIB 99488126785</item>
      <item>, OIB null</item>
      <item>, OIB null</item>
      <item>, OIB 23759810849</item>
      <item>, OIB 43976759100</item>
      <item>, OIB 38541508228</item>
      <item>, OIB null</item>
      <item>, OIB 81206731844</item>
      <item>, OIB 43976759100</item>
      <item>, OIB 13246844539</item>
      <item>, OIB 87704381745</item>
      <item>, OIB 61946338053</item>
      <item>, OIB 01252163117</item>
      <item>, OIB null</item>
      <item>, OIB null</item>
      <item>, OIB null</item>
      <item>, OIB 85821130368</item>
      <item>, OIB null</item>
      <item>, OIB null</item>
      <item>, OIB 52508873833</item>
      <item>, OIB 38182927268</item>
      <item>, OIB 92963223473</item>
      <item>, OIB 69326397242</item>
      <item>, OIB 02535697732</item>
      <item>, OIB 22593287559</item>
      <item>, OIB null</item>
      <item>, OIB null</item>
      <item>, OIB null</item>
      <item>, OIB null</item>
      <item>, OIB 48358267745</item>
      <item>, OIB 43654507669</item>
      <item>, OIB null</item>
    </izvorni_sadrzaj>
    <derivirana_varijabla naziv="DomainObject.Predmet.SudioniciListNazivOIB_1">
      <item>, OIB 39545253975</item>
      <item>, OIB 18683136487</item>
      <item>, OIB 08382999002</item>
      <item>, OIB 92276133102</item>
      <item>, OIB 01834433810</item>
      <item>, OIB 96086822394</item>
      <item>, OIB 99488126785</item>
      <item>, OIB null</item>
      <item>, OIB null</item>
      <item>, OIB 23759810849</item>
      <item>, OIB 43976759100</item>
      <item>, OIB 38541508228</item>
      <item>, OIB null</item>
      <item>, OIB 81206731844</item>
      <item>, OIB 43976759100</item>
      <item>, OIB 13246844539</item>
      <item>, OIB 87704381745</item>
      <item>, OIB 61946338053</item>
      <item>, OIB 01252163117</item>
      <item>, OIB null</item>
      <item>, OIB null</item>
      <item>, OIB null</item>
      <item>, OIB 85821130368</item>
      <item>, OIB null</item>
      <item>, OIB null</item>
      <item>, OIB 52508873833</item>
      <item>, OIB 38182927268</item>
      <item>, OIB 92963223473</item>
      <item>, OIB 69326397242</item>
      <item>, OIB 02535697732</item>
      <item>, OIB 22593287559</item>
      <item>, OIB null</item>
      <item>, OIB null</item>
      <item>, OIB null</item>
      <item>, OIB null</item>
      <item>, OIB 48358267745</item>
      <item>, OIB 43654507669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p.p. 881, 10000 Zagreb</item>
    </izvorni_sadrzaj>
    <derivirana_varijabla naziv="DomainObject.Predmet.StecajniUpraviteljiListAddressOIB_1">
      <item>Marija Vujčić Turkulin, OIB 22593287559, Vrtlarska 3 p.p. 881,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18. prosinca 2018.</izvorni_sadrzaj>
    <derivirana_varijabla naziv="DomainObject.PredzadnjaOdlukaIzPredmeta.DatumDonosenjaOdluke_1">18. prosinca 2018.</derivirana_varijabla>
  </DomainObject.PredzadnjaOdlukaIzPredmeta.DatumDonosenjaOdluke>
  <DomainObject.PredzadnjaOdlukaIzPredmeta.Oznaka>
    <izvorni_sadrzaj>St-1653/2011-260</izvorni_sadrzaj>
    <derivirana_varijabla naziv="DomainObject.PredzadnjaOdlukaIzPredmeta.Oznaka_1">St-1653/2011-260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348</properties:Words>
  <properties:Characters>1828</properties:Characters>
  <properties:Lines>74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2019-04-15T10:45:00Z</dcterms:created>
  <dc:creator>Monika Grbac</dc:creator>
  <cp:lastModifiedBy>Monika Grbac</cp:lastModifiedBy>
  <cp:lastPrinted>2019-01-17T12:04:00Z</cp:lastPrinted>
  <dcterms:modified xmlns:xsi="http://www.w3.org/2001/XMLSchema-instance" xsi:type="dcterms:W3CDTF">2019-04-15T11:11:00Z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St-1653/2011-263 / Odluka - Rješenje - određivanje završnog ročišta vjerovnika (st-1653-11.docx)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