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07091" w14:paraId="6107091" w:rsidRDefault="00F3785D" w:rsidR="003F3BEC">
      <w:pPr>
        <w15:collapsed w:val="false"/>
      </w:pPr>
      <w:bookmarkStart w:name="_GoBack" w:id="0"/>
      <w:bookmarkEnd w:id="0"/>
      <w:r>
        <w:t xml:space="preserve"> </w:t>
      </w:r>
      <w:r w:rsidR="00BB40AF">
        <w:t xml:space="preserve"> </w:t>
      </w:r>
      <w:r w:rsidR="00184F33">
        <w:t xml:space="preserve"> </w:t>
      </w:r>
    </w:p>
    <w:p w:rsidRDefault="00713E54" w:rsidP="00C742D2" w:rsidR="00713E54">
      <w:pPr>
        <w:tabs>
          <w:tab w:pos="5040" w:val="left"/>
        </w:tabs>
      </w:pPr>
    </w:p>
    <w:p w:rsidRDefault="00713E54" w:rsidP="00C742D2" w:rsidR="00F73E5A">
      <w:pPr>
        <w:tabs>
          <w:tab w:pos="5040" w:val="left"/>
        </w:tabs>
      </w:pPr>
      <w:r>
        <w:t>S</w:t>
      </w:r>
      <w:r w:rsidR="00F73E5A">
        <w:t>tečajni  upravitelj</w:t>
      </w:r>
    </w:p>
    <w:p w:rsidRDefault="002D3381" w:rsidP="00C742D2" w:rsidR="00F73E5A">
      <w:pPr>
        <w:tabs>
          <w:tab w:pos="5040" w:val="left"/>
        </w:tabs>
      </w:pPr>
      <w:r>
        <w:t>ANA  ŠAKIĆ</w:t>
      </w:r>
    </w:p>
    <w:p w:rsidRDefault="00713E54" w:rsidP="00C742D2" w:rsidR="00713E54">
      <w:pPr>
        <w:tabs>
          <w:tab w:pos="5040" w:val="left"/>
        </w:tabs>
      </w:pPr>
      <w:r>
        <w:t>Zagreb, Dubovačka 29</w:t>
      </w:r>
    </w:p>
    <w:p w:rsidRDefault="00F73E5A" w:rsidP="00C742D2" w:rsidR="00F73E5A">
      <w:pPr>
        <w:tabs>
          <w:tab w:pos="5040" w:val="left"/>
        </w:tabs>
      </w:pPr>
    </w:p>
    <w:p w:rsidRDefault="00F73E5A" w:rsidP="00C742D2" w:rsidR="00F73E5A">
      <w:pPr>
        <w:tabs>
          <w:tab w:pos="5040" w:val="left"/>
        </w:tabs>
      </w:pPr>
    </w:p>
    <w:p w:rsidRDefault="00F73E5A" w:rsidP="00C742D2" w:rsidR="00F73E5A">
      <w:pPr>
        <w:tabs>
          <w:tab w:pos="5040" w:val="left"/>
        </w:tabs>
      </w:pPr>
    </w:p>
    <w:p w:rsidRDefault="00F73E5A" w:rsidP="00C742D2" w:rsidR="00F73E5A">
      <w:pPr>
        <w:tabs>
          <w:tab w:pos="5040" w:val="left"/>
        </w:tabs>
      </w:pPr>
      <w:r>
        <w:t xml:space="preserve">                                                                                          </w:t>
      </w:r>
      <w:r w:rsidR="00DC6B1F">
        <w:t xml:space="preserve">         </w:t>
      </w:r>
    </w:p>
    <w:p w:rsidRDefault="00F73E5A" w:rsidP="00C742D2" w:rsidR="00F73E5A">
      <w:pPr>
        <w:tabs>
          <w:tab w:pos="5040" w:val="left"/>
        </w:tabs>
      </w:pPr>
      <w:r>
        <w:t xml:space="preserve">                                                                          </w:t>
      </w:r>
      <w:r w:rsidR="00896291">
        <w:t xml:space="preserve">         </w:t>
      </w:r>
      <w:r>
        <w:t xml:space="preserve"> REPUBLIKA  HRVATSKA</w:t>
      </w:r>
    </w:p>
    <w:p w:rsidRDefault="00F73E5A" w:rsidP="00C742D2" w:rsidR="00F73E5A">
      <w:pPr>
        <w:tabs>
          <w:tab w:pos="5040" w:val="left"/>
        </w:tabs>
      </w:pPr>
      <w:r>
        <w:t xml:space="preserve">                                                        </w:t>
      </w:r>
      <w:r w:rsidR="00896291">
        <w:t xml:space="preserve">                            </w:t>
      </w:r>
      <w:r>
        <w:t>TRGOVAČKI  SUD  U  ZAGREBU</w:t>
      </w:r>
    </w:p>
    <w:p w:rsidRDefault="00713E54" w:rsidP="00C742D2" w:rsidR="00713E54">
      <w:pPr>
        <w:tabs>
          <w:tab w:pos="5040" w:val="left"/>
        </w:tabs>
      </w:pPr>
    </w:p>
    <w:p w:rsidRDefault="00713E54" w:rsidP="00C742D2" w:rsidR="00713E54">
      <w:pPr>
        <w:tabs>
          <w:tab w:pos="5040" w:val="left"/>
        </w:tabs>
      </w:pPr>
      <w:r>
        <w:t xml:space="preserve">                                                             </w:t>
      </w:r>
      <w:r w:rsidR="00F65DD2">
        <w:t xml:space="preserve">                       St – 2283</w:t>
      </w:r>
      <w:r w:rsidR="00285E7A">
        <w:t xml:space="preserve"> </w:t>
      </w:r>
      <w:r w:rsidR="00F65DD2">
        <w:t>/18</w:t>
      </w:r>
    </w:p>
    <w:p w:rsidRDefault="00981C77" w:rsidP="00C742D2" w:rsidR="00981C77">
      <w:pPr>
        <w:tabs>
          <w:tab w:pos="5040" w:val="left"/>
        </w:tabs>
      </w:pPr>
    </w:p>
    <w:p w:rsidRDefault="00981C77" w:rsidP="00C742D2" w:rsidR="00981C77">
      <w:pPr>
        <w:tabs>
          <w:tab w:pos="5040" w:val="left"/>
        </w:tabs>
      </w:pPr>
    </w:p>
    <w:p w:rsidRDefault="005567EC" w:rsidP="00C742D2" w:rsidR="005567EC">
      <w:pPr>
        <w:tabs>
          <w:tab w:pos="5040" w:val="left"/>
        </w:tabs>
      </w:pPr>
    </w:p>
    <w:p w:rsidRDefault="00981C77" w:rsidP="00C742D2" w:rsidR="00981C77">
      <w:pPr>
        <w:tabs>
          <w:tab w:pos="5040" w:val="left"/>
        </w:tabs>
      </w:pPr>
    </w:p>
    <w:p w:rsidRDefault="00A07571" w:rsidP="00C742D2" w:rsidR="00A07571">
      <w:pPr>
        <w:tabs>
          <w:tab w:pos="5040" w:val="left"/>
        </w:tabs>
      </w:pPr>
    </w:p>
    <w:p w:rsidRDefault="00A07571" w:rsidP="00C742D2" w:rsidR="00A07571">
      <w:pPr>
        <w:tabs>
          <w:tab w:pos="5040" w:val="left"/>
        </w:tabs>
      </w:pPr>
    </w:p>
    <w:p w:rsidRDefault="00A07571" w:rsidP="00C742D2" w:rsidR="00A07571">
      <w:pPr>
        <w:tabs>
          <w:tab w:pos="5040" w:val="left"/>
        </w:tabs>
      </w:pPr>
    </w:p>
    <w:p w:rsidRDefault="00A07571" w:rsidP="00B6578F" w:rsidR="00A07571">
      <w:pPr>
        <w:tabs>
          <w:tab w:pos="5040" w:val="left"/>
        </w:tabs>
      </w:pPr>
    </w:p>
    <w:p w:rsidRDefault="005513C9" w:rsidP="00C742D2" w:rsidR="00F73E5A">
      <w:pPr>
        <w:tabs>
          <w:tab w:pos="5040" w:val="left"/>
        </w:tabs>
      </w:pPr>
      <w:r>
        <w:t xml:space="preserve">      </w:t>
      </w:r>
    </w:p>
    <w:p w:rsidRDefault="00F73E5A" w:rsidP="00C742D2" w:rsidR="00F73E5A">
      <w:pPr>
        <w:tabs>
          <w:tab w:pos="5040" w:val="left"/>
        </w:tabs>
      </w:pPr>
    </w:p>
    <w:p w:rsidRDefault="00F73E5A" w:rsidP="005D26B9" w:rsidR="00F73E5A">
      <w:pPr>
        <w:tabs>
          <w:tab w:pos="5040" w:val="left"/>
        </w:tabs>
        <w:jc w:val="center"/>
        <w:rPr>
          <w:b/>
          <w:sz w:val="32"/>
          <w:szCs w:val="32"/>
        </w:rPr>
      </w:pPr>
      <w:r w:rsidRPr="00F73E5A">
        <w:rPr>
          <w:b/>
          <w:sz w:val="32"/>
          <w:szCs w:val="32"/>
        </w:rPr>
        <w:t>I  Z  V  J  E  Š  Ć  E</w:t>
      </w:r>
    </w:p>
    <w:p w:rsidRDefault="00F73E5A" w:rsidP="005D26B9" w:rsidR="00F73E5A">
      <w:pPr>
        <w:tabs>
          <w:tab w:pos="5040" w:val="left"/>
        </w:tabs>
        <w:jc w:val="center"/>
        <w:rPr>
          <w:b/>
          <w:sz w:val="32"/>
          <w:szCs w:val="32"/>
        </w:rPr>
      </w:pPr>
    </w:p>
    <w:p w:rsidRDefault="00F73E5A" w:rsidP="005D26B9" w:rsidR="00F73E5A">
      <w:pPr>
        <w:tabs>
          <w:tab w:pos="5040" w:val="left"/>
        </w:tabs>
        <w:jc w:val="center"/>
      </w:pPr>
      <w:r w:rsidRPr="00F73E5A">
        <w:t>STEČAJNOG  UPRAVITELJA</w:t>
      </w:r>
    </w:p>
    <w:p w:rsidRDefault="00713E54" w:rsidP="005D26B9" w:rsidR="00713E54">
      <w:pPr>
        <w:tabs>
          <w:tab w:pos="5040" w:val="left"/>
        </w:tabs>
        <w:jc w:val="center"/>
      </w:pPr>
    </w:p>
    <w:p w:rsidRDefault="00713E54" w:rsidP="005D26B9" w:rsidR="00713E54">
      <w:pPr>
        <w:tabs>
          <w:tab w:pos="5040" w:val="left"/>
        </w:tabs>
        <w:jc w:val="center"/>
      </w:pPr>
      <w:r>
        <w:t>o  gospodarsko</w:t>
      </w:r>
      <w:r w:rsidR="003A2234">
        <w:t>m položaju dužnika LEDENICE  j.</w:t>
      </w:r>
      <w:r>
        <w:t>d.o.o.  u stečaju,</w:t>
      </w:r>
    </w:p>
    <w:p w:rsidRDefault="00915438" w:rsidP="00915438" w:rsidR="005513C9">
      <w:pPr>
        <w:tabs>
          <w:tab w:pos="5040" w:val="left"/>
        </w:tabs>
      </w:pPr>
      <w:r>
        <w:t xml:space="preserve">                                           </w:t>
      </w:r>
      <w:r w:rsidR="00407CA7">
        <w:t xml:space="preserve"> Dužica 102, Dužica, OIB: 91421052696</w:t>
      </w:r>
    </w:p>
    <w:p w:rsidRDefault="00F57BA7" w:rsidP="005D26B9" w:rsidR="00F57BA7">
      <w:pPr>
        <w:tabs>
          <w:tab w:pos="5040" w:val="left"/>
        </w:tabs>
        <w:jc w:val="center"/>
      </w:pPr>
    </w:p>
    <w:p w:rsidRDefault="00F73E5A" w:rsidP="005D26B9" w:rsidR="00F73E5A">
      <w:pPr>
        <w:tabs>
          <w:tab w:pos="5040" w:val="left"/>
        </w:tabs>
        <w:jc w:val="center"/>
      </w:pPr>
    </w:p>
    <w:p w:rsidRDefault="00F73E5A" w:rsidP="00C742D2" w:rsidR="00F73E5A">
      <w:pPr>
        <w:tabs>
          <w:tab w:pos="5040" w:val="left"/>
        </w:tabs>
      </w:pPr>
    </w:p>
    <w:p w:rsidRDefault="00F73E5A" w:rsidP="00C742D2" w:rsidR="00F73E5A">
      <w:pPr>
        <w:tabs>
          <w:tab w:pos="5040" w:val="left"/>
        </w:tabs>
      </w:pPr>
    </w:p>
    <w:p w:rsidRDefault="00F73E5A" w:rsidP="00C742D2" w:rsidR="00F73E5A">
      <w:pPr>
        <w:tabs>
          <w:tab w:pos="5040" w:val="left"/>
        </w:tabs>
      </w:pPr>
    </w:p>
    <w:p w:rsidRDefault="00F73E5A" w:rsidP="00C742D2" w:rsidR="00F73E5A">
      <w:pPr>
        <w:tabs>
          <w:tab w:pos="5040" w:val="left"/>
        </w:tabs>
      </w:pPr>
    </w:p>
    <w:p w:rsidRDefault="00B06E73" w:rsidP="00C742D2" w:rsidR="00B06E73">
      <w:pPr>
        <w:tabs>
          <w:tab w:pos="5040" w:val="left"/>
        </w:tabs>
      </w:pPr>
    </w:p>
    <w:p w:rsidRDefault="00655158" w:rsidP="00C742D2" w:rsidR="00655158">
      <w:pPr>
        <w:tabs>
          <w:tab w:pos="5040" w:val="left"/>
        </w:tabs>
      </w:pPr>
    </w:p>
    <w:p w:rsidRDefault="00CA3646" w:rsidP="00C742D2" w:rsidR="00CA3646">
      <w:pPr>
        <w:tabs>
          <w:tab w:pos="5040" w:val="left"/>
        </w:tabs>
      </w:pPr>
    </w:p>
    <w:p w:rsidRDefault="00655158" w:rsidP="00C742D2" w:rsidR="00655158">
      <w:pPr>
        <w:tabs>
          <w:tab w:pos="5040" w:val="left"/>
        </w:tabs>
      </w:pPr>
    </w:p>
    <w:p w:rsidRDefault="00655158" w:rsidP="00C742D2" w:rsidR="00655158">
      <w:pPr>
        <w:tabs>
          <w:tab w:pos="5040" w:val="left"/>
        </w:tabs>
      </w:pPr>
    </w:p>
    <w:p w:rsidRDefault="00655158" w:rsidP="00C742D2" w:rsidR="00655158">
      <w:pPr>
        <w:tabs>
          <w:tab w:pos="5040" w:val="left"/>
        </w:tabs>
      </w:pPr>
    </w:p>
    <w:p w:rsidRDefault="00B06E73" w:rsidP="00C742D2" w:rsidR="00B06E73">
      <w:pPr>
        <w:tabs>
          <w:tab w:pos="5040" w:val="left"/>
        </w:tabs>
      </w:pPr>
    </w:p>
    <w:p w:rsidRDefault="00B06E73" w:rsidP="00C742D2" w:rsidR="00B06E73">
      <w:pPr>
        <w:tabs>
          <w:tab w:pos="5040" w:val="left"/>
        </w:tabs>
      </w:pPr>
    </w:p>
    <w:p w:rsidRDefault="00B06E73" w:rsidP="00C742D2" w:rsidR="00B06E73">
      <w:pPr>
        <w:tabs>
          <w:tab w:pos="5040" w:val="left"/>
        </w:tabs>
      </w:pPr>
    </w:p>
    <w:p w:rsidRDefault="00655158" w:rsidP="00C742D2" w:rsidR="00655158">
      <w:pPr>
        <w:tabs>
          <w:tab w:pos="5040" w:val="left"/>
        </w:tabs>
      </w:pPr>
    </w:p>
    <w:p w:rsidRDefault="00B06E73" w:rsidP="00C742D2" w:rsidR="00B06E73">
      <w:pPr>
        <w:tabs>
          <w:tab w:pos="5040" w:val="left"/>
        </w:tabs>
      </w:pPr>
    </w:p>
    <w:p w:rsidRDefault="00B06E73" w:rsidP="00C742D2" w:rsidR="00B06E73">
      <w:pPr>
        <w:tabs>
          <w:tab w:pos="5040" w:val="left"/>
        </w:tabs>
      </w:pPr>
    </w:p>
    <w:p w:rsidRDefault="00407CA7" w:rsidP="005D26B9" w:rsidR="00B06E73">
      <w:pPr>
        <w:tabs>
          <w:tab w:pos="5040" w:val="left"/>
        </w:tabs>
        <w:jc w:val="center"/>
      </w:pPr>
      <w:r>
        <w:t>Zagreb, 01. srpnja  2019</w:t>
      </w:r>
      <w:r w:rsidR="00B06E73">
        <w:t>.g.</w:t>
      </w:r>
    </w:p>
    <w:p w:rsidRDefault="00EC47D7" w:rsidP="00950918" w:rsidR="00EC47D7">
      <w:pPr>
        <w:tabs>
          <w:tab w:pos="5040" w:val="left"/>
        </w:tabs>
        <w:jc w:val="center"/>
      </w:pPr>
    </w:p>
    <w:p w:rsidRDefault="00EC47D7" w:rsidP="00C742D2" w:rsidR="00EC47D7">
      <w:pPr>
        <w:tabs>
          <w:tab w:pos="5040" w:val="left"/>
        </w:tabs>
      </w:pPr>
    </w:p>
    <w:p w:rsidRDefault="00EC47D7" w:rsidP="00C742D2" w:rsidR="00EC47D7">
      <w:pPr>
        <w:tabs>
          <w:tab w:pos="5040" w:val="left"/>
        </w:tabs>
      </w:pPr>
    </w:p>
    <w:p w:rsidRDefault="00EC47D7" w:rsidP="00C742D2" w:rsidR="00EC47D7">
      <w:pPr>
        <w:tabs>
          <w:tab w:pos="5040" w:val="left"/>
        </w:tabs>
      </w:pPr>
    </w:p>
    <w:p w:rsidRDefault="002C5244" w:rsidP="00C742D2" w:rsidR="002C5244">
      <w:pPr>
        <w:tabs>
          <w:tab w:pos="5040" w:val="left"/>
        </w:tabs>
      </w:pPr>
    </w:p>
    <w:p w:rsidRDefault="003776B5" w:rsidP="005D26B9" w:rsidR="003776B5">
      <w:pPr>
        <w:jc w:val="both"/>
      </w:pPr>
      <w:r>
        <w:t xml:space="preserve">Rješenjem </w:t>
      </w:r>
      <w:r w:rsidR="00DB40E8">
        <w:t>Trgovačkog suda u Z</w:t>
      </w:r>
      <w:r w:rsidR="00285E7A">
        <w:t>agrebu, br. St – 2283/18  od  27. ožujka</w:t>
      </w:r>
      <w:r w:rsidR="00F66FDE">
        <w:t xml:space="preserve"> </w:t>
      </w:r>
      <w:r w:rsidR="00285E7A">
        <w:t>2019</w:t>
      </w:r>
      <w:r>
        <w:t>.g.</w:t>
      </w:r>
      <w:r w:rsidR="00F66FDE">
        <w:t xml:space="preserve"> </w:t>
      </w:r>
      <w:r w:rsidR="001A630F">
        <w:t>otvoren je  stečajni</w:t>
      </w:r>
      <w:r>
        <w:t xml:space="preserve"> pos</w:t>
      </w:r>
      <w:r w:rsidR="001A630F">
        <w:t>tupak</w:t>
      </w:r>
      <w:r w:rsidR="00285E7A">
        <w:t xml:space="preserve"> nad dužnikom LEDENICE j.</w:t>
      </w:r>
      <w:r w:rsidR="00495CAD">
        <w:t>d.o.o.</w:t>
      </w:r>
      <w:r w:rsidR="0004041D">
        <w:t xml:space="preserve"> za ugostiteljstvo, trgovinu i turistička agencija,</w:t>
      </w:r>
      <w:r w:rsidR="00285E7A">
        <w:t xml:space="preserve"> Dužica </w:t>
      </w:r>
      <w:r w:rsidR="005E2D70">
        <w:t>1</w:t>
      </w:r>
      <w:r w:rsidR="00285E7A">
        <w:t>02, Dužica, OIB: 91421052696</w:t>
      </w:r>
      <w:r>
        <w:t xml:space="preserve">. </w:t>
      </w:r>
    </w:p>
    <w:p w:rsidRDefault="001A630F" w:rsidP="001A630F" w:rsidR="003776B5">
      <w:r>
        <w:t>Istim</w:t>
      </w:r>
      <w:r w:rsidR="005D26B9">
        <w:t xml:space="preserve"> </w:t>
      </w:r>
      <w:r>
        <w:t xml:space="preserve"> rješenjem imenovana sam</w:t>
      </w:r>
      <w:r w:rsidR="00285E7A">
        <w:t xml:space="preserve"> za stečajnog upravitelja</w:t>
      </w:r>
      <w:r>
        <w:t>.</w:t>
      </w:r>
      <w:r w:rsidR="003776B5">
        <w:t xml:space="preserve"> </w:t>
      </w:r>
    </w:p>
    <w:p w:rsidRDefault="001A630F" w:rsidP="001A630F" w:rsidR="001A630F">
      <w:r>
        <w:t xml:space="preserve">Temeljem </w:t>
      </w:r>
      <w:r w:rsidR="00D811D6">
        <w:t>tog rješenja, sukladno čl. 227 SZ-a, podnosim slijedeće</w:t>
      </w:r>
    </w:p>
    <w:p w:rsidRDefault="00FC5298" w:rsidP="001A630F" w:rsidR="00FC5298"/>
    <w:p w:rsidRDefault="003776B5" w:rsidP="003776B5" w:rsidR="003776B5"/>
    <w:p w:rsidRDefault="003776B5" w:rsidP="003776B5" w:rsidR="003776B5">
      <w:pPr>
        <w:rPr>
          <w:b/>
        </w:rPr>
      </w:pPr>
      <w:r>
        <w:rPr>
          <w:b/>
        </w:rPr>
        <w:t xml:space="preserve">                                                   </w:t>
      </w:r>
      <w:r w:rsidR="005D26B9">
        <w:rPr>
          <w:b/>
        </w:rPr>
        <w:t xml:space="preserve"> </w:t>
      </w:r>
      <w:r>
        <w:rPr>
          <w:b/>
        </w:rPr>
        <w:t xml:space="preserve">   I  Z  V  J  E  Š  Ć  E</w:t>
      </w:r>
    </w:p>
    <w:p w:rsidRDefault="00D811D6" w:rsidP="003776B5" w:rsidR="00D811D6">
      <w:pPr>
        <w:rPr>
          <w:b/>
        </w:rPr>
      </w:pPr>
    </w:p>
    <w:p w:rsidRDefault="00D811D6" w:rsidP="003776B5" w:rsidR="00D811D6">
      <w:pPr>
        <w:rPr>
          <w:b/>
        </w:rPr>
      </w:pPr>
      <w:r>
        <w:rPr>
          <w:b/>
        </w:rPr>
        <w:t xml:space="preserve">                         </w:t>
      </w:r>
      <w:r w:rsidR="005D26B9">
        <w:rPr>
          <w:b/>
        </w:rPr>
        <w:t xml:space="preserve">    </w:t>
      </w:r>
      <w:r>
        <w:rPr>
          <w:b/>
        </w:rPr>
        <w:t xml:space="preserve">  O  GOSPODARSKOM  POLOŽAJU  DUŽNIKA</w:t>
      </w:r>
    </w:p>
    <w:p w:rsidRDefault="003776B5" w:rsidP="003776B5" w:rsidR="003776B5">
      <w:pPr>
        <w:rPr>
          <w:b/>
        </w:rPr>
      </w:pPr>
    </w:p>
    <w:p w:rsidRDefault="003776B5" w:rsidP="003776B5" w:rsidR="003776B5">
      <w:pPr>
        <w:rPr>
          <w:b/>
        </w:rPr>
      </w:pPr>
    </w:p>
    <w:p w:rsidRDefault="003776B5" w:rsidP="003776B5" w:rsidR="00B34D80">
      <w:r>
        <w:t>Prijedlog za otvaranje  stečajnog po</w:t>
      </w:r>
      <w:r w:rsidR="00F66FDE">
        <w:t>s</w:t>
      </w:r>
      <w:r w:rsidR="00C70656">
        <w:t>tupka nad dužnikom LEDENICE</w:t>
      </w:r>
      <w:r w:rsidR="0015021F">
        <w:t xml:space="preserve">  </w:t>
      </w:r>
      <w:r w:rsidR="00C70656">
        <w:t>j.d.o.o., Dužica 102, Dužica, OIB: 91421052696</w:t>
      </w:r>
      <w:r w:rsidR="002F3878">
        <w:t>,</w:t>
      </w:r>
      <w:r w:rsidR="0015021F">
        <w:t xml:space="preserve"> podnijela je Financi</w:t>
      </w:r>
      <w:r w:rsidR="00B34D80">
        <w:t>jska age</w:t>
      </w:r>
      <w:r w:rsidR="00C70656">
        <w:t>ncija temeljem čl. 429</w:t>
      </w:r>
      <w:r w:rsidR="00B34D80">
        <w:t xml:space="preserve">  st.1.</w:t>
      </w:r>
    </w:p>
    <w:p w:rsidRDefault="00B34D80" w:rsidP="003776B5" w:rsidR="003776B5">
      <w:r>
        <w:t xml:space="preserve"> SZ-a ( NN 71/15</w:t>
      </w:r>
      <w:r w:rsidR="00C70656">
        <w:t xml:space="preserve"> i 104/17</w:t>
      </w:r>
      <w:r>
        <w:t xml:space="preserve"> ).</w:t>
      </w:r>
    </w:p>
    <w:p w:rsidRDefault="00B34D80" w:rsidP="003776B5" w:rsidR="00DC612F">
      <w:r>
        <w:t>Rješenjem Trgov</w:t>
      </w:r>
      <w:r w:rsidR="00C70656">
        <w:t>ačkog suda u Zagrebu, dana 21. rujna 2018</w:t>
      </w:r>
      <w:r w:rsidR="00605D94">
        <w:t>.g. pokrenut je prethodni</w:t>
      </w:r>
      <w:r w:rsidR="00DC612F">
        <w:t xml:space="preserve"> postup</w:t>
      </w:r>
      <w:r w:rsidR="00605D94">
        <w:t xml:space="preserve">ak  u kojem je utvrđeno </w:t>
      </w:r>
      <w:r w:rsidR="00DC612F">
        <w:t xml:space="preserve"> da postoji  stečajni razlog nesposobnosti za pla</w:t>
      </w:r>
      <w:r w:rsidR="00C70656">
        <w:t xml:space="preserve">ćanje u smislu čl. 6 st. </w:t>
      </w:r>
      <w:r w:rsidR="00605D94">
        <w:t xml:space="preserve"> 4 </w:t>
      </w:r>
      <w:r w:rsidR="003E20E1">
        <w:t xml:space="preserve"> SZ-a, </w:t>
      </w:r>
      <w:r w:rsidR="00605D94">
        <w:t>p</w:t>
      </w:r>
      <w:r w:rsidR="003E20E1">
        <w:t>a</w:t>
      </w:r>
      <w:r w:rsidR="00605D94">
        <w:t xml:space="preserve"> je  temeljem istog  članka, a u vezi sa  čl. 128  i  129  SZ –a  doneseno rješenje o  otvaranju stečajnog postupka nad ovim dužnikom.</w:t>
      </w:r>
    </w:p>
    <w:p w:rsidRDefault="007B0E1F" w:rsidP="003776B5" w:rsidR="007B0E1F"/>
    <w:p w:rsidRDefault="003776B5" w:rsidP="003776B5" w:rsidR="003776B5">
      <w:r>
        <w:t xml:space="preserve"> </w:t>
      </w:r>
    </w:p>
    <w:p w:rsidRDefault="005174EE" w:rsidP="003776B5" w:rsidR="003776B5">
      <w:pPr>
        <w:rPr>
          <w:b/>
        </w:rPr>
      </w:pPr>
      <w:r>
        <w:rPr>
          <w:b/>
        </w:rPr>
        <w:t>OSNIVANJE  DRUŠTVA  I  DJELATNOST</w:t>
      </w:r>
    </w:p>
    <w:p w:rsidRDefault="00A12211" w:rsidP="003776B5" w:rsidR="00A12211">
      <w:pPr>
        <w:rPr>
          <w:b/>
        </w:rPr>
      </w:pPr>
    </w:p>
    <w:p w:rsidRDefault="00110C4A" w:rsidP="003776B5" w:rsidR="002B2004">
      <w:r>
        <w:t xml:space="preserve">Jednostavno društvo s ograničenom odgovornošću </w:t>
      </w:r>
      <w:r w:rsidR="0004041D">
        <w:t>LEDENICE  j.d.o.o. za ugostiteljstvo, trgovinu i turistička agencija,</w:t>
      </w:r>
      <w:r w:rsidR="00172CBE">
        <w:t xml:space="preserve"> </w:t>
      </w:r>
      <w:r w:rsidR="00A12211">
        <w:t>osnova</w:t>
      </w:r>
      <w:r>
        <w:t>la je 2012.</w:t>
      </w:r>
      <w:r w:rsidR="00A12211">
        <w:t>g.</w:t>
      </w:r>
      <w:r w:rsidR="00172CBE">
        <w:t xml:space="preserve"> Nada  Piškor, koja je bila i o</w:t>
      </w:r>
      <w:r w:rsidR="002B2004">
        <w:t>soba ovlaštena za zastupanje, direktor</w:t>
      </w:r>
      <w:r w:rsidR="00172CBE">
        <w:t xml:space="preserve"> -</w:t>
      </w:r>
      <w:r w:rsidR="002B2004">
        <w:t xml:space="preserve"> u vrijeme otv</w:t>
      </w:r>
      <w:r>
        <w:t>aranja stečaja</w:t>
      </w:r>
      <w:r w:rsidR="00172CBE">
        <w:t xml:space="preserve">. </w:t>
      </w:r>
    </w:p>
    <w:p w:rsidRDefault="003E20E1" w:rsidP="003776B5" w:rsidR="00A12211">
      <w:r>
        <w:t>Sjedište društva</w:t>
      </w:r>
      <w:r w:rsidR="002B2004">
        <w:t xml:space="preserve"> </w:t>
      </w:r>
      <w:r w:rsidR="00110C4A">
        <w:t>je na adresi: Dužica 102, Dužica</w:t>
      </w:r>
      <w:r>
        <w:t>.</w:t>
      </w:r>
      <w:r w:rsidR="00A12211">
        <w:t>Temeljni k</w:t>
      </w:r>
      <w:r w:rsidR="00110C4A">
        <w:t>apital  je  1</w:t>
      </w:r>
      <w:r w:rsidR="002B2004">
        <w:t xml:space="preserve">0,00 kn. </w:t>
      </w:r>
    </w:p>
    <w:p w:rsidRDefault="007B0E1F" w:rsidP="003776B5" w:rsidR="007B0E1F" w:rsidRPr="00A12211"/>
    <w:p w:rsidRDefault="003776B5" w:rsidP="003776B5" w:rsidR="003776B5"/>
    <w:p w:rsidRDefault="00A12211" w:rsidP="003776B5" w:rsidR="003776B5">
      <w:pPr>
        <w:rPr>
          <w:b/>
        </w:rPr>
      </w:pPr>
      <w:r>
        <w:rPr>
          <w:b/>
        </w:rPr>
        <w:t>TIJEK  STEČAJNOG  POSTUPKA</w:t>
      </w:r>
    </w:p>
    <w:p w:rsidRDefault="00A12211" w:rsidP="003776B5" w:rsidR="00A12211">
      <w:pPr>
        <w:rPr>
          <w:b/>
        </w:rPr>
      </w:pPr>
    </w:p>
    <w:p w:rsidRDefault="00A12211" w:rsidP="003776B5" w:rsidR="00A12211">
      <w:r w:rsidRPr="00A12211">
        <w:t>Nakon otvaranja stečajnog postupka obavila sam slijedeće:</w:t>
      </w:r>
    </w:p>
    <w:p w:rsidRDefault="00A12211" w:rsidP="003776B5" w:rsidR="00A12211">
      <w:r>
        <w:t>- dala izraditi žig</w:t>
      </w:r>
    </w:p>
    <w:p w:rsidRDefault="00A12211" w:rsidP="003776B5" w:rsidR="00A12211">
      <w:r>
        <w:t>- pribavila obavijest o razvrstavanju poslovnog subjekta u NKD-u</w:t>
      </w:r>
    </w:p>
    <w:p w:rsidRDefault="00A12211" w:rsidP="003776B5" w:rsidR="00A12211">
      <w:r>
        <w:t>- pozvala odgovornu osobu ( direktora )</w:t>
      </w:r>
    </w:p>
    <w:p w:rsidRDefault="00A12211" w:rsidP="003776B5" w:rsidR="00A12211">
      <w:r>
        <w:t>- pribavila podatak o broju zaposlenih od HZMO</w:t>
      </w:r>
    </w:p>
    <w:p w:rsidRDefault="002B2004" w:rsidP="003776B5" w:rsidR="001A53CF">
      <w:r>
        <w:t>-</w:t>
      </w:r>
      <w:r w:rsidR="001A53CF">
        <w:t xml:space="preserve"> pribavila podatak o imovini ( nekretnine ) od Državne geodetske uprave</w:t>
      </w:r>
    </w:p>
    <w:p w:rsidRDefault="001A53CF" w:rsidP="003776B5" w:rsidR="0063291E">
      <w:r>
        <w:t>- pribavila podatak o vlasništ</w:t>
      </w:r>
      <w:r w:rsidR="00343394">
        <w:t>vu vozila od  STP „ AUTOKLUB  SIGET“</w:t>
      </w:r>
    </w:p>
    <w:p w:rsidRDefault="0047248C" w:rsidP="003776B5" w:rsidR="0047248C">
      <w:r>
        <w:t>- pribavila podatak od Hrvatske agencije za civilno zrakoplovstvo</w:t>
      </w:r>
    </w:p>
    <w:p w:rsidRDefault="0047248C" w:rsidP="003776B5" w:rsidR="0047248C">
      <w:r>
        <w:t>- pribavila podatak od Ministarstva mora, prometa i infrastrukture</w:t>
      </w:r>
    </w:p>
    <w:p w:rsidRDefault="0047248C" w:rsidP="003776B5" w:rsidR="0047248C">
      <w:r>
        <w:t>- pribavila podatak od Središnjeg depozitarnog klirinškog društva ( putem telefona )</w:t>
      </w:r>
    </w:p>
    <w:p w:rsidRDefault="0063291E" w:rsidP="003776B5" w:rsidR="0063291E">
      <w:r>
        <w:t>- sačinila popis vjerovnika</w:t>
      </w:r>
    </w:p>
    <w:p w:rsidRDefault="0063291E" w:rsidP="003776B5" w:rsidR="0063291E">
      <w:r>
        <w:t>- sačinila popis imovine i obveza</w:t>
      </w:r>
    </w:p>
    <w:p w:rsidRDefault="0063291E" w:rsidP="003776B5" w:rsidR="0063291E">
      <w:r>
        <w:t>- ispitala prijavljene tražbine vjerovnika</w:t>
      </w:r>
    </w:p>
    <w:p w:rsidRDefault="0063291E" w:rsidP="003776B5" w:rsidR="00571353">
      <w:r>
        <w:t>- sastavila tablice vjerovnika</w:t>
      </w:r>
      <w:r w:rsidR="00FC5298">
        <w:t xml:space="preserve">                                                                                                               </w:t>
      </w:r>
      <w:r w:rsidR="00571353">
        <w:t xml:space="preserve">    </w:t>
      </w:r>
      <w:r w:rsidR="00A26A0B">
        <w:t xml:space="preserve"> </w:t>
      </w:r>
      <w:r w:rsidR="00571353">
        <w:t xml:space="preserve"> </w:t>
      </w:r>
      <w:r w:rsidR="00FC5298">
        <w:t xml:space="preserve">                                              </w:t>
      </w:r>
    </w:p>
    <w:p w:rsidRDefault="00FC5298" w:rsidP="003776B5" w:rsidR="00FC5298" w:rsidRPr="00A12211"/>
    <w:p w:rsidRDefault="0047248C" w:rsidP="003776B5" w:rsidR="003776B5">
      <w:r>
        <w:t xml:space="preserve">                                                                                                                                                    1.</w:t>
      </w:r>
    </w:p>
    <w:p w:rsidRDefault="00FC5298" w:rsidP="003776B5" w:rsidR="00FC5298">
      <w:pPr>
        <w:rPr>
          <w:b/>
        </w:rPr>
      </w:pPr>
      <w:r>
        <w:rPr>
          <w:b/>
        </w:rPr>
        <w:lastRenderedPageBreak/>
        <w:t xml:space="preserve">                                                                                                                                                                                                            </w:t>
      </w:r>
    </w:p>
    <w:p w:rsidRDefault="00FC5298" w:rsidP="003776B5" w:rsidR="00FC5298">
      <w:pPr>
        <w:rPr>
          <w:b/>
        </w:rPr>
      </w:pPr>
      <w:r>
        <w:rPr>
          <w:b/>
        </w:rPr>
        <w:t xml:space="preserve">                                                                                                                   </w:t>
      </w:r>
      <w:r w:rsidR="0047248C">
        <w:rPr>
          <w:b/>
        </w:rPr>
        <w:t xml:space="preserve">                              </w:t>
      </w:r>
    </w:p>
    <w:p w:rsidRDefault="00FC5298" w:rsidP="003776B5" w:rsidR="00FC5298">
      <w:pPr>
        <w:rPr>
          <w:b/>
        </w:rPr>
      </w:pPr>
    </w:p>
    <w:p w:rsidRDefault="003776B5" w:rsidP="003776B5" w:rsidR="003776B5" w:rsidRPr="001D7053">
      <w:pPr>
        <w:rPr>
          <w:b/>
        </w:rPr>
      </w:pPr>
      <w:r w:rsidRPr="001D7053">
        <w:rPr>
          <w:b/>
        </w:rPr>
        <w:t>POSLOVANJE  DUŽNIKA</w:t>
      </w:r>
    </w:p>
    <w:p w:rsidRDefault="003B23B4" w:rsidP="003776B5" w:rsidR="003B23B4"/>
    <w:p w:rsidRDefault="0060342B" w:rsidP="00172CBE" w:rsidR="003776B5">
      <w:r>
        <w:t>Osno</w:t>
      </w:r>
      <w:r w:rsidR="004D0648">
        <w:t xml:space="preserve">vna djelatnost društva </w:t>
      </w:r>
      <w:r>
        <w:t xml:space="preserve"> bila je </w:t>
      </w:r>
      <w:r w:rsidR="00172CBE">
        <w:t>priprema i usluživanje hrane.</w:t>
      </w:r>
    </w:p>
    <w:p w:rsidRDefault="006D6F51" w:rsidP="003776B5" w:rsidR="006D6F51"/>
    <w:p w:rsidRDefault="007B0E1F" w:rsidP="003776B5" w:rsidR="00983402">
      <w:r>
        <w:t xml:space="preserve">                                                                                                                                                  </w:t>
      </w:r>
      <w:r w:rsidR="00932627">
        <w:t xml:space="preserve"> </w:t>
      </w:r>
      <w:r w:rsidR="00571353">
        <w:t xml:space="preserve"> </w:t>
      </w:r>
      <w:r w:rsidR="00786713">
        <w:t xml:space="preserve">                                                                  </w:t>
      </w:r>
      <w:r w:rsidR="000C5719">
        <w:t xml:space="preserve">                                                                               </w:t>
      </w:r>
      <w:r w:rsidR="00D50179">
        <w:t xml:space="preserve"> </w:t>
      </w:r>
    </w:p>
    <w:p w:rsidRDefault="00B41D24" w:rsidP="00B41D24" w:rsidR="00FF6161">
      <w:pPr>
        <w:rPr>
          <w:b/>
        </w:rPr>
      </w:pPr>
      <w:r w:rsidRPr="00310085">
        <w:rPr>
          <w:b/>
        </w:rPr>
        <w:t xml:space="preserve">POSLOVNE  </w:t>
      </w:r>
      <w:r w:rsidR="00A04215">
        <w:rPr>
          <w:b/>
        </w:rPr>
        <w:t>K</w:t>
      </w:r>
      <w:r w:rsidRPr="00310085">
        <w:rPr>
          <w:b/>
        </w:rPr>
        <w:t>NJIGE  I  DOKUMENTACIJA</w:t>
      </w:r>
    </w:p>
    <w:p w:rsidRDefault="00FF6161" w:rsidP="00B41D24" w:rsidR="00FF6161" w:rsidRPr="00310085">
      <w:pPr>
        <w:rPr>
          <w:b/>
        </w:rPr>
      </w:pPr>
    </w:p>
    <w:p w:rsidRDefault="00B41D24" w:rsidP="00B41D24" w:rsidR="00B41D24">
      <w:r w:rsidRPr="00310085">
        <w:t xml:space="preserve">Od odgovorne osobe </w:t>
      </w:r>
      <w:r>
        <w:t>d</w:t>
      </w:r>
      <w:r w:rsidRPr="00310085">
        <w:t xml:space="preserve">užnika </w:t>
      </w:r>
      <w:r w:rsidR="00172CBE">
        <w:t>nisam dobila knjigovodstvenu dokumentaciju pa sam pregledala GFI za 2017.g. koja su predana Financijskoj agenciji 29.06.2018.</w:t>
      </w:r>
    </w:p>
    <w:p w:rsidRDefault="00FF6161" w:rsidP="00B41D24" w:rsidR="00FF6161" w:rsidRPr="00310085"/>
    <w:p w:rsidRDefault="00172CBE" w:rsidP="00B41D24" w:rsidR="00B41D24">
      <w:pPr>
        <w:ind w:firstLine="708"/>
      </w:pPr>
      <w:r>
        <w:t>Iz  tih  izvješća</w:t>
      </w:r>
      <w:r w:rsidR="00B41D24" w:rsidRPr="00310085">
        <w:t xml:space="preserve"> vidljivo je da je dužnik u 2017</w:t>
      </w:r>
      <w:r w:rsidR="005465C0">
        <w:t>.</w:t>
      </w:r>
      <w:r w:rsidR="00B41D24" w:rsidRPr="00310085">
        <w:t xml:space="preserve"> godini ostvario  ukupne prihode</w:t>
      </w:r>
      <w:r>
        <w:t xml:space="preserve"> </w:t>
      </w:r>
      <w:r w:rsidR="00B41D24" w:rsidRPr="00310085">
        <w:t xml:space="preserve"> u iznosu od</w:t>
      </w:r>
      <w:r w:rsidR="00FF6161">
        <w:t xml:space="preserve"> </w:t>
      </w:r>
      <w:r>
        <w:t xml:space="preserve"> 76.759</w:t>
      </w:r>
      <w:r w:rsidR="00B41D24" w:rsidRPr="00310085">
        <w:t>,00 kn,</w:t>
      </w:r>
      <w:r>
        <w:t xml:space="preserve"> a ukupne rashode u iznosu od 67.844</w:t>
      </w:r>
      <w:r w:rsidR="00BC4995">
        <w:t>,00 kn, te ostvario dobit  od 7.821</w:t>
      </w:r>
      <w:r w:rsidR="00B41D24" w:rsidRPr="00310085">
        <w:t>,00 kn.</w:t>
      </w:r>
    </w:p>
    <w:p w:rsidRDefault="00FF6161" w:rsidP="00B41D24" w:rsidR="00FF6161" w:rsidRPr="00310085">
      <w:pPr>
        <w:ind w:firstLine="708"/>
      </w:pPr>
    </w:p>
    <w:p w:rsidRDefault="00B41D24" w:rsidP="00B41D24" w:rsidR="00B41D24">
      <w:pPr>
        <w:rPr>
          <w:b/>
        </w:rPr>
      </w:pPr>
      <w:r w:rsidRPr="00310085">
        <w:rPr>
          <w:b/>
        </w:rPr>
        <w:t>IMOVINA  DUŽNIKA</w:t>
      </w:r>
    </w:p>
    <w:p w:rsidRDefault="00FF6161" w:rsidP="00B41D24" w:rsidR="00FF6161" w:rsidRPr="00310085">
      <w:pPr>
        <w:rPr>
          <w:b/>
        </w:rPr>
      </w:pPr>
    </w:p>
    <w:p w:rsidRDefault="00B41D24" w:rsidP="00B41D24" w:rsidR="00B41D24" w:rsidRPr="00310085">
      <w:r w:rsidRPr="00310085">
        <w:t xml:space="preserve">U </w:t>
      </w:r>
      <w:r w:rsidR="00BC4995">
        <w:t xml:space="preserve"> financijskim izvješćima za 2017.g., dužnik je  iskazao kratkotrajnu imovinu</w:t>
      </w:r>
      <w:r w:rsidRPr="00310085">
        <w:t xml:space="preserve"> u iznosu od </w:t>
      </w:r>
      <w:r w:rsidR="00BC4995" w:rsidRPr="00BB40AF">
        <w:t>109.531</w:t>
      </w:r>
      <w:r w:rsidRPr="00BB40AF">
        <w:t>,00 kn,</w:t>
      </w:r>
      <w:r w:rsidRPr="00310085">
        <w:t xml:space="preserve"> a sastoji se od:</w:t>
      </w:r>
    </w:p>
    <w:p w:rsidRDefault="00B41D24" w:rsidP="00B41D24" w:rsidR="00B41D24">
      <w:r w:rsidRPr="00310085">
        <w:t xml:space="preserve">- potraživanja od kupaca u iznosu od     </w:t>
      </w:r>
      <w:r>
        <w:t xml:space="preserve">  </w:t>
      </w:r>
      <w:r w:rsidR="00BC4995">
        <w:t xml:space="preserve">         1.954</w:t>
      </w:r>
      <w:r w:rsidRPr="00310085">
        <w:t>,00 kn</w:t>
      </w:r>
    </w:p>
    <w:p w:rsidRDefault="00BC4995" w:rsidP="00B41D24" w:rsidR="00BC4995">
      <w:r>
        <w:t>- danih zajmova vlasniku                                 93.600,00 kn</w:t>
      </w:r>
    </w:p>
    <w:p w:rsidRDefault="00BC4995" w:rsidP="00B41D24" w:rsidR="00BC4995" w:rsidRPr="00310085">
      <w:r>
        <w:t>-  novac                                                            13.977,00 kn</w:t>
      </w:r>
    </w:p>
    <w:p w:rsidRDefault="006D6F51" w:rsidP="00B41D24" w:rsidR="006D6F51" w:rsidRPr="007B1B82"/>
    <w:p w:rsidRDefault="00EF2F15" w:rsidP="00B41D24" w:rsidR="007846D3">
      <w:r w:rsidRPr="00EF2F15">
        <w:t>U vezi potraživanja</w:t>
      </w:r>
      <w:r>
        <w:t xml:space="preserve">  od kupac</w:t>
      </w:r>
      <w:r w:rsidR="009F22BB">
        <w:t xml:space="preserve">a, s obzirom da ne raspolažem </w:t>
      </w:r>
      <w:r>
        <w:t xml:space="preserve"> knjigovodstveno – financijskom  poslovnom dokumentacijom dužnika, ne mogu provjeriti</w:t>
      </w:r>
      <w:r w:rsidR="009F22BB">
        <w:t xml:space="preserve"> o kojim kupcima se radi, niti</w:t>
      </w:r>
      <w:r>
        <w:t xml:space="preserve"> osnovano</w:t>
      </w:r>
      <w:r w:rsidR="009F22BB">
        <w:t xml:space="preserve">st </w:t>
      </w:r>
      <w:r w:rsidR="00BC4995">
        <w:t xml:space="preserve"> tih potraživanja i mogućnost njihovog unovčenja.</w:t>
      </w:r>
    </w:p>
    <w:p w:rsidRDefault="00FC7472" w:rsidP="00B41D24" w:rsidR="009B593B">
      <w:r>
        <w:t>U vezi zajma danog vlasniku nisam dobila ugovor o zajmu pa za sada ne znam kada je društvo dalo  zajam i  da li postoji m</w:t>
      </w:r>
      <w:r w:rsidR="009B593B">
        <w:t>ogućnost za njegovu realizaciju.</w:t>
      </w:r>
    </w:p>
    <w:p w:rsidRDefault="0047248C" w:rsidP="00B41D24" w:rsidR="0047248C"/>
    <w:p w:rsidRDefault="0047248C" w:rsidP="0047248C" w:rsidR="0047248C">
      <w:r>
        <w:t>Iz podataka koje sam pribavila od  nadležnih ureda i institucija proizlazi da društvo nema u vlasništvu zrakoplov, da nije upisan kao vlasnik niti jednog broda, brodice, jahte, čamca, plutajućeg objekta, nepomičnog odobalnog objekta, broda u gradnji, plutajućeg objekta u gradnji, niti nepomičnog odobalnog objekta u gradnji, a nije niti vlasnik vrijednosnih papira.</w:t>
      </w:r>
    </w:p>
    <w:p w:rsidRDefault="00AA340E" w:rsidP="00B41D24" w:rsidR="00AA340E"/>
    <w:p w:rsidRDefault="009B593B" w:rsidP="00FC52B4" w:rsidR="00FC52B4">
      <w:r>
        <w:t xml:space="preserve">Iz  podataka dobivenih od </w:t>
      </w:r>
      <w:r w:rsidR="00AA340E">
        <w:t xml:space="preserve"> STP „ AUTOKLUB  SIGET „ proizlazi da društvo ima u vlasništvu vozilo</w:t>
      </w:r>
      <w:r w:rsidR="00FC52B4">
        <w:t>:</w:t>
      </w:r>
    </w:p>
    <w:p w:rsidRDefault="00FC52B4" w:rsidP="00FC52B4" w:rsidR="00FC7472" w:rsidRPr="00EF2F15">
      <w:r>
        <w:t xml:space="preserve">   </w:t>
      </w:r>
      <w:r w:rsidR="00AA340E">
        <w:t xml:space="preserve"> </w:t>
      </w:r>
      <w:r>
        <w:t xml:space="preserve"> - M1, marka BMW </w:t>
      </w:r>
      <w:r w:rsidR="00AA340E">
        <w:t xml:space="preserve"> SERIJA  3  318 I, god. </w:t>
      </w:r>
      <w:r>
        <w:t>p</w:t>
      </w:r>
      <w:r w:rsidR="00AA340E">
        <w:t>roizvodnje 2001,</w:t>
      </w:r>
      <w:r>
        <w:t xml:space="preserve"> </w:t>
      </w:r>
      <w:r w:rsidR="00AA340E">
        <w:t xml:space="preserve"> </w:t>
      </w:r>
      <w:r>
        <w:t xml:space="preserve">                                                                              </w:t>
      </w:r>
      <w:r w:rsidR="00AA340E">
        <w:t xml:space="preserve"> </w:t>
      </w:r>
      <w:r>
        <w:t xml:space="preserve">                                       </w:t>
      </w:r>
      <w:r w:rsidR="00AA340E">
        <w:t xml:space="preserve"> </w:t>
      </w:r>
      <w:r w:rsidR="00FC7472">
        <w:t xml:space="preserve"> </w:t>
      </w:r>
    </w:p>
    <w:p w:rsidRDefault="009B593B" w:rsidP="00B41D24" w:rsidR="007846D3">
      <w:r>
        <w:t xml:space="preserve"> </w:t>
      </w:r>
      <w:r w:rsidR="00FC52B4">
        <w:t xml:space="preserve">      br. šasije WBAAU51030KN01051, reg. oznaka SK750GV</w:t>
      </w:r>
    </w:p>
    <w:p w:rsidRDefault="00B837E9" w:rsidP="00B41D24" w:rsidR="009F22BB">
      <w:r>
        <w:t>Nije  evidentirano ograničenje</w:t>
      </w:r>
      <w:r w:rsidR="009F22BB">
        <w:t xml:space="preserve"> raspolaganja.</w:t>
      </w:r>
    </w:p>
    <w:p w:rsidRDefault="00FC52B4" w:rsidP="00B41D24" w:rsidR="00FC52B4"/>
    <w:p w:rsidRDefault="00FC52B4" w:rsidP="00B41D24" w:rsidR="00B837E9">
      <w:r>
        <w:t>Direktori</w:t>
      </w:r>
      <w:r w:rsidR="00291071">
        <w:t>cu društva, Nadu Piškor, pozvala sam dopisom dana 06.04.2019. Nije se odazvala pa sam otišla na adresu sjedišta društva. Nakon razgovora sa nekolicinom osoba iz susjedstva, uspjela sam se sastati sa navedenom. Istakla je da je točno da postoji automobil o kojem sam pribavila podatke, ali da ga je u međuvremenu odjavila i odvezla u jedno selo jer nije u voznom stanju.</w:t>
      </w:r>
    </w:p>
    <w:p w:rsidRDefault="00B837E9" w:rsidP="00B41D24" w:rsidR="00B837E9"/>
    <w:p w:rsidRDefault="00B837E9" w:rsidP="00B41D24" w:rsidR="00B837E9"/>
    <w:p w:rsidRDefault="00B837E9" w:rsidP="00B41D24" w:rsidR="00B837E9">
      <w:r>
        <w:t xml:space="preserve">                                                                                                                                                  2.</w:t>
      </w:r>
    </w:p>
    <w:p w:rsidRDefault="00B837E9" w:rsidP="00B41D24" w:rsidR="00B837E9"/>
    <w:p w:rsidRDefault="00B837E9" w:rsidP="00B41D24" w:rsidR="00B837E9"/>
    <w:p w:rsidRDefault="00291071" w:rsidP="00B41D24" w:rsidR="00291071">
      <w:r>
        <w:t xml:space="preserve"> S obzirom da sam ustrajala da vidim automobil i da  vještak izvrši procjenu vrijednosti, direktorica je obećala da će prevesti isti na adresu sje</w:t>
      </w:r>
      <w:r w:rsidR="00BB40AF">
        <w:t>d</w:t>
      </w:r>
      <w:r>
        <w:t>išta i o tome me izvjestiti.</w:t>
      </w:r>
    </w:p>
    <w:p w:rsidRDefault="00B837E9" w:rsidP="00B41D24" w:rsidR="00291071">
      <w:r>
        <w:t>Dana  26.06.2019.g., nakon nekoliko telefonskih požurnica, izvještena sam da je automobil dovezen na adresu sjedišta pa sam sa vještakom dogovorila  pregledanje i procjenu vozila za    03.07.2019.g.</w:t>
      </w:r>
    </w:p>
    <w:p w:rsidRDefault="00291071" w:rsidP="00B41D24" w:rsidR="00291071"/>
    <w:p w:rsidRDefault="0047248C" w:rsidP="00B41D24" w:rsidR="0047248C" w:rsidRPr="00F37F80">
      <w:r>
        <w:t xml:space="preserve">                                                                                                                     </w:t>
      </w:r>
      <w:r w:rsidR="00B837E9">
        <w:t xml:space="preserve">                              </w:t>
      </w:r>
    </w:p>
    <w:p w:rsidRDefault="00B41D24" w:rsidP="00B41D24" w:rsidR="00B41D24">
      <w:pPr>
        <w:rPr>
          <w:b/>
        </w:rPr>
      </w:pPr>
      <w:r w:rsidRPr="00310085">
        <w:rPr>
          <w:b/>
        </w:rPr>
        <w:t>OBVEZE  DUŽNIKA</w:t>
      </w:r>
    </w:p>
    <w:p w:rsidRDefault="006D6F51" w:rsidP="00B41D24" w:rsidR="006D6F51" w:rsidRPr="00310085">
      <w:pPr>
        <w:rPr>
          <w:b/>
        </w:rPr>
      </w:pPr>
    </w:p>
    <w:p w:rsidRDefault="00B41D24" w:rsidP="00147E51" w:rsidR="009C36F5">
      <w:r w:rsidRPr="00310085">
        <w:t>U</w:t>
      </w:r>
      <w:r w:rsidR="00F321E5">
        <w:t xml:space="preserve">  financijskim izvješćima za </w:t>
      </w:r>
      <w:r w:rsidRPr="00310085">
        <w:t>2017</w:t>
      </w:r>
      <w:r w:rsidR="00F321E5">
        <w:t xml:space="preserve">. godinu, </w:t>
      </w:r>
      <w:r w:rsidR="000C167D">
        <w:t>dužnik je iskazao</w:t>
      </w:r>
    </w:p>
    <w:p w:rsidRDefault="00147E51" w:rsidP="00147E51" w:rsidR="00147E51" w:rsidRPr="00310085"/>
    <w:p w:rsidRDefault="00147E51" w:rsidP="00B41D24" w:rsidR="00B41D24" w:rsidRPr="00310085">
      <w:r>
        <w:t xml:space="preserve">           kratkoročne obveze u iznosu od   67.917,26</w:t>
      </w:r>
      <w:r w:rsidR="006D6F51">
        <w:t xml:space="preserve"> kn</w:t>
      </w:r>
      <w:r>
        <w:t>, a koje se sastoje od</w:t>
      </w:r>
    </w:p>
    <w:p w:rsidRDefault="00B41D24" w:rsidP="00B41D24" w:rsidR="00B41D24" w:rsidRPr="00310085">
      <w:r>
        <w:t xml:space="preserve">         </w:t>
      </w:r>
      <w:r w:rsidR="006D6F51">
        <w:t xml:space="preserve">  </w:t>
      </w:r>
      <w:r w:rsidR="00147E51">
        <w:t xml:space="preserve">       -</w:t>
      </w:r>
      <w:r>
        <w:t xml:space="preserve"> </w:t>
      </w:r>
      <w:r w:rsidR="00147E51">
        <w:t xml:space="preserve">obvza prema banci </w:t>
      </w:r>
      <w:r w:rsidRPr="00310085">
        <w:t xml:space="preserve">   </w:t>
      </w:r>
      <w:r>
        <w:t xml:space="preserve"> </w:t>
      </w:r>
      <w:r w:rsidR="00147E51">
        <w:t xml:space="preserve">                         34.850</w:t>
      </w:r>
      <w:r w:rsidRPr="00310085">
        <w:t>,00 kn</w:t>
      </w:r>
    </w:p>
    <w:p w:rsidRDefault="00B41D24" w:rsidP="00B41D24" w:rsidR="00B41D24">
      <w:r>
        <w:t xml:space="preserve">        </w:t>
      </w:r>
      <w:r w:rsidR="006D6F51">
        <w:t xml:space="preserve">   </w:t>
      </w:r>
      <w:r>
        <w:t xml:space="preserve"> </w:t>
      </w:r>
      <w:r w:rsidR="00147E51">
        <w:t xml:space="preserve">      - obveze prema zaposlenima</w:t>
      </w:r>
      <w:r w:rsidRPr="00310085">
        <w:t xml:space="preserve">             </w:t>
      </w:r>
      <w:r w:rsidR="006D6F51">
        <w:t xml:space="preserve">  </w:t>
      </w:r>
      <w:r>
        <w:t xml:space="preserve"> </w:t>
      </w:r>
      <w:r w:rsidR="00147E51">
        <w:t xml:space="preserve">   2.328</w:t>
      </w:r>
      <w:r w:rsidRPr="00310085">
        <w:t>,00 kn</w:t>
      </w:r>
    </w:p>
    <w:p w:rsidRDefault="00147E51" w:rsidP="00B41D24" w:rsidR="006D6F51">
      <w:r>
        <w:t xml:space="preserve">                  - obveze za poreze i doprinose              15.786,00 kn</w:t>
      </w:r>
    </w:p>
    <w:p w:rsidRDefault="00147E51" w:rsidP="00B41D24" w:rsidR="00147E51">
      <w:r>
        <w:t xml:space="preserve">                  - ostale obveze                                       14.953,26 kn</w:t>
      </w:r>
    </w:p>
    <w:p w:rsidRDefault="002B7D76" w:rsidP="00B41D24" w:rsidR="002B7D76"/>
    <w:p w:rsidRDefault="006A395E" w:rsidP="00B41D24" w:rsidR="006A395E"/>
    <w:p w:rsidRDefault="00B41D24" w:rsidP="00B41D24" w:rsidR="00B41D24"/>
    <w:p w:rsidRDefault="00B41D24" w:rsidP="00B41D24" w:rsidR="00B41D24">
      <w:pPr>
        <w:rPr>
          <w:b/>
        </w:rPr>
      </w:pPr>
      <w:r w:rsidRPr="00310085">
        <w:rPr>
          <w:b/>
        </w:rPr>
        <w:t>ZAPOSLENI  DJELATNICI</w:t>
      </w:r>
    </w:p>
    <w:p w:rsidRDefault="00B837E9" w:rsidP="00B41D24" w:rsidR="00B837E9"/>
    <w:p w:rsidRDefault="003D73E8" w:rsidP="00B41D24" w:rsidR="00B41D24">
      <w:r>
        <w:t>Prema podacima Hrvatskog zavoda za mirovinsko osiguranje, Područne službe u Sisku, kod dužnika je i dalje prijavljena Nada Piškor ( direktor društva )</w:t>
      </w:r>
      <w:r w:rsidR="00B41D24">
        <w:t>.</w:t>
      </w:r>
    </w:p>
    <w:p w:rsidRDefault="002B7D76" w:rsidP="00B41D24" w:rsidR="002B7D76"/>
    <w:p w:rsidRDefault="002B7D76" w:rsidP="00B41D24" w:rsidR="002B7D76"/>
    <w:p w:rsidRDefault="009C36F5" w:rsidP="00B41D24" w:rsidR="009C36F5"/>
    <w:p w:rsidRDefault="00B41D24" w:rsidP="00B41D24" w:rsidR="00B41D24"/>
    <w:p w:rsidRDefault="00B41D24" w:rsidP="00B41D24" w:rsidR="00B41D24">
      <w:pPr>
        <w:rPr>
          <w:b/>
        </w:rPr>
      </w:pPr>
      <w:r w:rsidRPr="00310085">
        <w:rPr>
          <w:b/>
        </w:rPr>
        <w:t xml:space="preserve">PROCJENA  TROŠKOVA </w:t>
      </w:r>
      <w:r>
        <w:rPr>
          <w:b/>
        </w:rPr>
        <w:t xml:space="preserve"> </w:t>
      </w:r>
      <w:r w:rsidRPr="00310085">
        <w:rPr>
          <w:b/>
        </w:rPr>
        <w:t>STEČAJNOG  POSTUPKA</w:t>
      </w:r>
      <w:r w:rsidR="00604EE1">
        <w:rPr>
          <w:b/>
        </w:rPr>
        <w:t xml:space="preserve">  /  za  6 mjeseci /</w:t>
      </w:r>
    </w:p>
    <w:p w:rsidRDefault="00B41D24" w:rsidP="00B41D24" w:rsidR="00197DFD">
      <w:pPr>
        <w:jc w:val="both"/>
      </w:pPr>
      <w:r>
        <w:t xml:space="preserve">                                                 </w:t>
      </w:r>
      <w:r w:rsidR="00197DFD">
        <w:t xml:space="preserve">      </w:t>
      </w:r>
      <w:r w:rsidRPr="00FB2C71">
        <w:t xml:space="preserve">             </w:t>
      </w:r>
      <w:r>
        <w:t xml:space="preserve">  </w:t>
      </w:r>
      <w:r w:rsidRPr="00FB2C71">
        <w:t xml:space="preserve">            </w:t>
      </w:r>
      <w:r>
        <w:t xml:space="preserve">   </w:t>
      </w:r>
      <w:r w:rsidR="00197DFD">
        <w:t xml:space="preserve">   </w:t>
      </w:r>
    </w:p>
    <w:p w:rsidRDefault="00197DFD" w:rsidP="00197DFD" w:rsidR="00197DFD">
      <w:pPr>
        <w:jc w:val="both"/>
      </w:pPr>
      <w:r>
        <w:t>1. izrada pečata                                                                                  200,00 kn</w:t>
      </w:r>
    </w:p>
    <w:p w:rsidRDefault="00197DFD" w:rsidP="00197DFD" w:rsidR="00197DFD">
      <w:pPr>
        <w:jc w:val="both"/>
      </w:pPr>
      <w:r>
        <w:t xml:space="preserve">2. vještačenje vrijed. vozila                                                             </w:t>
      </w:r>
      <w:r w:rsidR="00EE0C93">
        <w:t>1.250</w:t>
      </w:r>
      <w:r>
        <w:t>,00 kn</w:t>
      </w:r>
    </w:p>
    <w:p w:rsidRDefault="00197DFD" w:rsidP="00197DFD" w:rsidR="00197DFD" w:rsidRPr="00FB2C71">
      <w:pPr>
        <w:jc w:val="both"/>
      </w:pPr>
      <w:r>
        <w:t>3. uredski troškovi (</w:t>
      </w:r>
      <w:r w:rsidR="00EE0C93">
        <w:t xml:space="preserve"> 6 x 3</w:t>
      </w:r>
      <w:r>
        <w:t xml:space="preserve">00,00 kn )                                               </w:t>
      </w:r>
      <w:r w:rsidR="00EE0C93">
        <w:t xml:space="preserve"> 1.8</w:t>
      </w:r>
      <w:r>
        <w:t xml:space="preserve">00,00 kn                                                           </w:t>
      </w:r>
    </w:p>
    <w:p w:rsidRDefault="00197DFD" w:rsidP="00B41D24" w:rsidR="00B41D24" w:rsidRPr="00FB2C71">
      <w:pPr>
        <w:jc w:val="both"/>
      </w:pPr>
      <w:r>
        <w:t>4</w:t>
      </w:r>
      <w:r w:rsidR="00B41D24" w:rsidRPr="00FB2C71">
        <w:t>. materijalni troškovi</w:t>
      </w:r>
      <w:r>
        <w:t xml:space="preserve"> ( bilj.,telef., pošt.,cert.)</w:t>
      </w:r>
      <w:r w:rsidR="00B41D24">
        <w:t xml:space="preserve"> </w:t>
      </w:r>
      <w:r>
        <w:t>(6 x</w:t>
      </w:r>
      <w:r w:rsidR="00EE0C93">
        <w:t xml:space="preserve"> 2</w:t>
      </w:r>
      <w:r>
        <w:t>00,00 kn )</w:t>
      </w:r>
      <w:r w:rsidR="00EE0C93">
        <w:t xml:space="preserve">      1.2</w:t>
      </w:r>
      <w:r>
        <w:t>00,00 kn</w:t>
      </w:r>
      <w:r w:rsidR="00B41D24">
        <w:t xml:space="preserve">  </w:t>
      </w:r>
      <w:r>
        <w:t xml:space="preserve">                                         </w:t>
      </w:r>
    </w:p>
    <w:p w:rsidRDefault="00197DFD" w:rsidP="00B41D24" w:rsidR="00B41D24" w:rsidRPr="00FB2C71">
      <w:pPr>
        <w:jc w:val="both"/>
      </w:pPr>
      <w:r>
        <w:t xml:space="preserve">5. naknada banke                                                                                </w:t>
      </w:r>
      <w:r w:rsidR="00052E02">
        <w:t xml:space="preserve"> </w:t>
      </w:r>
      <w:r>
        <w:t>300,00 kn</w:t>
      </w:r>
    </w:p>
    <w:p w:rsidRDefault="002F0503" w:rsidP="00B41D24" w:rsidR="00B41D24" w:rsidRPr="00FB2C71">
      <w:pPr>
        <w:jc w:val="both"/>
      </w:pPr>
      <w:r>
        <w:t>6</w:t>
      </w:r>
      <w:r w:rsidR="00B41D24" w:rsidRPr="00FB2C71">
        <w:t>.knjigovodstvene usluge</w:t>
      </w:r>
      <w:r w:rsidR="00B41D24">
        <w:t xml:space="preserve">                                   </w:t>
      </w:r>
      <w:r w:rsidR="00C8113B">
        <w:t xml:space="preserve"> </w:t>
      </w:r>
      <w:r w:rsidR="00197DFD">
        <w:t xml:space="preserve">        </w:t>
      </w:r>
      <w:r w:rsidR="00604EE1">
        <w:t xml:space="preserve"> </w:t>
      </w:r>
      <w:r w:rsidR="00197DFD">
        <w:t xml:space="preserve">                  </w:t>
      </w:r>
      <w:r w:rsidR="00604EE1">
        <w:t xml:space="preserve"> </w:t>
      </w:r>
      <w:r w:rsidR="00EE0C93">
        <w:t xml:space="preserve"> </w:t>
      </w:r>
      <w:r w:rsidR="00604EE1">
        <w:t>2.500,0</w:t>
      </w:r>
      <w:r w:rsidR="00B41D24">
        <w:t>0</w:t>
      </w:r>
      <w:r w:rsidR="00C8113B">
        <w:t xml:space="preserve"> kn</w:t>
      </w:r>
    </w:p>
    <w:p w:rsidRDefault="002F0503" w:rsidP="00B41D24" w:rsidR="00B41D24" w:rsidRPr="00FB2C71">
      <w:pPr>
        <w:jc w:val="both"/>
        <w:rPr>
          <w:u w:val="single"/>
        </w:rPr>
      </w:pPr>
      <w:r>
        <w:rPr>
          <w:u w:val="single"/>
        </w:rPr>
        <w:t>7</w:t>
      </w:r>
      <w:r w:rsidR="00B41D24" w:rsidRPr="00FB2C71">
        <w:rPr>
          <w:u w:val="single"/>
        </w:rPr>
        <w:t>.nagrada stečajnog upravitelj</w:t>
      </w:r>
      <w:r w:rsidR="00B41D24">
        <w:rPr>
          <w:u w:val="single"/>
        </w:rPr>
        <w:t xml:space="preserve">                          </w:t>
      </w:r>
      <w:r w:rsidR="00C8113B">
        <w:rPr>
          <w:u w:val="single"/>
        </w:rPr>
        <w:t xml:space="preserve"> </w:t>
      </w:r>
      <w:r w:rsidR="00197DFD">
        <w:rPr>
          <w:u w:val="single"/>
        </w:rPr>
        <w:t xml:space="preserve"> </w:t>
      </w:r>
      <w:r w:rsidR="00C8113B">
        <w:rPr>
          <w:u w:val="single"/>
        </w:rPr>
        <w:t xml:space="preserve">                        </w:t>
      </w:r>
      <w:r w:rsidR="00197DFD">
        <w:rPr>
          <w:u w:val="single"/>
        </w:rPr>
        <w:t xml:space="preserve">    </w:t>
      </w:r>
      <w:r w:rsidR="00604EE1">
        <w:rPr>
          <w:u w:val="single"/>
        </w:rPr>
        <w:t xml:space="preserve"> </w:t>
      </w:r>
      <w:r w:rsidR="00EE0C93">
        <w:rPr>
          <w:u w:val="single"/>
        </w:rPr>
        <w:t xml:space="preserve"> </w:t>
      </w:r>
      <w:r w:rsidR="00604EE1">
        <w:rPr>
          <w:u w:val="single"/>
        </w:rPr>
        <w:t>6.25</w:t>
      </w:r>
      <w:r w:rsidR="00B41D24">
        <w:rPr>
          <w:u w:val="single"/>
        </w:rPr>
        <w:t>0,00</w:t>
      </w:r>
      <w:r w:rsidR="00C8113B">
        <w:rPr>
          <w:u w:val="single"/>
        </w:rPr>
        <w:t xml:space="preserve"> kn</w:t>
      </w:r>
    </w:p>
    <w:p w:rsidRDefault="00B41D24" w:rsidP="001B1E5A" w:rsidR="001B1E5A">
      <w:pPr>
        <w:jc w:val="both"/>
      </w:pPr>
      <w:r>
        <w:t xml:space="preserve">Ukupno:                                                         </w:t>
      </w:r>
      <w:r w:rsidR="00C8113B">
        <w:t xml:space="preserve">   </w:t>
      </w:r>
      <w:r w:rsidR="00197DFD">
        <w:t xml:space="preserve"> </w:t>
      </w:r>
      <w:r w:rsidR="00C8113B">
        <w:t xml:space="preserve">                       </w:t>
      </w:r>
      <w:r w:rsidR="00EE0C93">
        <w:t xml:space="preserve">       13.500,0</w:t>
      </w:r>
      <w:r>
        <w:t>0</w:t>
      </w:r>
      <w:r w:rsidR="00C8113B">
        <w:t xml:space="preserve"> kn</w:t>
      </w:r>
      <w:r w:rsidR="00293E61">
        <w:t xml:space="preserve"> </w:t>
      </w:r>
    </w:p>
    <w:p w:rsidRDefault="002B7D76" w:rsidP="001B1E5A" w:rsidR="002B7D76">
      <w:pPr>
        <w:jc w:val="both"/>
      </w:pPr>
    </w:p>
    <w:p w:rsidRDefault="002B7D76" w:rsidP="001B1E5A" w:rsidR="002B7D76">
      <w:pPr>
        <w:jc w:val="both"/>
      </w:pPr>
    </w:p>
    <w:p w:rsidRDefault="001B1E5A" w:rsidP="001B1E5A" w:rsidR="001B1E5A">
      <w:pPr>
        <w:jc w:val="both"/>
      </w:pPr>
    </w:p>
    <w:p w:rsidRDefault="001B1E5A" w:rsidP="00B15A42" w:rsidR="00D87EEF">
      <w:pPr>
        <w:jc w:val="both"/>
      </w:pPr>
      <w:r>
        <w:t xml:space="preserve">                                                                                                                                                  </w:t>
      </w:r>
      <w:r w:rsidR="00293E61">
        <w:t xml:space="preserve">                                                                                                                                                                                                                                                                                                                                                          </w:t>
      </w:r>
      <w:r w:rsidR="009C36F5">
        <w:t xml:space="preserve">                                                                                                                                     </w:t>
      </w:r>
      <w:r w:rsidR="00B15A42">
        <w:t xml:space="preserve">         </w:t>
      </w:r>
      <w:r w:rsidR="000F01F7">
        <w:t xml:space="preserve">                                                                               </w:t>
      </w:r>
      <w:r w:rsidR="007A01B7">
        <w:t xml:space="preserve">    </w:t>
      </w:r>
    </w:p>
    <w:p w:rsidRDefault="003776B5" w:rsidP="007B0E1F" w:rsidR="003776B5">
      <w:pPr>
        <w:tabs>
          <w:tab w:pos="5040" w:val="left"/>
        </w:tabs>
        <w:rPr>
          <w:b/>
        </w:rPr>
      </w:pPr>
      <w:r w:rsidRPr="007402C4">
        <w:rPr>
          <w:b/>
        </w:rPr>
        <w:t>Z A K LJ U Č A K</w:t>
      </w:r>
      <w:r w:rsidR="007B0E1F">
        <w:rPr>
          <w:b/>
        </w:rPr>
        <w:t xml:space="preserve"> – P R I J E D L O G  O D L U K A</w:t>
      </w:r>
    </w:p>
    <w:p w:rsidRDefault="00DD552A" w:rsidP="007B0E1F" w:rsidR="00DD552A">
      <w:pPr>
        <w:tabs>
          <w:tab w:pos="5040" w:val="left"/>
        </w:tabs>
      </w:pPr>
    </w:p>
    <w:p w:rsidRDefault="00DD552A" w:rsidP="007B0E1F" w:rsidR="00DD552A">
      <w:pPr>
        <w:tabs>
          <w:tab w:pos="5040" w:val="left"/>
        </w:tabs>
      </w:pPr>
      <w:r>
        <w:t>S obzirom na gospodarski položaj dužn</w:t>
      </w:r>
      <w:r w:rsidR="00184F33">
        <w:t xml:space="preserve">ika, njegove obveze i imovinu </w:t>
      </w:r>
      <w:r>
        <w:t xml:space="preserve"> te nemogućnost nastavka poslovanja, predlažem da se donesu slijedeće odluke: </w:t>
      </w:r>
    </w:p>
    <w:p w:rsidRDefault="00DD552A" w:rsidP="007B0E1F" w:rsidR="00DD552A">
      <w:pPr>
        <w:tabs>
          <w:tab w:pos="5040" w:val="left"/>
        </w:tabs>
      </w:pPr>
      <w:r>
        <w:t>- da se u cijelosti prihvati izvješće stečajnog upravitelja</w:t>
      </w:r>
    </w:p>
    <w:p w:rsidRDefault="003D73E8" w:rsidP="007B0E1F" w:rsidR="003D73E8">
      <w:pPr>
        <w:tabs>
          <w:tab w:pos="5040" w:val="left"/>
        </w:tabs>
      </w:pPr>
    </w:p>
    <w:p w:rsidRDefault="003D73E8" w:rsidP="007B0E1F" w:rsidR="003D73E8">
      <w:pPr>
        <w:tabs>
          <w:tab w:pos="5040" w:val="left"/>
        </w:tabs>
      </w:pPr>
      <w:r>
        <w:t xml:space="preserve">                                                                                                                                                 </w:t>
      </w:r>
      <w:r w:rsidR="0001528B">
        <w:t xml:space="preserve">  </w:t>
      </w:r>
      <w:r>
        <w:t xml:space="preserve"> 3.</w:t>
      </w:r>
    </w:p>
    <w:p w:rsidRDefault="003D73E8" w:rsidP="007B0E1F" w:rsidR="003D73E8">
      <w:pPr>
        <w:tabs>
          <w:tab w:pos="5040" w:val="left"/>
        </w:tabs>
      </w:pPr>
    </w:p>
    <w:p w:rsidRDefault="003D73E8" w:rsidP="007B0E1F" w:rsidR="003D73E8">
      <w:pPr>
        <w:tabs>
          <w:tab w:pos="5040" w:val="left"/>
        </w:tabs>
      </w:pPr>
    </w:p>
    <w:p w:rsidRDefault="00DD552A" w:rsidP="007B0E1F" w:rsidR="00DD552A">
      <w:pPr>
        <w:tabs>
          <w:tab w:pos="5040" w:val="left"/>
        </w:tabs>
      </w:pPr>
      <w:r>
        <w:t>- da se odobre</w:t>
      </w:r>
      <w:r w:rsidR="002277C8">
        <w:t xml:space="preserve"> </w:t>
      </w:r>
      <w:r>
        <w:t xml:space="preserve"> sve do sada poduzete radnje stečajnog upravitelja</w:t>
      </w:r>
    </w:p>
    <w:p w:rsidRDefault="00DD552A" w:rsidP="007B0E1F" w:rsidR="00DD552A">
      <w:pPr>
        <w:tabs>
          <w:tab w:pos="5040" w:val="left"/>
        </w:tabs>
      </w:pPr>
      <w:r>
        <w:t>- da se poslovanje dužnika neće nastaviti</w:t>
      </w:r>
    </w:p>
    <w:p w:rsidRDefault="00DD552A" w:rsidP="007B0E1F" w:rsidR="00DD552A">
      <w:pPr>
        <w:tabs>
          <w:tab w:pos="5040" w:val="left"/>
        </w:tabs>
      </w:pPr>
    </w:p>
    <w:p w:rsidRDefault="00DD552A" w:rsidP="007B0E1F" w:rsidR="002B7D76">
      <w:pPr>
        <w:tabs>
          <w:tab w:pos="5040" w:val="left"/>
        </w:tabs>
      </w:pPr>
      <w:r>
        <w:t xml:space="preserve">- da se </w:t>
      </w:r>
      <w:r w:rsidR="00983402">
        <w:rPr>
          <w:b/>
          <w:u w:val="single"/>
        </w:rPr>
        <w:t>po</w:t>
      </w:r>
      <w:r w:rsidRPr="0083189C">
        <w:rPr>
          <w:b/>
          <w:u w:val="single"/>
        </w:rPr>
        <w:t>kretnin</w:t>
      </w:r>
      <w:r w:rsidR="00FB65FF">
        <w:rPr>
          <w:b/>
          <w:u w:val="single"/>
        </w:rPr>
        <w:t>a</w:t>
      </w:r>
      <w:r w:rsidR="00FB65FF">
        <w:t xml:space="preserve"> koja se sastoji</w:t>
      </w:r>
      <w:r>
        <w:t xml:space="preserve"> od</w:t>
      </w:r>
    </w:p>
    <w:p w:rsidRDefault="00983402" w:rsidP="007B0E1F" w:rsidR="002277C8">
      <w:pPr>
        <w:tabs>
          <w:tab w:pos="5040" w:val="left"/>
        </w:tabs>
      </w:pPr>
      <w:r>
        <w:t xml:space="preserve">                                                   -  jednog automobila</w:t>
      </w:r>
      <w:r w:rsidR="00CC7C05">
        <w:t xml:space="preserve"> M1, marke BMW  SERIJA 3  318 I, </w:t>
      </w:r>
      <w:r w:rsidR="00293E61">
        <w:t xml:space="preserve">               </w:t>
      </w:r>
    </w:p>
    <w:p w:rsidRDefault="002277C8" w:rsidP="00CC7C05" w:rsidR="00CC7C05">
      <w:r>
        <w:t xml:space="preserve">                                       </w:t>
      </w:r>
      <w:r w:rsidR="00CC7C05">
        <w:t xml:space="preserve">               god. proizv. 2001</w:t>
      </w:r>
      <w:r>
        <w:t>.</w:t>
      </w:r>
      <w:r w:rsidR="00CC7C05">
        <w:t xml:space="preserve">, br. šasije WBAAU51030KN01051,                                                                        </w:t>
      </w:r>
    </w:p>
    <w:p w:rsidRDefault="00CC7C05" w:rsidP="006A395E" w:rsidR="002B7D76">
      <w:r>
        <w:t xml:space="preserve">                                                      </w:t>
      </w:r>
      <w:r w:rsidR="00B15A42">
        <w:t xml:space="preserve">reg. </w:t>
      </w:r>
      <w:r>
        <w:t>oznaka SK750GV</w:t>
      </w:r>
      <w:r w:rsidR="00B15A42">
        <w:t xml:space="preserve">  </w:t>
      </w:r>
    </w:p>
    <w:p w:rsidRDefault="00F36DE4" w:rsidP="00F36DE4" w:rsidR="0083189C">
      <w:r>
        <w:t xml:space="preserve">                                                                                                                      </w:t>
      </w:r>
      <w:r w:rsidR="003D73E8">
        <w:t xml:space="preserve">                              </w:t>
      </w:r>
      <w:r w:rsidR="00B15A42">
        <w:t xml:space="preserve">                   </w:t>
      </w:r>
      <w:r w:rsidR="003D73E8">
        <w:t xml:space="preserve">                              </w:t>
      </w:r>
      <w:r w:rsidR="00B15A42">
        <w:t xml:space="preserve">                                                                                       </w:t>
      </w:r>
      <w:r w:rsidR="006A395E">
        <w:t xml:space="preserve">  </w:t>
      </w:r>
      <w:r w:rsidR="00C053A5">
        <w:t xml:space="preserve"> </w:t>
      </w:r>
      <w:r w:rsidR="002277C8">
        <w:t xml:space="preserve">                         </w:t>
      </w:r>
      <w:r w:rsidR="00CC7C05">
        <w:t xml:space="preserve">                    </w:t>
      </w:r>
    </w:p>
    <w:p w:rsidRDefault="006A395E" w:rsidP="00DD552A" w:rsidR="0083189C">
      <w:pPr>
        <w:rPr>
          <w:b/>
          <w:u w:val="single"/>
        </w:rPr>
      </w:pPr>
      <w:r>
        <w:t xml:space="preserve">                                                     </w:t>
      </w:r>
      <w:r w:rsidR="0083189C">
        <w:t xml:space="preserve"> </w:t>
      </w:r>
      <w:r w:rsidR="00FB65FF">
        <w:rPr>
          <w:b/>
          <w:u w:val="single"/>
        </w:rPr>
        <w:t xml:space="preserve">prodaje </w:t>
      </w:r>
      <w:r w:rsidR="0083189C" w:rsidRPr="0083189C">
        <w:rPr>
          <w:b/>
          <w:u w:val="single"/>
        </w:rPr>
        <w:t xml:space="preserve"> </w:t>
      </w:r>
      <w:r w:rsidR="00983402">
        <w:rPr>
          <w:b/>
          <w:u w:val="single"/>
        </w:rPr>
        <w:t>prikupljanjem ponuda  i to</w:t>
      </w:r>
    </w:p>
    <w:p w:rsidRDefault="00983402" w:rsidP="00DD552A" w:rsidR="00983402">
      <w:pPr>
        <w:rPr>
          <w:b/>
          <w:u w:val="single"/>
        </w:rPr>
      </w:pPr>
    </w:p>
    <w:p w:rsidRDefault="00983402" w:rsidP="00CC7C05" w:rsidR="002277C8">
      <w:r w:rsidRPr="00983402">
        <w:t xml:space="preserve">     </w:t>
      </w:r>
      <w:r w:rsidR="00FB65FF">
        <w:t xml:space="preserve">                                               -</w:t>
      </w:r>
      <w:r>
        <w:t xml:space="preserve"> po</w:t>
      </w:r>
      <w:r w:rsidR="002277C8">
        <w:t xml:space="preserve"> početnoj</w:t>
      </w:r>
      <w:r w:rsidR="002B7D76">
        <w:t xml:space="preserve"> cijeni koju ć</w:t>
      </w:r>
      <w:r>
        <w:t xml:space="preserve">e </w:t>
      </w:r>
      <w:r w:rsidR="00CC7C05">
        <w:t>utvrdi</w:t>
      </w:r>
      <w:r w:rsidR="002B7D76">
        <w:t>ti</w:t>
      </w:r>
      <w:r w:rsidR="00CC7C05">
        <w:t xml:space="preserve">  sudski </w:t>
      </w:r>
      <w:r w:rsidR="00FB65FF">
        <w:t xml:space="preserve"> vještak.</w:t>
      </w:r>
      <w:r>
        <w:t xml:space="preserve"> </w:t>
      </w:r>
    </w:p>
    <w:p w:rsidRDefault="00CC7C05" w:rsidP="00CC7C05" w:rsidR="00CC7C05"/>
    <w:p w:rsidRDefault="002277C8" w:rsidP="00DD552A" w:rsidR="00931520">
      <w:r>
        <w:t>Oglas će se objaviti na web stranici Visokog Trgovačkog suda RH</w:t>
      </w:r>
      <w:r w:rsidR="00931520">
        <w:t>.</w:t>
      </w:r>
    </w:p>
    <w:p w:rsidRDefault="006A395E" w:rsidP="00DD552A" w:rsidR="006A395E">
      <w:r>
        <w:t xml:space="preserve">                                                                                                                                                                                                                                                                                                                                   </w:t>
      </w:r>
      <w:r w:rsidR="00F36DE4">
        <w:t xml:space="preserve">                            </w:t>
      </w:r>
    </w:p>
    <w:p w:rsidRDefault="00931520" w:rsidP="00DD552A" w:rsidR="00983402" w:rsidRPr="00983402">
      <w:r>
        <w:t>Ukoliko nakon dv</w:t>
      </w:r>
      <w:r w:rsidR="00245223">
        <w:t xml:space="preserve">a objavljena oglasa po cijeni utvrđenoj po sudskom vještaku </w:t>
      </w:r>
      <w:r>
        <w:t xml:space="preserve"> ne stigne niti jedna ponuda, oglašavanje će se nastaviti tako da pri svakom slijedećem oglasu cijena bude za daljnjih 10% niža od početne ( III oglas – cijena za 10% niža od početne, IV oglas – cijena niža za 20%</w:t>
      </w:r>
      <w:r w:rsidR="00D30A2F">
        <w:t xml:space="preserve"> </w:t>
      </w:r>
      <w:r>
        <w:t xml:space="preserve"> od početne, V oglas – cijena niža za 30% od početne</w:t>
      </w:r>
      <w:r w:rsidR="00245223">
        <w:t xml:space="preserve"> ).   </w:t>
      </w:r>
      <w:r w:rsidR="00D30A2F">
        <w:t xml:space="preserve">   </w:t>
      </w:r>
      <w:r w:rsidR="00983402">
        <w:t xml:space="preserve"> </w:t>
      </w:r>
    </w:p>
    <w:p w:rsidRDefault="00DD552A" w:rsidP="003776B5" w:rsidR="003776B5" w:rsidRPr="00983402">
      <w:pPr>
        <w:tabs>
          <w:tab w:pos="5040" w:val="left"/>
        </w:tabs>
      </w:pPr>
      <w:r w:rsidRPr="00983402">
        <w:t xml:space="preserve"> </w:t>
      </w:r>
    </w:p>
    <w:p w:rsidRDefault="003776B5" w:rsidP="003776B5" w:rsidR="003776B5">
      <w:pPr>
        <w:tabs>
          <w:tab w:pos="5040" w:val="left"/>
        </w:tabs>
      </w:pPr>
    </w:p>
    <w:p w:rsidRDefault="003776B5" w:rsidP="003776B5" w:rsidR="003776B5">
      <w:pPr>
        <w:tabs>
          <w:tab w:pos="5040" w:val="left"/>
        </w:tabs>
      </w:pPr>
      <w:r>
        <w:t xml:space="preserve">                </w:t>
      </w:r>
      <w:r w:rsidR="002277C8">
        <w:t xml:space="preserve">                               </w:t>
      </w:r>
      <w:r>
        <w:t xml:space="preserve">                                        </w:t>
      </w:r>
      <w:r w:rsidR="005A4071">
        <w:t xml:space="preserve">           </w:t>
      </w:r>
      <w:r w:rsidR="007B0E1F">
        <w:t xml:space="preserve">      </w:t>
      </w:r>
      <w:r w:rsidR="00FB65FF">
        <w:t xml:space="preserve">  stečajna  upraviteljica</w:t>
      </w:r>
    </w:p>
    <w:p w:rsidRDefault="003776B5" w:rsidP="003776B5" w:rsidR="003776B5">
      <w:pPr>
        <w:tabs>
          <w:tab w:pos="5040" w:val="left"/>
        </w:tabs>
      </w:pPr>
      <w:r>
        <w:t xml:space="preserve">                                                                                             </w:t>
      </w:r>
      <w:r w:rsidR="005A4071">
        <w:t xml:space="preserve">            </w:t>
      </w:r>
      <w:r w:rsidR="00CF445A">
        <w:t xml:space="preserve">        </w:t>
      </w:r>
      <w:r>
        <w:t xml:space="preserve"> Ana  Šakić </w:t>
      </w:r>
    </w:p>
    <w:p w:rsidRDefault="003776B5" w:rsidP="003776B5" w:rsidR="003776B5">
      <w:pPr>
        <w:tabs>
          <w:tab w:pos="5040" w:val="left"/>
        </w:tabs>
      </w:pPr>
    </w:p>
    <w:p w:rsidRDefault="003776B5" w:rsidP="003776B5" w:rsidR="003776B5">
      <w:pPr>
        <w:tabs>
          <w:tab w:pos="5040" w:val="left"/>
        </w:tabs>
      </w:pPr>
    </w:p>
    <w:p w:rsidRDefault="003776B5" w:rsidP="003776B5" w:rsidR="003776B5">
      <w:pPr>
        <w:tabs>
          <w:tab w:pos="5040" w:val="left"/>
        </w:tabs>
      </w:pPr>
    </w:p>
    <w:p w:rsidRDefault="003776B5" w:rsidP="003776B5" w:rsidR="003776B5">
      <w:pPr>
        <w:tabs>
          <w:tab w:pos="5040" w:val="left"/>
        </w:tabs>
      </w:pPr>
    </w:p>
    <w:p w:rsidRDefault="003776B5" w:rsidP="003776B5" w:rsidR="003776B5">
      <w:pPr>
        <w:tabs>
          <w:tab w:pos="5040" w:val="left"/>
        </w:tabs>
      </w:pPr>
    </w:p>
    <w:p w:rsidRDefault="003776B5" w:rsidP="003776B5" w:rsidR="003776B5">
      <w:pPr>
        <w:tabs>
          <w:tab w:pos="5040" w:val="left"/>
        </w:tabs>
      </w:pPr>
    </w:p>
    <w:p w:rsidRDefault="00CC3C59" w:rsidP="003776B5" w:rsidR="003776B5">
      <w:pPr>
        <w:tabs>
          <w:tab w:pos="5040" w:val="left"/>
        </w:tabs>
      </w:pPr>
      <w:r>
        <w:t xml:space="preserve">                                                                                                                      </w:t>
      </w:r>
      <w:r w:rsidR="00D30A2F">
        <w:t xml:space="preserve">                             </w:t>
      </w:r>
    </w:p>
    <w:p w:rsidRDefault="00D5012F" w:rsidP="003776B5" w:rsidR="00D5012F">
      <w:pPr>
        <w:tabs>
          <w:tab w:pos="5040" w:val="left"/>
        </w:tabs>
      </w:pPr>
    </w:p>
    <w:p w:rsidRDefault="00D5012F" w:rsidP="003776B5" w:rsidR="00D5012F">
      <w:pPr>
        <w:tabs>
          <w:tab w:pos="5040" w:val="left"/>
        </w:tabs>
      </w:pPr>
    </w:p>
    <w:p w:rsidRDefault="00D5012F" w:rsidP="003776B5" w:rsidR="00D5012F">
      <w:pPr>
        <w:tabs>
          <w:tab w:pos="5040" w:val="left"/>
        </w:tabs>
      </w:pPr>
    </w:p>
    <w:p w:rsidRDefault="00386864" w:rsidP="003776B5" w:rsidR="00D5012F">
      <w:pPr>
        <w:tabs>
          <w:tab w:pos="5040" w:val="left"/>
        </w:tabs>
      </w:pPr>
      <w:r>
        <w:t xml:space="preserve">                                                                                                                                           </w:t>
      </w:r>
      <w:r w:rsidR="00CA3646">
        <w:t xml:space="preserve">      </w:t>
      </w:r>
    </w:p>
    <w:p w:rsidRDefault="00D5012F" w:rsidP="003776B5" w:rsidR="00D5012F">
      <w:pPr>
        <w:tabs>
          <w:tab w:pos="5040" w:val="left"/>
        </w:tabs>
      </w:pPr>
    </w:p>
    <w:p w:rsidRDefault="00D5012F" w:rsidP="003776B5" w:rsidR="00D5012F">
      <w:pPr>
        <w:tabs>
          <w:tab w:pos="5040" w:val="left"/>
        </w:tabs>
      </w:pPr>
    </w:p>
    <w:p w:rsidRDefault="003B60A3" w:rsidP="003776B5" w:rsidR="003B60A3">
      <w:pPr>
        <w:tabs>
          <w:tab w:pos="5040" w:val="left"/>
        </w:tabs>
      </w:pPr>
    </w:p>
    <w:p w:rsidRDefault="003B60A3" w:rsidP="003776B5" w:rsidR="003B60A3">
      <w:pPr>
        <w:tabs>
          <w:tab w:pos="5040" w:val="left"/>
        </w:tabs>
      </w:pPr>
    </w:p>
    <w:p w:rsidRDefault="003B60A3" w:rsidP="003776B5" w:rsidR="003B60A3">
      <w:pPr>
        <w:tabs>
          <w:tab w:pos="5040" w:val="left"/>
        </w:tabs>
      </w:pPr>
    </w:p>
    <w:p w:rsidRDefault="003B60A3" w:rsidP="003776B5" w:rsidR="003B60A3">
      <w:pPr>
        <w:tabs>
          <w:tab w:pos="5040" w:val="left"/>
        </w:tabs>
      </w:pPr>
    </w:p>
    <w:p w:rsidRDefault="003B60A3" w:rsidP="003776B5" w:rsidR="003B60A3">
      <w:pPr>
        <w:tabs>
          <w:tab w:pos="5040" w:val="left"/>
        </w:tabs>
      </w:pPr>
    </w:p>
    <w:p w:rsidRDefault="003B60A3" w:rsidP="003776B5" w:rsidR="003B60A3">
      <w:pPr>
        <w:tabs>
          <w:tab w:pos="5040" w:val="left"/>
        </w:tabs>
      </w:pPr>
    </w:p>
    <w:p w:rsidRDefault="003B60A3" w:rsidP="003776B5" w:rsidR="003B60A3">
      <w:pPr>
        <w:tabs>
          <w:tab w:pos="5040" w:val="left"/>
        </w:tabs>
      </w:pPr>
    </w:p>
    <w:p w:rsidRDefault="003776B5" w:rsidP="003776B5" w:rsidR="00CF445A">
      <w:pPr>
        <w:tabs>
          <w:tab w:pos="5040" w:val="left"/>
        </w:tabs>
      </w:pPr>
      <w:r>
        <w:t xml:space="preserve">                                         </w:t>
      </w:r>
      <w:r w:rsidR="0040196F">
        <w:t xml:space="preserve">                            </w:t>
      </w:r>
    </w:p>
    <w:p w:rsidRDefault="00CF445A" w:rsidP="003776B5" w:rsidR="00CF445A">
      <w:pPr>
        <w:tabs>
          <w:tab w:pos="5040" w:val="left"/>
        </w:tabs>
      </w:pPr>
    </w:p>
    <w:p w:rsidRDefault="00CF445A" w:rsidP="003776B5" w:rsidR="00CF445A">
      <w:pPr>
        <w:tabs>
          <w:tab w:pos="5040" w:val="left"/>
        </w:tabs>
      </w:pPr>
    </w:p>
    <w:p w:rsidRDefault="00CF445A" w:rsidP="003776B5" w:rsidR="00CF445A">
      <w:pPr>
        <w:tabs>
          <w:tab w:pos="5040" w:val="left"/>
        </w:tabs>
      </w:pPr>
    </w:p>
    <w:p w:rsidRDefault="00CF445A" w:rsidP="003776B5" w:rsidR="00CF445A">
      <w:pPr>
        <w:tabs>
          <w:tab w:pos="5040" w:val="left"/>
        </w:tabs>
      </w:pPr>
    </w:p>
    <w:p w:rsidRDefault="00931831" w:rsidP="003776B5" w:rsidR="00CF445A">
      <w:pPr>
        <w:tabs>
          <w:tab w:pos="5040" w:val="left"/>
        </w:tabs>
      </w:pPr>
      <w:r>
        <w:t xml:space="preserve">                                                                                                                                                    4.</w:t>
      </w:r>
    </w:p>
    <w:p w:rsidRDefault="00CF445A" w:rsidP="003776B5" w:rsidR="00CF445A">
      <w:pPr>
        <w:tabs>
          <w:tab w:pos="5040" w:val="left"/>
        </w:tabs>
      </w:pPr>
    </w:p>
    <w:p w:rsidRDefault="00CF445A" w:rsidP="003776B5" w:rsidR="00CF445A">
      <w:pPr>
        <w:tabs>
          <w:tab w:pos="5040" w:val="left"/>
        </w:tabs>
      </w:pPr>
    </w:p>
    <w:p w:rsidRDefault="00CF445A" w:rsidP="003776B5" w:rsidR="00CF445A">
      <w:pPr>
        <w:tabs>
          <w:tab w:pos="5040" w:val="left"/>
        </w:tabs>
      </w:pPr>
    </w:p>
    <w:p w:rsidRDefault="00CF445A" w:rsidP="003776B5" w:rsidR="00CF445A">
      <w:pPr>
        <w:tabs>
          <w:tab w:pos="5040" w:val="left"/>
        </w:tabs>
      </w:pPr>
    </w:p>
    <w:p w:rsidRDefault="00CA3646" w:rsidP="003776B5" w:rsidR="00CF445A">
      <w:pPr>
        <w:tabs>
          <w:tab w:pos="5040" w:val="left"/>
        </w:tabs>
      </w:pPr>
      <w:r>
        <w:t xml:space="preserve">                                                                                                                                             </w:t>
      </w:r>
      <w:r w:rsidR="00AD0A9E">
        <w:t xml:space="preserve">                                           </w:t>
      </w:r>
      <w:r>
        <w:t xml:space="preserve">  </w:t>
      </w:r>
      <w:r w:rsidR="00AD0A9E">
        <w:t xml:space="preserve">                                                                          </w:t>
      </w:r>
    </w:p>
    <w:p w:rsidRDefault="00CF445A" w:rsidP="003776B5" w:rsidR="00CF445A">
      <w:pPr>
        <w:tabs>
          <w:tab w:pos="5040" w:val="left"/>
        </w:tabs>
      </w:pPr>
    </w:p>
    <w:p w:rsidRDefault="00CF445A" w:rsidP="003776B5" w:rsidR="00CF445A">
      <w:pPr>
        <w:tabs>
          <w:tab w:pos="5040" w:val="left"/>
        </w:tabs>
      </w:pPr>
    </w:p>
    <w:p w:rsidRDefault="00CF445A" w:rsidP="003776B5" w:rsidR="00CF445A">
      <w:pPr>
        <w:tabs>
          <w:tab w:pos="5040" w:val="left"/>
        </w:tabs>
      </w:pPr>
    </w:p>
    <w:p w:rsidRDefault="00CF445A" w:rsidP="003776B5" w:rsidR="000E3B03">
      <w:pPr>
        <w:tabs>
          <w:tab w:pos="5040" w:val="left"/>
        </w:tabs>
      </w:pPr>
      <w:r>
        <w:t xml:space="preserve">                                                                                </w:t>
      </w:r>
      <w:r w:rsidR="00D5012F">
        <w:t xml:space="preserve">         </w:t>
      </w:r>
    </w:p>
    <w:p w:rsidRDefault="002C5244" w:rsidP="00C742D2" w:rsidR="002C5244">
      <w:pPr>
        <w:tabs>
          <w:tab w:pos="5040" w:val="left"/>
        </w:tabs>
      </w:pPr>
    </w:p>
    <w:p w:rsidRDefault="002C5244" w:rsidP="00C742D2" w:rsidR="002C5244">
      <w:pPr>
        <w:tabs>
          <w:tab w:pos="5040" w:val="left"/>
        </w:tabs>
      </w:pPr>
    </w:p>
    <w:p w:rsidRDefault="002C5244" w:rsidP="00C742D2" w:rsidR="002C5244">
      <w:pPr>
        <w:tabs>
          <w:tab w:pos="5040" w:val="left"/>
        </w:tabs>
      </w:pPr>
    </w:p>
    <w:p w:rsidRDefault="00AD0A9E" w:rsidP="007678DA" w:rsidR="007678DA">
      <w:pPr>
        <w:tabs>
          <w:tab w:pos="5040" w:val="left"/>
        </w:tabs>
        <w:jc w:val="center"/>
      </w:pPr>
      <w:r>
        <w:t xml:space="preserve">                                                                                                                    </w:t>
      </w:r>
      <w:r w:rsidR="00DF1AB3">
        <w:t xml:space="preserve">                              </w:t>
      </w:r>
    </w:p>
    <w:p w:rsidRDefault="001B21D8" w:rsidP="007678DA" w:rsidR="001B21D8">
      <w:pPr>
        <w:tabs>
          <w:tab w:pos="5040" w:val="left"/>
        </w:tabs>
        <w:jc w:val="center"/>
      </w:pPr>
    </w:p>
    <w:p w:rsidRDefault="001B21D8" w:rsidP="007678DA" w:rsidR="001B21D8">
      <w:pPr>
        <w:tabs>
          <w:tab w:pos="5040" w:val="left"/>
        </w:tabs>
        <w:jc w:val="center"/>
      </w:pPr>
    </w:p>
    <w:p w:rsidRDefault="001B21D8" w:rsidP="007678DA" w:rsidR="001B21D8">
      <w:pPr>
        <w:tabs>
          <w:tab w:pos="5040" w:val="left"/>
        </w:tabs>
        <w:jc w:val="center"/>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7678DA" w:rsidP="00CB056E" w:rsidR="007678DA">
      <w:pPr>
        <w:tabs>
          <w:tab w:pos="5040" w:val="left"/>
        </w:tabs>
      </w:pPr>
    </w:p>
    <w:p w:rsidRDefault="007678DA" w:rsidP="00CB056E" w:rsidR="007678DA">
      <w:pPr>
        <w:tabs>
          <w:tab w:pos="5040" w:val="left"/>
        </w:tabs>
      </w:pPr>
    </w:p>
    <w:p w:rsidRDefault="007678DA" w:rsidP="00CB056E" w:rsidR="007678DA">
      <w:pPr>
        <w:tabs>
          <w:tab w:pos="5040" w:val="left"/>
        </w:tabs>
      </w:pPr>
    </w:p>
    <w:p w:rsidRDefault="007678DA" w:rsidP="00CB056E" w:rsidR="007678DA">
      <w:pPr>
        <w:tabs>
          <w:tab w:pos="5040" w:val="left"/>
        </w:tabs>
      </w:pPr>
    </w:p>
    <w:p w:rsidRDefault="007678DA" w:rsidP="00CB056E" w:rsidR="007678DA">
      <w:pPr>
        <w:tabs>
          <w:tab w:pos="5040" w:val="left"/>
        </w:tabs>
      </w:pPr>
    </w:p>
    <w:p w:rsidRDefault="007678DA" w:rsidP="00CB056E" w:rsidR="007678DA">
      <w:pPr>
        <w:tabs>
          <w:tab w:pos="5040" w:val="left"/>
        </w:tabs>
      </w:pPr>
    </w:p>
    <w:p w:rsidRDefault="007678DA" w:rsidP="00CB056E" w:rsidR="007678DA">
      <w:pPr>
        <w:tabs>
          <w:tab w:pos="5040" w:val="left"/>
        </w:tabs>
      </w:pPr>
    </w:p>
    <w:p w:rsidRDefault="007678DA" w:rsidP="00CB056E" w:rsidR="007678DA">
      <w:pPr>
        <w:tabs>
          <w:tab w:pos="5040" w:val="left"/>
        </w:tabs>
      </w:pPr>
    </w:p>
    <w:p w:rsidRDefault="007678DA" w:rsidP="00CB056E" w:rsidR="007678DA">
      <w:pPr>
        <w:tabs>
          <w:tab w:pos="5040" w:val="left"/>
        </w:tabs>
      </w:pPr>
    </w:p>
    <w:p w:rsidRDefault="007678DA" w:rsidP="00CB056E" w:rsidR="007678DA">
      <w:pPr>
        <w:tabs>
          <w:tab w:pos="5040" w:val="left"/>
        </w:tabs>
      </w:pPr>
    </w:p>
    <w:p w:rsidRDefault="007678DA" w:rsidP="00CB056E" w:rsidR="007678DA">
      <w:pPr>
        <w:tabs>
          <w:tab w:pos="5040" w:val="left"/>
        </w:tabs>
      </w:pPr>
    </w:p>
    <w:p w:rsidRDefault="007678DA" w:rsidP="00CB056E" w:rsidR="007678DA">
      <w:pPr>
        <w:tabs>
          <w:tab w:pos="5040" w:val="left"/>
        </w:tabs>
      </w:pPr>
    </w:p>
    <w:p w:rsidRDefault="007678DA" w:rsidP="00CB056E" w:rsidR="007678DA">
      <w:pPr>
        <w:tabs>
          <w:tab w:pos="5040" w:val="left"/>
        </w:tabs>
      </w:pPr>
    </w:p>
    <w:p w:rsidRDefault="007678DA" w:rsidP="00CB056E" w:rsidR="007678DA">
      <w:pPr>
        <w:tabs>
          <w:tab w:pos="5040" w:val="left"/>
        </w:tabs>
      </w:pPr>
    </w:p>
    <w:p w:rsidRDefault="007678DA" w:rsidP="00CB056E" w:rsidR="007678DA">
      <w:pPr>
        <w:tabs>
          <w:tab w:pos="5040" w:val="left"/>
        </w:tabs>
      </w:pPr>
    </w:p>
    <w:p w:rsidRDefault="007678DA" w:rsidP="00CB056E" w:rsidR="007678DA">
      <w:pPr>
        <w:tabs>
          <w:tab w:pos="5040" w:val="left"/>
        </w:tabs>
      </w:pPr>
      <w:r>
        <w:t xml:space="preserve">                                                                                                                     </w:t>
      </w:r>
      <w:r w:rsidR="000E3B03">
        <w:t xml:space="preserve">                             </w:t>
      </w:r>
    </w:p>
    <w:p w:rsidRDefault="00174182" w:rsidP="00CB056E" w:rsidR="00174182">
      <w:pPr>
        <w:tabs>
          <w:tab w:pos="5040" w:val="left"/>
        </w:tabs>
      </w:pPr>
    </w:p>
    <w:p w:rsidRDefault="00174182" w:rsidP="00CB056E" w:rsidR="00174182">
      <w:pPr>
        <w:tabs>
          <w:tab w:pos="5040" w:val="left"/>
        </w:tabs>
      </w:pPr>
    </w:p>
    <w:p w:rsidRDefault="00174182" w:rsidP="00CB056E" w:rsidR="00174182">
      <w:pPr>
        <w:tabs>
          <w:tab w:pos="5040" w:val="left"/>
        </w:tabs>
      </w:pPr>
    </w:p>
    <w:p w:rsidRDefault="00174182" w:rsidP="00CB056E" w:rsidR="00174182">
      <w:pPr>
        <w:tabs>
          <w:tab w:pos="5040" w:val="left"/>
        </w:tabs>
      </w:pPr>
    </w:p>
    <w:p w:rsidRDefault="00174182" w:rsidP="00CB056E" w:rsidR="00174182">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B056E" w:rsidR="00CB056E">
      <w:pPr>
        <w:tabs>
          <w:tab w:pos="5040" w:val="left"/>
        </w:tabs>
      </w:pPr>
    </w:p>
    <w:p w:rsidRDefault="00CB056E" w:rsidP="00C742D2" w:rsidR="00CB056E">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p w:rsidRDefault="003776B5" w:rsidP="00C742D2" w:rsidR="003776B5">
      <w:pPr>
        <w:tabs>
          <w:tab w:pos="5040" w:val="left"/>
        </w:tabs>
      </w:pPr>
    </w:p>
    <w:sectPr w:rsidR="003776B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45FB4"/>
    <w:multiLevelType w:val="hybridMultilevel"/>
    <w:tmpl w:val="936AD4D4"/>
    <w:lvl w:tplc="0B809E62" w:ilvl="0">
      <w:start w:val="4"/>
      <w:numFmt w:val="bullet"/>
      <w:lvlText w:val="–"/>
      <w:lvlJc w:val="left"/>
      <w:pPr>
        <w:tabs>
          <w:tab w:pos="420" w:val="num"/>
        </w:tabs>
        <w:ind w:hanging="360" w:left="420"/>
      </w:pPr>
      <w:rPr>
        <w:rFonts w:cs="Times New Roman"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
    <w:nsid w:val="1C3602A8"/>
    <w:multiLevelType w:val="hybridMultilevel"/>
    <w:tmpl w:val="628E79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0B54CAC"/>
    <w:multiLevelType w:val="hybridMultilevel"/>
    <w:tmpl w:val="10480222"/>
    <w:lvl w:tplc="8E5E25F2" w:ilvl="0">
      <w:numFmt w:val="bullet"/>
      <w:lvlText w:val=""/>
      <w:lvlJc w:val="left"/>
      <w:pPr>
        <w:tabs>
          <w:tab w:pos="1800" w:val="num"/>
        </w:tabs>
        <w:ind w:hanging="360" w:left="1800"/>
      </w:pPr>
      <w:rPr>
        <w:rFonts w:cs="Times New Roman" w:eastAsia="Times New Roman" w:hAnsi="Symbol" w:ascii="Symbol"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3">
    <w:nsid w:val="6F863C59"/>
    <w:multiLevelType w:val="hybridMultilevel"/>
    <w:tmpl w:val="B8E2586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262B"/>
    <w:rsid w:val="00011267"/>
    <w:rsid w:val="00011A0C"/>
    <w:rsid w:val="00013A9E"/>
    <w:rsid w:val="00015001"/>
    <w:rsid w:val="0001528B"/>
    <w:rsid w:val="00016F94"/>
    <w:rsid w:val="00027936"/>
    <w:rsid w:val="0003113C"/>
    <w:rsid w:val="0004041D"/>
    <w:rsid w:val="00042CA2"/>
    <w:rsid w:val="00052E02"/>
    <w:rsid w:val="0005659F"/>
    <w:rsid w:val="000632FE"/>
    <w:rsid w:val="000A0484"/>
    <w:rsid w:val="000A48A5"/>
    <w:rsid w:val="000A6AF1"/>
    <w:rsid w:val="000C167D"/>
    <w:rsid w:val="000C3EB1"/>
    <w:rsid w:val="000C5719"/>
    <w:rsid w:val="000D4CFB"/>
    <w:rsid w:val="000D6EE3"/>
    <w:rsid w:val="000E0FA7"/>
    <w:rsid w:val="000E38F6"/>
    <w:rsid w:val="000E3B03"/>
    <w:rsid w:val="000F01F7"/>
    <w:rsid w:val="000F25B3"/>
    <w:rsid w:val="00110C4A"/>
    <w:rsid w:val="00111888"/>
    <w:rsid w:val="00121487"/>
    <w:rsid w:val="00127A41"/>
    <w:rsid w:val="00135463"/>
    <w:rsid w:val="00142205"/>
    <w:rsid w:val="00143ED6"/>
    <w:rsid w:val="00147E51"/>
    <w:rsid w:val="0015021F"/>
    <w:rsid w:val="001569BA"/>
    <w:rsid w:val="00156F02"/>
    <w:rsid w:val="00157217"/>
    <w:rsid w:val="001630FB"/>
    <w:rsid w:val="00165685"/>
    <w:rsid w:val="0017181A"/>
    <w:rsid w:val="00172CBE"/>
    <w:rsid w:val="00174182"/>
    <w:rsid w:val="00175444"/>
    <w:rsid w:val="00181549"/>
    <w:rsid w:val="0018439E"/>
    <w:rsid w:val="00184F33"/>
    <w:rsid w:val="001931D2"/>
    <w:rsid w:val="00197DFD"/>
    <w:rsid w:val="001A12AA"/>
    <w:rsid w:val="001A3DE8"/>
    <w:rsid w:val="001A53CF"/>
    <w:rsid w:val="001A630F"/>
    <w:rsid w:val="001A6A0B"/>
    <w:rsid w:val="001B1E5A"/>
    <w:rsid w:val="001B21D8"/>
    <w:rsid w:val="001C448E"/>
    <w:rsid w:val="001D20FC"/>
    <w:rsid w:val="001D7053"/>
    <w:rsid w:val="001E455F"/>
    <w:rsid w:val="001F08FA"/>
    <w:rsid w:val="001F1471"/>
    <w:rsid w:val="002025DB"/>
    <w:rsid w:val="00204E0F"/>
    <w:rsid w:val="00217426"/>
    <w:rsid w:val="002176D1"/>
    <w:rsid w:val="00220FA4"/>
    <w:rsid w:val="002264CA"/>
    <w:rsid w:val="002277C8"/>
    <w:rsid w:val="00244709"/>
    <w:rsid w:val="00245223"/>
    <w:rsid w:val="002555B5"/>
    <w:rsid w:val="00256847"/>
    <w:rsid w:val="0028135B"/>
    <w:rsid w:val="00285E7A"/>
    <w:rsid w:val="00291071"/>
    <w:rsid w:val="00291F92"/>
    <w:rsid w:val="00293E61"/>
    <w:rsid w:val="002971F4"/>
    <w:rsid w:val="002A40EC"/>
    <w:rsid w:val="002B2004"/>
    <w:rsid w:val="002B7196"/>
    <w:rsid w:val="002B7D76"/>
    <w:rsid w:val="002C5244"/>
    <w:rsid w:val="002D03E5"/>
    <w:rsid w:val="002D3381"/>
    <w:rsid w:val="002F0503"/>
    <w:rsid w:val="002F353B"/>
    <w:rsid w:val="002F3878"/>
    <w:rsid w:val="002F4CC7"/>
    <w:rsid w:val="00315426"/>
    <w:rsid w:val="00326332"/>
    <w:rsid w:val="00333B9A"/>
    <w:rsid w:val="00335F1A"/>
    <w:rsid w:val="00343394"/>
    <w:rsid w:val="00355C21"/>
    <w:rsid w:val="003614BC"/>
    <w:rsid w:val="00367DD3"/>
    <w:rsid w:val="00373EC4"/>
    <w:rsid w:val="003776B5"/>
    <w:rsid w:val="0038427D"/>
    <w:rsid w:val="00386864"/>
    <w:rsid w:val="00391FBF"/>
    <w:rsid w:val="003A2234"/>
    <w:rsid w:val="003A6EC2"/>
    <w:rsid w:val="003B0201"/>
    <w:rsid w:val="003B23B4"/>
    <w:rsid w:val="003B60A3"/>
    <w:rsid w:val="003B7EA6"/>
    <w:rsid w:val="003C318C"/>
    <w:rsid w:val="003D73E8"/>
    <w:rsid w:val="003E20E1"/>
    <w:rsid w:val="003F3BEC"/>
    <w:rsid w:val="00400C52"/>
    <w:rsid w:val="00400EC6"/>
    <w:rsid w:val="0040196F"/>
    <w:rsid w:val="004037BA"/>
    <w:rsid w:val="00404C3E"/>
    <w:rsid w:val="00404CC7"/>
    <w:rsid w:val="004079BD"/>
    <w:rsid w:val="00407CA7"/>
    <w:rsid w:val="0041411C"/>
    <w:rsid w:val="00421EAC"/>
    <w:rsid w:val="0043586B"/>
    <w:rsid w:val="00435D52"/>
    <w:rsid w:val="0047248C"/>
    <w:rsid w:val="004774ED"/>
    <w:rsid w:val="0049264F"/>
    <w:rsid w:val="00495CAD"/>
    <w:rsid w:val="004A177C"/>
    <w:rsid w:val="004C22BA"/>
    <w:rsid w:val="004C5DB5"/>
    <w:rsid w:val="004D0648"/>
    <w:rsid w:val="004D2861"/>
    <w:rsid w:val="004D4F49"/>
    <w:rsid w:val="004E199E"/>
    <w:rsid w:val="004F595E"/>
    <w:rsid w:val="00510E4E"/>
    <w:rsid w:val="005174EE"/>
    <w:rsid w:val="005465C0"/>
    <w:rsid w:val="005513C9"/>
    <w:rsid w:val="005567EC"/>
    <w:rsid w:val="0056499C"/>
    <w:rsid w:val="00571353"/>
    <w:rsid w:val="0058679A"/>
    <w:rsid w:val="00591B11"/>
    <w:rsid w:val="00596C21"/>
    <w:rsid w:val="005A2116"/>
    <w:rsid w:val="005A4071"/>
    <w:rsid w:val="005A5FDA"/>
    <w:rsid w:val="005D09B0"/>
    <w:rsid w:val="005D26B9"/>
    <w:rsid w:val="005D76B7"/>
    <w:rsid w:val="005E2A9E"/>
    <w:rsid w:val="005E2D70"/>
    <w:rsid w:val="005E4A6D"/>
    <w:rsid w:val="005E5A5D"/>
    <w:rsid w:val="005F0F11"/>
    <w:rsid w:val="0060342B"/>
    <w:rsid w:val="00603894"/>
    <w:rsid w:val="00604EE1"/>
    <w:rsid w:val="00605D94"/>
    <w:rsid w:val="00625635"/>
    <w:rsid w:val="00626FEF"/>
    <w:rsid w:val="006277BA"/>
    <w:rsid w:val="00627B55"/>
    <w:rsid w:val="0063291E"/>
    <w:rsid w:val="0063369D"/>
    <w:rsid w:val="00644044"/>
    <w:rsid w:val="00650B91"/>
    <w:rsid w:val="00650CC4"/>
    <w:rsid w:val="00650EAF"/>
    <w:rsid w:val="00652842"/>
    <w:rsid w:val="00655158"/>
    <w:rsid w:val="00655CF7"/>
    <w:rsid w:val="006636D1"/>
    <w:rsid w:val="006643F1"/>
    <w:rsid w:val="0067641C"/>
    <w:rsid w:val="00680F79"/>
    <w:rsid w:val="00687067"/>
    <w:rsid w:val="006A0800"/>
    <w:rsid w:val="006A1D3D"/>
    <w:rsid w:val="006A395E"/>
    <w:rsid w:val="006A39B4"/>
    <w:rsid w:val="006A4B1E"/>
    <w:rsid w:val="006B0968"/>
    <w:rsid w:val="006B336D"/>
    <w:rsid w:val="006C2EC1"/>
    <w:rsid w:val="006C6303"/>
    <w:rsid w:val="006D6F51"/>
    <w:rsid w:val="006E73E8"/>
    <w:rsid w:val="00707435"/>
    <w:rsid w:val="00713E54"/>
    <w:rsid w:val="007369E6"/>
    <w:rsid w:val="007402C4"/>
    <w:rsid w:val="00746845"/>
    <w:rsid w:val="0076309B"/>
    <w:rsid w:val="007678DA"/>
    <w:rsid w:val="007846D3"/>
    <w:rsid w:val="00786713"/>
    <w:rsid w:val="007A01B7"/>
    <w:rsid w:val="007A13C0"/>
    <w:rsid w:val="007A1727"/>
    <w:rsid w:val="007A1B04"/>
    <w:rsid w:val="007B0E1F"/>
    <w:rsid w:val="007B1B82"/>
    <w:rsid w:val="007B658E"/>
    <w:rsid w:val="007B79E0"/>
    <w:rsid w:val="007D6A20"/>
    <w:rsid w:val="007E59E0"/>
    <w:rsid w:val="007F64A4"/>
    <w:rsid w:val="00821CB4"/>
    <w:rsid w:val="00825BD3"/>
    <w:rsid w:val="0083189C"/>
    <w:rsid w:val="00841419"/>
    <w:rsid w:val="00850559"/>
    <w:rsid w:val="0085483D"/>
    <w:rsid w:val="008662A1"/>
    <w:rsid w:val="00871D27"/>
    <w:rsid w:val="00874C62"/>
    <w:rsid w:val="00876DCE"/>
    <w:rsid w:val="00877F12"/>
    <w:rsid w:val="008822D5"/>
    <w:rsid w:val="00882531"/>
    <w:rsid w:val="00884181"/>
    <w:rsid w:val="00887A1F"/>
    <w:rsid w:val="0089262B"/>
    <w:rsid w:val="00893213"/>
    <w:rsid w:val="008951CF"/>
    <w:rsid w:val="00896291"/>
    <w:rsid w:val="00896EBE"/>
    <w:rsid w:val="008B00E9"/>
    <w:rsid w:val="008B686A"/>
    <w:rsid w:val="008C2EBC"/>
    <w:rsid w:val="008D057B"/>
    <w:rsid w:val="008D45A9"/>
    <w:rsid w:val="008E3ADC"/>
    <w:rsid w:val="008E5514"/>
    <w:rsid w:val="008E77EF"/>
    <w:rsid w:val="009075F5"/>
    <w:rsid w:val="00910984"/>
    <w:rsid w:val="00915438"/>
    <w:rsid w:val="00931520"/>
    <w:rsid w:val="00931831"/>
    <w:rsid w:val="00932156"/>
    <w:rsid w:val="00932627"/>
    <w:rsid w:val="00932936"/>
    <w:rsid w:val="009433A9"/>
    <w:rsid w:val="00944090"/>
    <w:rsid w:val="00945736"/>
    <w:rsid w:val="00950918"/>
    <w:rsid w:val="00973FE8"/>
    <w:rsid w:val="00981C77"/>
    <w:rsid w:val="00981F58"/>
    <w:rsid w:val="00983402"/>
    <w:rsid w:val="00983DA7"/>
    <w:rsid w:val="00994163"/>
    <w:rsid w:val="009A2514"/>
    <w:rsid w:val="009A4FBF"/>
    <w:rsid w:val="009B167B"/>
    <w:rsid w:val="009B21BE"/>
    <w:rsid w:val="009B54AB"/>
    <w:rsid w:val="009B593B"/>
    <w:rsid w:val="009C2D70"/>
    <w:rsid w:val="009C36F5"/>
    <w:rsid w:val="009C4470"/>
    <w:rsid w:val="009C57D9"/>
    <w:rsid w:val="009E2259"/>
    <w:rsid w:val="009E6451"/>
    <w:rsid w:val="009F22BB"/>
    <w:rsid w:val="009F3C71"/>
    <w:rsid w:val="00A04215"/>
    <w:rsid w:val="00A07571"/>
    <w:rsid w:val="00A12211"/>
    <w:rsid w:val="00A1638F"/>
    <w:rsid w:val="00A17A97"/>
    <w:rsid w:val="00A26A0B"/>
    <w:rsid w:val="00A42258"/>
    <w:rsid w:val="00A50DA1"/>
    <w:rsid w:val="00A52880"/>
    <w:rsid w:val="00A71F21"/>
    <w:rsid w:val="00A74CF3"/>
    <w:rsid w:val="00AA340E"/>
    <w:rsid w:val="00AB7051"/>
    <w:rsid w:val="00AD0A9E"/>
    <w:rsid w:val="00AD2D62"/>
    <w:rsid w:val="00AE3334"/>
    <w:rsid w:val="00AE3344"/>
    <w:rsid w:val="00AF6E68"/>
    <w:rsid w:val="00B06E73"/>
    <w:rsid w:val="00B15A42"/>
    <w:rsid w:val="00B165A7"/>
    <w:rsid w:val="00B2691B"/>
    <w:rsid w:val="00B34D80"/>
    <w:rsid w:val="00B41D24"/>
    <w:rsid w:val="00B50692"/>
    <w:rsid w:val="00B54625"/>
    <w:rsid w:val="00B6578F"/>
    <w:rsid w:val="00B75E42"/>
    <w:rsid w:val="00B827A8"/>
    <w:rsid w:val="00B837E9"/>
    <w:rsid w:val="00BA00D6"/>
    <w:rsid w:val="00BA35BC"/>
    <w:rsid w:val="00BA61BA"/>
    <w:rsid w:val="00BB2DC4"/>
    <w:rsid w:val="00BB3D7F"/>
    <w:rsid w:val="00BB40AF"/>
    <w:rsid w:val="00BB76A7"/>
    <w:rsid w:val="00BC4995"/>
    <w:rsid w:val="00BD5939"/>
    <w:rsid w:val="00BE3A00"/>
    <w:rsid w:val="00BF70E5"/>
    <w:rsid w:val="00BF7B6E"/>
    <w:rsid w:val="00C053A5"/>
    <w:rsid w:val="00C14F1F"/>
    <w:rsid w:val="00C33C83"/>
    <w:rsid w:val="00C3655D"/>
    <w:rsid w:val="00C5729E"/>
    <w:rsid w:val="00C6621B"/>
    <w:rsid w:val="00C70656"/>
    <w:rsid w:val="00C742D2"/>
    <w:rsid w:val="00C8113B"/>
    <w:rsid w:val="00C84113"/>
    <w:rsid w:val="00C85114"/>
    <w:rsid w:val="00C85CF1"/>
    <w:rsid w:val="00C904DF"/>
    <w:rsid w:val="00C9408F"/>
    <w:rsid w:val="00CA3646"/>
    <w:rsid w:val="00CA46FF"/>
    <w:rsid w:val="00CB056E"/>
    <w:rsid w:val="00CB6020"/>
    <w:rsid w:val="00CC1872"/>
    <w:rsid w:val="00CC3C59"/>
    <w:rsid w:val="00CC4AC8"/>
    <w:rsid w:val="00CC7C05"/>
    <w:rsid w:val="00CD7AB2"/>
    <w:rsid w:val="00CF3A9A"/>
    <w:rsid w:val="00CF445A"/>
    <w:rsid w:val="00CF7069"/>
    <w:rsid w:val="00D027EF"/>
    <w:rsid w:val="00D06937"/>
    <w:rsid w:val="00D14BC0"/>
    <w:rsid w:val="00D1506E"/>
    <w:rsid w:val="00D15470"/>
    <w:rsid w:val="00D175E7"/>
    <w:rsid w:val="00D26555"/>
    <w:rsid w:val="00D30A2F"/>
    <w:rsid w:val="00D31CE8"/>
    <w:rsid w:val="00D34D8E"/>
    <w:rsid w:val="00D37D4E"/>
    <w:rsid w:val="00D43450"/>
    <w:rsid w:val="00D5012F"/>
    <w:rsid w:val="00D50179"/>
    <w:rsid w:val="00D532C6"/>
    <w:rsid w:val="00D55802"/>
    <w:rsid w:val="00D63A2A"/>
    <w:rsid w:val="00D722F5"/>
    <w:rsid w:val="00D72DBF"/>
    <w:rsid w:val="00D73047"/>
    <w:rsid w:val="00D75E56"/>
    <w:rsid w:val="00D811D6"/>
    <w:rsid w:val="00D82246"/>
    <w:rsid w:val="00D87EEF"/>
    <w:rsid w:val="00DA1EEE"/>
    <w:rsid w:val="00DA5E00"/>
    <w:rsid w:val="00DB40E8"/>
    <w:rsid w:val="00DC612F"/>
    <w:rsid w:val="00DC6B1F"/>
    <w:rsid w:val="00DC7284"/>
    <w:rsid w:val="00DD4E5F"/>
    <w:rsid w:val="00DD552A"/>
    <w:rsid w:val="00DE5BA8"/>
    <w:rsid w:val="00DE7736"/>
    <w:rsid w:val="00DF1AB3"/>
    <w:rsid w:val="00DF69FB"/>
    <w:rsid w:val="00E025CF"/>
    <w:rsid w:val="00E03E1A"/>
    <w:rsid w:val="00E05CBD"/>
    <w:rsid w:val="00E118AD"/>
    <w:rsid w:val="00E147CF"/>
    <w:rsid w:val="00E21AF6"/>
    <w:rsid w:val="00E30B3B"/>
    <w:rsid w:val="00E35496"/>
    <w:rsid w:val="00E35F75"/>
    <w:rsid w:val="00E474B2"/>
    <w:rsid w:val="00E50CEE"/>
    <w:rsid w:val="00E52F89"/>
    <w:rsid w:val="00E70246"/>
    <w:rsid w:val="00E85496"/>
    <w:rsid w:val="00E94862"/>
    <w:rsid w:val="00EA4580"/>
    <w:rsid w:val="00EB7271"/>
    <w:rsid w:val="00EC47D7"/>
    <w:rsid w:val="00ED38F5"/>
    <w:rsid w:val="00ED725A"/>
    <w:rsid w:val="00EE0C93"/>
    <w:rsid w:val="00EF1740"/>
    <w:rsid w:val="00EF2F15"/>
    <w:rsid w:val="00EF534E"/>
    <w:rsid w:val="00F14E41"/>
    <w:rsid w:val="00F17715"/>
    <w:rsid w:val="00F22F7D"/>
    <w:rsid w:val="00F246FA"/>
    <w:rsid w:val="00F31433"/>
    <w:rsid w:val="00F321E5"/>
    <w:rsid w:val="00F36DE4"/>
    <w:rsid w:val="00F3785D"/>
    <w:rsid w:val="00F37F80"/>
    <w:rsid w:val="00F41485"/>
    <w:rsid w:val="00F510B0"/>
    <w:rsid w:val="00F55123"/>
    <w:rsid w:val="00F57BA7"/>
    <w:rsid w:val="00F57F93"/>
    <w:rsid w:val="00F646AE"/>
    <w:rsid w:val="00F65DD2"/>
    <w:rsid w:val="00F66FDE"/>
    <w:rsid w:val="00F73E5A"/>
    <w:rsid w:val="00F8577A"/>
    <w:rsid w:val="00F8701D"/>
    <w:rsid w:val="00F97584"/>
    <w:rsid w:val="00FA3A95"/>
    <w:rsid w:val="00FB65FF"/>
    <w:rsid w:val="00FC2CE4"/>
    <w:rsid w:val="00FC5298"/>
    <w:rsid w:val="00FC52B4"/>
    <w:rsid w:val="00FC6133"/>
    <w:rsid w:val="00FC7472"/>
    <w:rsid w:val="00FD1D8D"/>
    <w:rsid w:val="00FD5A47"/>
    <w:rsid w:val="00FD6BED"/>
    <w:rsid w:val="00FE553C"/>
    <w:rsid w:val="00FF57D0"/>
    <w:rsid w:val="00FF61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50DA1"/>
    <w:rPr>
      <w:color w:val="808080"/>
      <w:bdr w:space="0" w:sz="0" w:color="auto" w:val="none"/>
      <w:shd w:fill="auto" w:color="auto" w:val="clear"/>
    </w:rPr>
  </w:style>
  <w:style w:customStyle="true" w:styleId="eSPISCCParagraphDefaultFont" w:type="character">
    <w:name w:val="eSPIS_CC_Paragraph Default Font"/>
    <w:basedOn w:val="Zadanifontodlomka"/>
    <w:rsid w:val="00A50D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0DA1"/>
    <w:rPr>
      <w:bdr w:space="0" w:sz="0" w:color="auto" w:val="none"/>
      <w:shd w:fill="FFFFCC" w:color="auto" w:val="clear"/>
      <w:lang w:val="hr-HR"/>
    </w:rPr>
  </w:style>
  <w:style w:customStyle="true" w:styleId="PozadinaSvijetloCrvena" w:type="character">
    <w:name w:val="Pozadina_SvijetloCrvena"/>
    <w:basedOn w:val="eSPISCCParagraphDefaultFont"/>
    <w:rsid w:val="00A50D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0D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50DA1"/>
    <w:rPr>
      <w:color w:val="808080"/>
      <w:bdr w:color="auto" w:space="0" w:sz="0" w:val="none"/>
      <w:shd w:color="auto" w:fill="auto" w:val="clear"/>
    </w:rPr>
  </w:style>
  <w:style w:customStyle="1" w:styleId="eSPISCCParagraphDefaultFont" w:type="character">
    <w:name w:val="eSPIS_CC_Paragraph Default Font"/>
    <w:basedOn w:val="Zadanifontodlomka"/>
    <w:rsid w:val="00A50D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0DA1"/>
    <w:rPr>
      <w:bdr w:color="auto" w:space="0" w:sz="0" w:val="none"/>
      <w:shd w:color="auto" w:fill="FFFFCC" w:val="clear"/>
      <w:lang w:val="hr-HR"/>
    </w:rPr>
  </w:style>
  <w:style w:customStyle="1" w:styleId="PozadinaSvijetloCrvena" w:type="character">
    <w:name w:val="Pozadina_SvijetloCrvena"/>
    <w:basedOn w:val="eSPISCCParagraphDefaultFont"/>
    <w:rsid w:val="00A50D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0D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7759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1041</properties:Words>
  <properties:Characters>5567</properties:Characters>
  <properties:Lines>424</properties:Lines>
  <properties:Paragraphs>94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SMARAGD  PRODUKCIJA  D</vt:lpstr>
      <vt:lpstr>SMARAGD  PRODUKCIJA  D</vt:lpstr>
    </vt:vector>
  </properties:TitlesOfParts>
  <properties:LinksUpToDate>false</properties:LinksUpToDate>
  <properties:CharactersWithSpaces>12764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2019-07-02T05:20:00Z</dcterms:created>
  <dc:creator>Iva</dc:creator>
  <cp:lastModifiedBy>Vinka Mihalinčić</cp:lastModifiedBy>
  <cp:lastPrinted>2019-06-30T11:21:00Z</cp:lastPrinted>
  <dcterms:modified xmlns:xsi="http://www.w3.org/2001/XMLSchema-instance" xsi:type="dcterms:W3CDTF">2019-07-04T07:12:00Z</dcterms:modified>
  <cp:revision>3</cp:revision>
  <dc:title>SMARAGD  PRODUKCIJA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St-2283/2018-27 / Podnesak - Izvješće o financijsko-gospodarskom stanju dužnika (LEDENICE  j.d.o.o. - Izvješće  o gosp. položaju - za  isp. i izvj roč.docx)</vt:lpwstr>
  </prop:property>
  <prop:property name="CC_coloring" pid="4" fmtid="{D5CDD505-2E9C-101B-9397-08002B2CF9AE}">
    <vt:bool>false</vt:bool>
  </prop:property>
  <prop:property name="BrojStranica" pid="5" fmtid="{D5CDD505-2E9C-101B-9397-08002B2CF9AE}">
    <vt:i4>9</vt:i4>
  </prop:property>
</prop:Properties>
</file>