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818f" w14:paraId="602818f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120569">
        <w:t>143/2018</w:t>
      </w:r>
      <w:r>
        <w:t>-</w:t>
      </w:r>
      <w:r w:rsidR="00E13153">
        <w:t>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20569">
        <w:t xml:space="preserve">BILA ZASTAVA </w:t>
      </w:r>
      <w:r w:rsidR="00120569" w:rsidRPr="000539FB">
        <w:t xml:space="preserve">d.o.o., </w:t>
      </w:r>
      <w:proofErr w:type="spellStart"/>
      <w:r w:rsidR="00120569">
        <w:t>Krapanj</w:t>
      </w:r>
      <w:proofErr w:type="spellEnd"/>
      <w:r w:rsidR="00120569" w:rsidRPr="000539FB">
        <w:t xml:space="preserve">, </w:t>
      </w:r>
      <w:r w:rsidR="00120569">
        <w:t>Ulica II 28</w:t>
      </w:r>
      <w:r w:rsidR="00120569" w:rsidRPr="000539FB">
        <w:t xml:space="preserve">, OIB: </w:t>
      </w:r>
      <w:r w:rsidR="00120569">
        <w:t>81534349348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120569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15229B">
        <w:t>31</w:t>
      </w:r>
      <w:r w:rsidR="00E63BC4">
        <w:t xml:space="preserve">. </w:t>
      </w:r>
      <w:r w:rsidR="00120569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FC60DD" w:rsidP="00FC60DD" w:rsidR="00FC60DD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FC60DD" w:rsidP="00FC60DD" w:rsidR="00FC60DD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20569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0569"/>
    <w:rsid w:val="00123B41"/>
    <w:rsid w:val="00123B98"/>
    <w:rsid w:val="0012754F"/>
    <w:rsid w:val="00140B23"/>
    <w:rsid w:val="0014208F"/>
    <w:rsid w:val="001430A4"/>
    <w:rsid w:val="00144A57"/>
    <w:rsid w:val="0015229B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86318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C60DD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6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6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988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BILA ZASTAVA društvo s ograničenom odgovornošću za zaštitu okoliša</izvorni_sadrzaj>
    <derivirana_varijabla naziv="DomainObject.Predmet.ProtustrankaFormated_1">  BILA ZASTAVA društvo s ograničenom odgovornošću za zaštitu okoliša</derivirana_varijabla>
  </DomainObject.Predmet.ProtustrankaFormated>
  <DomainObject.Predmet.ProtustrankaFormatedOIB>
    <izvorni_sadrzaj>  BILA ZASTAVA društvo s ograničenom odgovornošću za zaštitu okoliša, OIB 81534349348</izvorni_sadrzaj>
    <derivirana_varijabla naziv="DomainObject.Predmet.ProtustrankaFormatedOIB_1">  BILA ZASTAVA društvo s ograničenom odgovornošću za zaštitu okoliša, OIB 81534349348</derivirana_varijabla>
  </DomainObject.Predmet.ProtustrankaFormatedOIB>
  <DomainObject.Predmet.ProtustrankaFormatedWithAdress>
    <izvorni_sadrzaj> BILA ZASTAVA društvo s ograničenom odgovornošću za zaštitu okoliša, Ulica II 28, 22000 Krapanj</izvorni_sadrzaj>
    <derivirana_varijabla naziv="DomainObject.Predmet.ProtustrankaFormatedWithAdress_1"> BILA ZASTAVA društvo s ograničenom odgovornošću za zaštitu okoliša, Ulica II 28, 22000 Krapanj</derivirana_varijabla>
  </DomainObject.Predmet.ProtustrankaFormatedWithAdress>
  <DomainObject.Predmet.ProtustrankaFormatedWithAdressOIB>
    <izvorni_sadrzaj> BILA ZASTAVA društvo s ograničenom odgovornošću za zaštitu okoliša, OIB 81534349348, Ulica II 28, 22000 Krapanj</izvorni_sadrzaj>
    <derivirana_varijabla naziv="DomainObject.Predmet.ProtustrankaFormatedWithAdressOIB_1"> BILA ZASTAVA društvo s ograničenom odgovornošću za zaštitu okoliša, OIB 81534349348, Ulica II 28, 22000 Krapanj</derivirana_varijabla>
  </DomainObject.Predmet.ProtustrankaFormatedWithAdressOIB>
  <DomainObject.Predmet.ProtustrankaWithAdress>
    <izvorni_sadrzaj>BILA ZASTAVA društvo s ograničenom odgovornošću za zaštitu okoliša Ulica II 28, 22000 Krapanj</izvorni_sadrzaj>
    <derivirana_varijabla naziv="DomainObject.Predmet.ProtustrankaWithAdress_1">BILA ZASTAVA društvo s ograničenom odgovornošću za zaštitu okoliša Ulica II 28, 22000 Krapanj</derivirana_varijabla>
  </DomainObject.Predmet.ProtustrankaWithAdress>
  <DomainObject.Predmet.ProtustrankaWithAdressOIB>
    <izvorni_sadrzaj>BILA ZASTAVA društvo s ograničenom odgovornošću za zaštitu okoliša, OIB 81534349348, Ulica II 28, 22000 Krapanj</izvorni_sadrzaj>
    <derivirana_varijabla naziv="DomainObject.Predmet.ProtustrankaWithAdressOIB_1">BILA ZASTAVA društvo s ograničenom odgovornošću za zaštitu okoliša, OIB 81534349348, Ulica II 28, 22000 Krapanj</derivirana_varijabla>
  </DomainObject.Predmet.ProtustrankaWithAdressOIB>
  <DomainObject.Predmet.ProtustrankaNazivFormated>
    <izvorni_sadrzaj>BILA ZASTAVA društvo s ograničenom odgovornošću za zaštitu okoliša</izvorni_sadrzaj>
    <derivirana_varijabla naziv="DomainObject.Predmet.ProtustrankaNazivFormated_1">BILA ZASTAVA društvo s ograničenom odgovornošću za zaštitu okoliša</derivirana_varijabla>
  </DomainObject.Predmet.ProtustrankaNazivFormated>
  <DomainObject.Predmet.ProtustrankaNazivFormatedOIB>
    <izvorni_sadrzaj>BILA ZASTAVA društvo s ograničenom odgovornošću za zaštitu okoliša, OIB 81534349348</izvorni_sadrzaj>
    <derivirana_varijabla naziv="DomainObject.Predmet.ProtustrankaNazivFormatedOIB_1">BILA ZASTAVA društvo s ograničenom odgovornošću za zaštitu okoliša, OIB 81534349348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BILA ZASTAVA društvo s ograničenom odgovornošću za zaštitu okoliša</item>
    </izvorni_sadrzaj>
    <derivirana_varijabla naziv="DomainObject.Predmet.ProtuStrankaListFormated_1">
      <item>BILA ZASTAVA društvo s ograničenom odgovornošću za zaštitu okoliša</item>
    </derivirana_varijabla>
  </DomainObject.Predmet.ProtuStrankaListFormated>
  <DomainObject.Predmet.ProtuStrankaListFormatedOIB>
    <izvorni_sadrzaj>
      <item>BILA ZASTAVA društvo s ograničenom odgovornošću za zaštitu okoliša, OIB 81534349348</item>
    </izvorni_sadrzaj>
    <derivirana_varijabla naziv="DomainObject.Predmet.ProtuStrankaListFormatedOIB_1">
      <item>BILA ZASTAVA društvo s ograničenom odgovornošću za zaštitu okoliša, OIB 81534349348</item>
    </derivirana_varijabla>
  </DomainObject.Predmet.ProtuStrankaListFormatedOIB>
  <DomainObject.Predmet.ProtuStrankaListFormatedWithAdress>
    <izvorni_sadrzaj>
      <item>BILA ZASTAVA društvo s ograničenom odgovornošću za zaštitu okoliša, Ulica II 28, 22000 Krapanj</item>
    </izvorni_sadrzaj>
    <derivirana_varijabla naziv="DomainObject.Predmet.ProtuStrankaListFormatedWithAdress_1">
      <item>BILA ZASTAVA društvo s ograničenom odgovornošću za zaštitu okoliša, Ulica II 28, 22000 Krapanj</item>
    </derivirana_varijabla>
  </DomainObject.Predmet.ProtuStrankaListFormatedWithAdress>
  <DomainObject.Predmet.ProtuStrankaListFormatedWithAdressOIB>
    <izvorni_sadrzaj>
      <item>BILA ZASTAVA društvo s ograničenom odgovornošću za zaštitu okoliša, OIB 81534349348, Ulica II 28, 22000 Krapanj</item>
    </izvorni_sadrzaj>
    <derivirana_varijabla naziv="DomainObject.Predmet.ProtuStrankaListFormatedWithAdressOIB_1">
      <item>BILA ZASTAVA društvo s ograničenom odgovornošću za zaštitu okoliša, OIB 81534349348, Ulica II 28, 22000 Krapanj</item>
    </derivirana_varijabla>
  </DomainObject.Predmet.ProtuStrankaListFormatedWithAdressOIB>
  <DomainObject.Predmet.ProtuStrankaListNazivFormated>
    <izvorni_sadrzaj>
      <item>BILA ZASTAVA društvo s ograničenom odgovornošću za zaštitu okoliša</item>
    </izvorni_sadrzaj>
    <derivirana_varijabla naziv="DomainObject.Predmet.ProtuStrankaListNazivFormated_1">
      <item>BILA ZASTAVA društvo s ograničenom odgovornošću za zaštitu okoliša</item>
    </derivirana_varijabla>
  </DomainObject.Predmet.ProtuStrankaListNazivFormated>
  <DomainObject.Predmet.ProtuStrankaListNazivFormatedOIB>
    <izvorni_sadrzaj>
      <item>BILA ZASTAVA društvo s ograničenom odgovornošću za zaštitu okoliša, OIB 81534349348</item>
    </izvorni_sadrzaj>
    <derivirana_varijabla naziv="DomainObject.Predmet.ProtuStrankaListNazivFormatedOIB_1">
      <item>BILA ZASTAVA društvo s ograničenom odgovornošću za zaštitu okoliša, OIB 81534349348</item>
    </derivirana_varijabla>
  </DomainObject.Predmet.ProtuStrankaListNazivFormatedOIB>
  <DomainObject.Predmet.OstaliListFormated>
    <izvorni_sadrzaj>
      <item>Kristijan Curović</item>
    </izvorni_sadrzaj>
    <derivirana_varijabla naziv="DomainObject.Predmet.OstaliListFormated_1">
      <item>Kristijan Curović</item>
    </derivirana_varijabla>
  </DomainObject.Predmet.OstaliListFormated>
  <DomainObject.Predmet.OstaliListFormatedOIB>
    <izvorni_sadrzaj>
      <item>Kristijan Curović, OIB 24080694806</item>
    </izvorni_sadrzaj>
    <derivirana_varijabla naziv="DomainObject.Predmet.OstaliListFormatedOIB_1">
      <item>Kristijan Curović, OIB 24080694806</item>
    </derivirana_varijabla>
  </DomainObject.Predmet.OstaliListFormatedOIB>
  <DomainObject.Predmet.OstaliListFormatedWithAdress>
    <izvorni_sadrzaj>
      <item>Kristijan Curović, Ulica 2 28, 22000 Krapanj</item>
    </izvorni_sadrzaj>
    <derivirana_varijabla naziv="DomainObject.Predmet.OstaliListFormatedWithAdress_1">
      <item>Kristijan Curović, Ulica 2 28, 22000 Krapanj</item>
    </derivirana_varijabla>
  </DomainObject.Predmet.OstaliListFormatedWithAdress>
  <DomainObject.Predmet.OstaliListFormatedWithAdressOIB>
    <izvorni_sadrzaj>
      <item>Kristijan Curović, OIB 24080694806, Ulica 2 28, 22000 Krapanj</item>
    </izvorni_sadrzaj>
    <derivirana_varijabla naziv="DomainObject.Predmet.OstaliListFormatedWithAdressOIB_1">
      <item>Kristijan Curović, OIB 24080694806, Ulica 2 28, 22000 Krapanj</item>
    </derivirana_varijabla>
  </DomainObject.Predmet.OstaliListFormatedWithAdressOIB>
  <DomainObject.Predmet.OstaliListNazivFormated>
    <izvorni_sadrzaj>
      <item>Kristijan Curović</item>
    </izvorni_sadrzaj>
    <derivirana_varijabla naziv="DomainObject.Predmet.OstaliListNazivFormated_1">
      <item>Kristijan Curović</item>
    </derivirana_varijabla>
  </DomainObject.Predmet.OstaliListNazivFormated>
  <DomainObject.Predmet.OstaliListNazivFormatedOIB>
    <izvorni_sadrzaj>
      <item>Kristijan Curović, OIB 24080694806</item>
    </izvorni_sadrzaj>
    <derivirana_varijabla naziv="DomainObject.Predmet.OstaliListNazivFormatedOIB_1">
      <item>Kristijan Curović, OIB 24080694806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BILA ZASTAVA društvo s ograničenom odgovornošću za zaštitu okoliša</izvorni_sadrzaj>
    <derivirana_varijabla naziv="DomainObject.Predmet.ProtustrankaIDrugi_1">BILA ZASTAVA društvo s ograničenom odgovornošću za zaštitu okoliša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BILA ZASTAVA društvo s ograničenom odgovornošću za zaštitu okoliša, OIB 81534349348, Ulica II 28, 22000 Krapanj</izvorni_sadrzaj>
    <derivirana_varijabla naziv="DomainObject.Predmet.ProtustrankaIDrugiAdressOIB_1">BILA ZASTAVA društvo s ograničenom odgovornošću za zaštitu okoliša, OIB 81534349348, Ulica II 28,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BILA ZASTAVA društvo s ograničenom odgovornošću za zaštitu okoliša</item>
      <item>Kristijan Curović</item>
    </izvorni_sadrzaj>
    <derivirana_varijabla naziv="DomainObject.Predmet.SudioniciListNaziv_1">
      <item>FINA - Podružnica Šibenik</item>
      <item>BILA ZASTAVA društvo s ograničenom odgovornošću za zaštitu okoliša</item>
      <item>Kristijan Curović</item>
    </derivirana_varijabla>
  </DomainObject.Predmet.SudioniciListNaziv>
  <DomainObject.Predmet.SudioniciListAdressOIB>
    <izvorni_sadrzaj>
      <item>FINA - Podružnica Šibenik, OIB 85821130368, Perivoj L. Marune 1,22000 Šibenik</item>
      <item>BILA ZASTAVA društvo s ograničenom odgovornošću za zaštitu okoliša, OIB 81534349348, Ulica II 28,22000 Krapanj</item>
      <item>Kristijan Curović, OIB 24080694806, Ulica 2 28,22000 Krapanj</item>
    </izvorni_sadrzaj>
    <derivirana_varijabla naziv="DomainObject.Predmet.SudioniciListAdressOIB_1">
      <item>FINA - Podružnica Šibenik, OIB 85821130368, Perivoj L. Marune 1,22000 Šibenik</item>
      <item>BILA ZASTAVA društvo s ograničenom odgovornošću za zaštitu okoliša, OIB 81534349348, Ulica II 28,22000 Krapanj</item>
      <item>Kristijan Curović, OIB 24080694806, Ulica 2 28,22000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81534349348</item>
      <item>, OIB 24080694806</item>
    </izvorni_sadrzaj>
    <derivirana_varijabla naziv="DomainObject.Predmet.SudioniciListNazivOIB_1">
      <item>, OIB 85821130368</item>
      <item>, OIB 81534349348</item>
      <item>, OIB 24080694806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St-143/2018-2</izvorni_sadrzaj>
    <derivirana_varijabla naziv="DomainObject.PredzadnjaOdlukaIzPredmeta.Oznaka_1">St-143/2018-2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86</properties:Words>
  <properties:Characters>501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2018-10-24T05:58:00Z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(St-143-18-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