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e7e4" w14:paraId="c3ce7e4" w:rsidRDefault="005F541A" w:rsidR="000924C9">
      <w:pPr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 w:rsidR="00294BA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5F541A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5F541A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44CB5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D3AC3">
        <w:rPr>
          <w:sz w:val="24"/>
        </w:rPr>
        <w:t>304</w:t>
      </w:r>
      <w:r w:rsidR="008600EF">
        <w:rPr>
          <w:sz w:val="24"/>
        </w:rPr>
        <w:t>/1</w:t>
      </w:r>
      <w:r w:rsidR="001543B2">
        <w:rPr>
          <w:sz w:val="24"/>
        </w:rPr>
        <w:t>7</w:t>
      </w:r>
      <w:r w:rsidR="00A371FC">
        <w:rPr>
          <w:sz w:val="24"/>
        </w:rPr>
        <w:t>-23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DD3AC3" w:rsidRPr="00DD3AC3">
        <w:rPr>
          <w:sz w:val="24"/>
          <w:szCs w:val="24"/>
        </w:rPr>
        <w:t>Trgovački sud u Zagrebu, po sucu Gordanu Zubaku, u</w:t>
      </w:r>
      <w:r w:rsidR="00DD3AC3" w:rsidRPr="00DD3AC3">
        <w:rPr>
          <w:sz w:val="24"/>
          <w:szCs w:val="24"/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SHIHUA TRGOVINA d.o.o., Zagreb, Bencekovićeva 27, OIB: 50658624321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D4612C">
        <w:rPr>
          <w:sz w:val="24"/>
          <w:szCs w:val="24"/>
        </w:rPr>
        <w:t>8. travnja</w:t>
      </w:r>
      <w:r w:rsidR="008600EF" w:rsidRPr="008600EF">
        <w:rPr>
          <w:sz w:val="24"/>
          <w:szCs w:val="24"/>
        </w:rPr>
        <w:t xml:space="preserve"> 201</w:t>
      </w:r>
      <w:r w:rsidR="00D4612C">
        <w:rPr>
          <w:sz w:val="24"/>
          <w:szCs w:val="24"/>
        </w:rPr>
        <w:t>9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D4612C" w:rsidRPr="00D4612C">
        <w:rPr>
          <w:sz w:val="24"/>
          <w:szCs w:val="24"/>
          <w:lang w:val="pt-BR"/>
        </w:rPr>
        <w:t>SHIHUA TRGOVINA d.o.o., Zagreb, Bencekovićeva 27, OIB: 50658624321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>Stečajnog zakona („Narodne novine“ broj 71/15</w:t>
      </w:r>
      <w:r w:rsidR="00D4612C">
        <w:rPr>
          <w:sz w:val="24"/>
          <w:szCs w:val="24"/>
        </w:rPr>
        <w:t xml:space="preserve"> i 104/17</w:t>
      </w:r>
      <w:r w:rsidR="00D86DB3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4612C" w:rsidRPr="00D4612C">
        <w:rPr>
          <w:sz w:val="24"/>
          <w:szCs w:val="24"/>
        </w:rPr>
        <w:t>8. travnja 2019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6501E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86501E" w:rsidP="00400817" w:rsidR="0086501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86501E" w:rsidP="00400817" w:rsidR="0086501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05245" w:rsidP="0086501E" w:rsidR="00105245">
      <w:pPr>
        <w:ind w:left="720"/>
        <w:jc w:val="both"/>
        <w:rPr>
          <w:sz w:val="24"/>
          <w:szCs w:val="24"/>
        </w:rPr>
      </w:pPr>
    </w:p>
    <w:p w:rsidRDefault="0086501E" w:rsidP="0086501E" w:rsidR="0086501E" w:rsidRPr="00B851F4">
      <w:pPr>
        <w:ind w:left="720"/>
        <w:jc w:val="both"/>
        <w:rPr>
          <w:sz w:val="24"/>
          <w:szCs w:val="24"/>
        </w:rPr>
      </w:pPr>
    </w:p>
    <w:sectPr w:rsidSect="005F541A" w:rsidR="0086501E" w:rsidRPr="00B851F4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541A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501E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1FC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12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3AC3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153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0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01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0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0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0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01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0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0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>St-304/2017-23</izvorni_sadrzaj>
    <derivirana_varijabla naziv="DomainObject.Oznaka_1">St-304/2017-23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SHIHUA TRGOVINA d.o.o. zastupanog po punomoćniku Naiguang Zhou</izvorni_sadrzaj>
    <derivirana_varijabla naziv="DomainObject.Predmet.ProtustrankaFormated_1">  SHIHUA TRGOVINA d.o.o. zastupanog po punomoćniku Naiguang Zhou</derivirana_varijabla>
  </DomainObject.Predmet.ProtustrankaFormated>
  <DomainObject.Predmet.ProtustrankaFormatedOIB>
    <izvorni_sadrzaj>  SHIHUA TRGOVINA d.o.o., OIB 50658624321 zastupanog po punomoćniku Naiguang Zhou</izvorni_sadrzaj>
    <derivirana_varijabla naziv="DomainObject.Predmet.ProtustrankaFormatedOIB_1">  SHIHUA TRGOVINA d.o.o., OIB 50658624321 zastupanog po punomoćniku Naiguang Zhou</derivirana_varijabla>
  </DomainObject.Predmet.ProtustrankaFormatedOIB>
  <DomainObject.Predmet.ProtustrankaFormatedWithAdress>
    <izvorni_sadrzaj> SHIHUA TRGOVINA d.o.o., Bencekovićeva 27, 10000 Zagreb zastupanog po punomoćniku Naiguang Zhou</izvorni_sadrzaj>
    <derivirana_varijabla naziv="DomainObject.Predmet.ProtustrankaFormatedWithAdress_1"> SHIHUA TRGOVINA d.o.o., Bencekovićeva 27, 10000 Zagreb zastupanog po punomoćniku Naiguang Zhou</derivirana_varijabla>
  </DomainObject.Predmet.ProtustrankaFormatedWithAdress>
  <DomainObject.Predmet.ProtustrankaFormatedWithAdressOIB>
    <izvorni_sadrzaj> SHIHUA TRGOVINA d.o.o., OIB 50658624321, Bencekovićeva 27, 10000 Zagreb zastupanog po punomoćniku Naiguang Zhou</izvorni_sadrzaj>
    <derivirana_varijabla naziv="DomainObject.Predmet.ProtustrankaFormatedWithAdressOIB_1"> SHIHUA TRGOVINA d.o.o., OIB 50658624321, Bencekovićeva 27, 10000 Zagreb zastupanog po punomoćniku Naiguang Zhou</derivirana_varijabla>
  </DomainObject.Predmet.ProtustrankaFormatedWithAdressOIB>
  <DomainObject.Predmet.ProtustrankaWithAdress>
    <izvorni_sadrzaj>SHIHUA TRGOVINA d.o.o. Bencekovićeva 27, 10000 Zagreb</izvorni_sadrzaj>
    <derivirana_varijabla naziv="DomainObject.Predmet.ProtustrankaWithAdress_1">SHIHUA TRGOVINA d.o.o. Bencekovićeva 27, 10000 Zagreb</derivirana_varijabla>
  </DomainObject.Predmet.ProtustrankaWithAdress>
  <DomainObject.Predmet.ProtustrankaWithAdressOIB>
    <izvorni_sadrzaj>SHIHUA TRGOVINA d.o.o., OIB 50658624321, Bencekovićeva 27, 10000 Zagreb</izvorni_sadrzaj>
    <derivirana_varijabla naziv="DomainObject.Predmet.ProtustrankaWithAdressOIB_1">SHIHUA TRGOVINA d.o.o., OIB 50658624321, Bencekovićeva 27, 10000 Zagreb</derivirana_varijabla>
  </DomainObject.Predmet.ProtustrankaWithAdressOIB>
  <DomainObject.Predmet.ProtustrankaNazivFormated>
    <izvorni_sadrzaj>SHIHUA TRGOVINA d.o.o.</izvorni_sadrzaj>
    <derivirana_varijabla naziv="DomainObject.Predmet.ProtustrankaNazivFormated_1">SHIHUA TRGOVINA d.o.o.</derivirana_varijabla>
  </DomainObject.Predmet.ProtustrankaNazivFormated>
  <DomainObject.Predmet.ProtustrankaNazivFormatedOIB>
    <izvorni_sadrzaj>SHIHUA TRGOVINA d.o.o., OIB 50658624321</izvorni_sadrzaj>
    <derivirana_varijabla naziv="DomainObject.Predmet.ProtustrankaNazivFormatedOIB_1">SHIHUA TRGOVINA d.o.o., OIB 50658624321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Osijeku; Vjerovnici</izvorni_sadrzaj>
    <derivirana_varijabla naziv="DomainObject.Predmet.StrankaFormated_1">  FINA Regionalni centar Zagreb; Ministarstvo financija, Porezna uprava, Područni ured Zagreb zastupanog po punomoćniku Županijsko državno odvjetništvo u Osijeku; Vjerovnici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Osijeku; Vjerovnici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Osijeku; Vjerovnici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Katančićeva 5, 10000 Zagreb zastupanog po punomoćniku Županijsko državno odvjetništvo u Osijeku; Vjerovnici</izvorni_sadrzaj>
    <derivirana_varijabla naziv="DomainObject.Predmet.StrankaFormatedWithAdress_1"> FINA Regionalni centar Zagreb, Trg svibanjskih žrtava 1995. 1, 10000 Zagreb; Ministarstvo financija, Porezna uprava, Područni ured Zagreb, Katančićeva 5, 10000 Zagreb zastupanog po punomoćniku Županijsko državno odvjetništvo u Osijeku; Vjerovnici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Katančićeva 5, 10000 Zagreb zastupanog po punomoćniku Županijsko državno odvjetništvo u Osijeku; Vjerovnici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Katančićeva 5, 10000 Zagreb zastupanog po punomoćniku Županijsko državno odvjetništvo u Osijeku; Vjerovnici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Katančićeva 5,10000 Zagreb,Vjerovnici </izvorni_sadrzaj>
    <derivirana_varijabla naziv="DomainObject.Predmet.StrankaWithAdress_1">FINA Regionalni centar Zagreb Trg svibanjskih žrtava 1995. 1,10000 Zagreb,Ministarstvo financija, Porezna uprava, Područni ured Zagreb Katančićeva 5,10000 Zagreb,Vjerovnici 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Katančićeva 5,10000 Zagreb,Vjerovnici</izvorni_sadrzaj>
    <derivirana_varijabla naziv="DomainObject.Predmet.StrankaWithAdressOIB_1">FINA Regionalni centar Zagreb, OIB 85821130368, Trg svibanjskih žrtava 1995. 1,10000 Zagreb,Ministarstvo financija, Porezna uprava, Područni ured Zagreb, OIB 18683136487, Katančićeva 5,10000 Zagreb,Vjerovnici</derivirana_varijabla>
  </DomainObject.Predmet.StrankaWithAdressOIB>
  <DomainObject.Predmet.StrankaNazivFormated>
    <izvorni_sadrzaj>FINA Regionalni centar Zagreb,Ministarstvo financija, Porezna uprava, Područni ured Zagreb,Vjerovnici</izvorni_sadrzaj>
    <derivirana_varijabla naziv="DomainObject.Predmet.StrankaNazivFormated_1">FINA Regionalni centar Zagreb,Ministarstvo financija, Porezna uprava, Područni ured Zagreb,Vjerovnici</derivirana_varijabla>
  </DomainObject.Predmet.StrankaNazivFormated>
  <DomainObject.Predmet.StrankaNazivFormatedOIB>
    <izvorni_sadrzaj>FINA Regionalni centar Zagreb, OIB 85821130368,Ministarstvo financija, Porezna uprava, Područni ured Zagreb, OIB 18683136487,Vjerovnici</izvorni_sadrzaj>
    <derivirana_varijabla naziv="DomainObject.Predmet.StrankaNazivFormatedOIB_1">FINA Regionalni centar Zagreb, OIB 85821130368,Ministarstvo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</item>
      <item>Vjerovnici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</item>
      <item>Vjerovnici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</item>
      <item>Vjerovnici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Katančićeva 5, 10000 Zagreb zastupanog po punomoćniku Županijsko državno odvjetništvo u Osijeku</item>
      <item>Vjerovnici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Katančićeva 5, 10000 Zagreb zastupanog po punomoćniku Županijsko državno odvjetništvo u Osijeku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Katančićeva 5, 10000 Zagreb zastupanog po punomoćniku Županijsko državno odvjetništvo u Osijeku</item>
      <item>Vjerovnici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Katančićeva 5, 10000 Zagreb zastupanog po punomoćniku Županijsko državno odvjetništvo u Osijeku</item>
      <item>Vjerovnici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  <item>Vjerovnici</item>
    </izvorni_sadrzaj>
    <derivirana_varijabla naziv="DomainObject.Predmet.StrankaListNazivFormated_1">
      <item>FINA Regionalni centar Zagreb</item>
      <item>Ministarstvo financija, Porezna uprava, Područni ured Zagreb</item>
      <item>Vjerovnici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  <item>Vjerovnici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SHIHUA TRGOVINA d.o.o. zastupanog po punomoćniku Naiguang Zhou</item>
    </izvorni_sadrzaj>
    <derivirana_varijabla naziv="DomainObject.Predmet.ProtuStrankaListFormated_1">
      <item>SHIHUA TRGOVINA d.o.o. zastupanog po punomoćniku Naiguang Zhou</item>
    </derivirana_varijabla>
  </DomainObject.Predmet.ProtuStrankaListFormated>
  <DomainObject.Predmet.ProtuStrankaListFormatedOIB>
    <izvorni_sadrzaj>
      <item>SHIHUA TRGOVINA d.o.o., OIB 50658624321 zastupanog po punomoćniku Naiguang Zhou</item>
    </izvorni_sadrzaj>
    <derivirana_varijabla naziv="DomainObject.Predmet.ProtuStrankaListFormatedOIB_1">
      <item>SHIHUA TRGOVINA d.o.o., OIB 50658624321 zastupanog po punomoćniku Naiguang Zhou</item>
    </derivirana_varijabla>
  </DomainObject.Predmet.ProtuStrankaListFormatedOIB>
  <DomainObject.Predmet.ProtuStrankaListFormatedWithAdress>
    <izvorni_sadrzaj>
      <item>SHIHUA TRGOVINA d.o.o., Bencekovićeva 27, 10000 Zagreb zastupanog po punomoćniku Naiguang Zhou</item>
    </izvorni_sadrzaj>
    <derivirana_varijabla naziv="DomainObject.Predmet.ProtuStrankaListFormatedWithAdress_1">
      <item>SHIHUA TRGOVINA d.o.o., Bencekovićeva 27, 10000 Zagreb zastupanog po punomoćniku Naiguang Zhou</item>
    </derivirana_varijabla>
  </DomainObject.Predmet.ProtuStrankaListFormatedWithAdress>
  <DomainObject.Predmet.ProtuStrankaListFormatedWithAdressOIB>
    <izvorni_sadrzaj>
      <item>SHIHUA TRGOVINA d.o.o., OIB 50658624321, Bencekovićeva 27, 10000 Zagreb zastupanog po punomoćniku Naiguang Zhou</item>
    </izvorni_sadrzaj>
    <derivirana_varijabla naziv="DomainObject.Predmet.ProtuStrankaListFormatedWithAdressOIB_1">
      <item>SHIHUA TRGOVINA d.o.o., OIB 50658624321, Bencekovićeva 27, 10000 Zagreb zastupanog po punomoćniku Naiguang Zhou</item>
    </derivirana_varijabla>
  </DomainObject.Predmet.ProtuStrankaListFormatedWithAdressOIB>
  <DomainObject.Predmet.ProtuStrankaListNazivFormated>
    <izvorni_sadrzaj>
      <item>SHIHUA TRGOVINA d.o.o.</item>
    </izvorni_sadrzaj>
    <derivirana_varijabla naziv="DomainObject.Predmet.ProtuStrankaListNazivFormated_1">
      <item>SHIHUA TRGOVINA d.o.o.</item>
    </derivirana_varijabla>
  </DomainObject.Predmet.ProtuStrankaListNazivFormated>
  <DomainObject.Predmet.ProtuStrankaListNazivFormatedOIB>
    <izvorni_sadrzaj>
      <item>SHIHUA TRGOVINA d.o.o., OIB 50658624321</item>
    </izvorni_sadrzaj>
    <derivirana_varijabla naziv="DomainObject.Predmet.ProtuStrankaListNazivFormatedOIB_1">
      <item>SHIHUA TRGOVINA d.o.o., OIB 50658624321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  <item>Naiguang Zhou punomoćnik sudionika u postupku SHIHUA TRGOVINA d.o.o.</item>
    </izvorni_sadrzaj>
    <derivirana_varijabla naziv="DomainObject.Predmet.OstaliListFormated_1">
      <item>Županijsko državno odvjetništvo u Osijeku punomoćnik sudionika u postupku Ministarstvo financija, Porezna uprava, Područni ured Zagreb</item>
      <item>Naiguang Zhou punomoćnik sudionika u postupku SHIHUA TRGOVINA d.o.o.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  <item>Naiguang Zhou, OIB 07780186057 punomoćnik sudionika u postupku SHIHUA TRGOVINA d.o.o.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  <item>Naiguang Zhou, OIB 07780186057 punomoćnik sudionika u postupku SHIHUA TRGOVINA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  <item>Naiguang Zhou, Šipkovica 0, 10000 Zagreb punomoćnik sudionika u postupku SHIHUA TRGOVINA d.o.o.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  <item>Naiguang Zhou, Šipkovica 0, 10000 Zagreb punomoćnik sudionika u postupku SHIHUA TRGOVINA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  <item>Naiguang Zhou, OIB 07780186057, Šipkovica 0, 10000 Zagreb punomoćnik sudionika u postupku SHIHUA TRGOVINA d.o.o.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  <item>Naiguang Zhou, OIB 07780186057, Šipkovica 0, 10000 Zagreb punomoćnik sudionika u postupku SHIHUA TRGOVINA d.o.o.</item>
    </derivirana_varijabla>
  </DomainObject.Predmet.OstaliListFormatedWithAdressOIB>
  <DomainObject.Predmet.OstaliListNazivFormated>
    <izvorni_sadrzaj>
      <item>Županijsko državno odvjetništvo u Osijeku</item>
      <item>Naiguang Zhou</item>
    </izvorni_sadrzaj>
    <derivirana_varijabla naziv="DomainObject.Predmet.OstaliListNazivFormated_1">
      <item>Županijsko državno odvjetništvo u Osijeku</item>
      <item>Naiguang Zhou</item>
    </derivirana_varijabla>
  </DomainObject.Predmet.OstaliListNazivFormated>
  <DomainObject.Predmet.OstaliListNazivFormatedOIB>
    <izvorni_sadrzaj>
      <item>Županijsko državno odvjetništvo u Osijeku, OIB 61379160880</item>
      <item>Naiguang Zhou, OIB 07780186057</item>
    </izvorni_sadrzaj>
    <derivirana_varijabla naziv="DomainObject.Predmet.OstaliListNazivFormatedOIB_1">
      <item>Županijsko državno odvjetništvo u Osijeku, OIB 61379160880</item>
      <item>Naiguang Zhou, OIB 07780186057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>St-304/2017-23</izvorni_sadrzaj>
    <derivirana_varijabla naziv="DomainObject.PoslovniBrojDokumenta_1">St-304/2017-23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SHIHUA TRGOVINA d.o.o.</izvorni_sadrzaj>
    <derivirana_varijabla naziv="DomainObject.Predmet.ProtustrankaIDrugi_1">SHIHUA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SHIHUA TRGOVINA d.o.o., OIB 50658624321, Bencekovićeva 27, 10000 Zagreb</izvorni_sadrzaj>
    <derivirana_varijabla naziv="DomainObject.Predmet.ProtustrankaIDrugiAdressOIB_1">SHIHUA TRGOVINA d.o.o., OIB 50658624321, Bencekovićeva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Ministarstvo financija, Porezna uprava, Područni ured Zagreb</item>
      <item>SHIHUA TRGOVINA d.o.o.</item>
      <item>Županijsko državno odvjetništvo u Osijeku</item>
      <item>Naiguang Zhou</item>
      <item>Vjerovnici</item>
    </izvorni_sadrzaj>
    <derivirana_varijabla naziv="DomainObject.Predmet.SudioniciListNaziv_1">
      <item>FINA Regionalni centar Zagreb</item>
      <item>Ministarstvo financija, Porezna uprava, Područni ured Zagreb</item>
      <item>SHIHUA TRGOVINA d.o.o.</item>
      <item>Županijsko državno odvjetništvo u Osijeku</item>
      <item>Naiguang Zhou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Ministarstvo financija, Porezna uprava, Područni ured Zagreb, OIB 18683136487, Katančićeva 5,10000 Zagreb</item>
      <item>SHIHUA TRGOVINA d.o.o., OIB 50658624321, Bencekovićeva 27,10000 Zagreb</item>
      <item>Županijsko državno odvjetništvo u Osijeku, OIB 61379160880, Kapucinska 21,31000 Osijek</item>
      <item>Naiguang Zhou, OIB 07780186057, Šipkovica 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Ministarstvo financija, Porezna uprava, Područni ured Zagreb, OIB 18683136487, Katančićeva 5,10000 Zagreb</item>
      <item>SHIHUA TRGOVINA d.o.o., OIB 50658624321, Bencekovićeva 27,10000 Zagreb</item>
      <item>Županijsko državno odvjetništvo u Osijeku, OIB 61379160880, Kapucinska 21,31000 Osijek</item>
      <item>Naiguang Zhou, OIB 07780186057, Šipkovica 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50658624321</item>
      <item>, OIB 61379160880</item>
      <item>, OIB 07780186057</item>
      <item>, OIB null</item>
    </izvorni_sadrzaj>
    <derivirana_varijabla naziv="DomainObject.Predmet.SudioniciListNazivOIB_1">
      <item>, OIB 85821130368</item>
      <item>, OIB 18683136487</item>
      <item>, OIB 50658624321</item>
      <item>, OIB 61379160880</item>
      <item>, OIB 07780186057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2017.</izvorni_sadrzaj>
    <derivirana_varijabla naziv="DomainObject.Predmet.DatumZadnjeOdrzaneSudskeRadnje_1">22. svibnja 2017.</derivirana_varijabla>
  </DomainObject.Predmet.DatumZadnjeOdrzaneSudskeRadnje>
  <DomainObject.PredzadnjaOdlukaIzPredmeta.DatumDonosenjaOdluke>
    <izvorni_sadrzaj>28. lipnja 2017.</izvorni_sadrzaj>
    <derivirana_varijabla naziv="DomainObject.PredzadnjaOdlukaIzPredmeta.DatumDonosenjaOdluke_1">28. lipnja 2017.</derivirana_varijabla>
  </DomainObject.PredzadnjaOdlukaIzPredmeta.DatumDonosenjaOdluke>
  <DomainObject.PredzadnjaOdlukaIzPredmeta.Oznaka>
    <izvorni_sadrzaj>St-304/2017-22</izvorni_sadrzaj>
    <derivirana_varijabla naziv="DomainObject.PredzadnjaOdlukaIzPredmeta.Oznaka_1">St-304/2017-22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1236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2019-04-08T08:54:00Z</dcterms:created>
  <dc:creator>Korisnik</dc:creator>
  <cp:lastModifiedBy>Dijana Hadžić</cp:lastModifiedBy>
  <cp:lastPrinted>2019-04-08T09:04:00Z</cp:lastPrinted>
  <dcterms:modified xmlns:xsi="http://www.w3.org/2001/XMLSchema-instance" xsi:type="dcterms:W3CDTF">2019-04-08T09:04:00Z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St-304/2017-23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