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1b23c" w14:paraId="781b23c" w:rsidRDefault="00823E71" w:rsidP="00B259B4" w:rsidR="00B259B4" w:rsidRPr="00AF756A">
      <w:pPr>
        <w:tabs>
          <w:tab w:pos="6405" w:val="left"/>
        </w:tabs>
        <w:jc w:val="right"/>
        <w15:collapsed w:val="false"/>
      </w:pPr>
      <w:r w:rsidRPr="00AF756A">
        <w:rPr>
          <w:b/>
        </w:rPr>
        <w:tab/>
      </w:r>
      <w:r w:rsidR="00A57BCA" w:rsidRPr="00AF756A">
        <w:t xml:space="preserve"> </w:t>
      </w:r>
    </w:p>
    <w:p w:rsidRDefault="00C368D1" w:rsidP="00953B56" w:rsidR="00953B56">
      <w:pPr>
        <w:ind w:left="709"/>
      </w:pPr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3B56" w:rsidP="00953B56" w:rsidR="00953B56" w:rsidRPr="00D21A2C"/>
    <w:p w:rsidRDefault="00953B56" w:rsidP="00953B56" w:rsidR="00953B5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53B56" w:rsidP="00953B56" w:rsidR="00AF756A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259B4" w:rsidP="00C03483" w:rsidR="00B259B4" w:rsidRPr="00C03483">
      <w:pPr>
        <w:jc w:val="center"/>
      </w:pPr>
    </w:p>
    <w:p w:rsidRDefault="000444D4" w:rsidP="000444D4" w:rsidR="000444D4">
      <w:pPr>
        <w:jc w:val="center"/>
      </w:pPr>
      <w:r>
        <w:t>R E P U B L I K A  H R V A T S K A</w:t>
      </w:r>
    </w:p>
    <w:p w:rsidRDefault="000444D4" w:rsidP="000444D4" w:rsidR="000444D4">
      <w:pPr>
        <w:jc w:val="center"/>
      </w:pPr>
    </w:p>
    <w:p w:rsidRDefault="000444D4" w:rsidP="000444D4" w:rsidR="000444D4">
      <w:pPr>
        <w:jc w:val="center"/>
      </w:pPr>
      <w:r>
        <w:t>R J E Š E N J E</w:t>
      </w:r>
    </w:p>
    <w:p w:rsidRDefault="000444D4" w:rsidP="000444D4" w:rsidR="000444D4">
      <w:pPr>
        <w:jc w:val="both"/>
      </w:pPr>
    </w:p>
    <w:p w:rsidRDefault="000444D4" w:rsidP="000444D4" w:rsidR="000444D4">
      <w:pPr>
        <w:jc w:val="both"/>
      </w:pPr>
    </w:p>
    <w:p w:rsidRDefault="000444D4" w:rsidP="000444D4" w:rsidR="000444D4">
      <w:pPr>
        <w:pStyle w:val="Tijeloteksta"/>
      </w:pPr>
      <w:r>
        <w:tab/>
        <w:t>Trgovački sud u Osijeku, po sucu Dubravki Kuveždić, povodom prijedloga FINANCIJSKE AGENCIJE ZAGREB, Regionalni centar Zagreb, Podružnica Zagreb, Trg svibanjskih žrtava 1995. 1, OIB 85821130368 za otvaranje stečajnog postupka nad</w:t>
      </w:r>
      <w:r w:rsidR="00E96E47">
        <w:t xml:space="preserve"> d</w:t>
      </w:r>
      <w:r w:rsidR="006E6FCE">
        <w:t xml:space="preserve">užnikom </w:t>
      </w:r>
      <w:r w:rsidR="00F96468">
        <w:t xml:space="preserve">AGRAMKRAN d.o.o. za usluge transporta Zagreb, </w:t>
      </w:r>
      <w:proofErr w:type="spellStart"/>
      <w:r w:rsidR="00F96468">
        <w:t>Andraševečka</w:t>
      </w:r>
      <w:proofErr w:type="spellEnd"/>
      <w:r w:rsidR="00F96468">
        <w:t xml:space="preserve"> 7, OIB 76783828487, MBS 080614639,</w:t>
      </w:r>
      <w:r>
        <w:t xml:space="preserve">dana </w:t>
      </w:r>
      <w:r w:rsidR="00F96468">
        <w:t>2</w:t>
      </w:r>
      <w:r w:rsidR="00F10B69">
        <w:t>4</w:t>
      </w:r>
      <w:r w:rsidR="00F96468">
        <w:t xml:space="preserve">. listopada 2018., </w:t>
      </w:r>
      <w:r w:rsidR="00127109">
        <w:t xml:space="preserve">    </w:t>
      </w:r>
      <w:r>
        <w:t xml:space="preserve">           </w:t>
      </w:r>
    </w:p>
    <w:p w:rsidRDefault="000444D4" w:rsidP="000444D4" w:rsidR="000444D4">
      <w:pPr>
        <w:pStyle w:val="Tijeloteksta"/>
      </w:pPr>
    </w:p>
    <w:p w:rsidRDefault="000444D4" w:rsidP="000444D4" w:rsidR="000444D4">
      <w:pPr>
        <w:jc w:val="both"/>
      </w:pPr>
    </w:p>
    <w:p w:rsidRDefault="000444D4" w:rsidP="000444D4" w:rsidR="000444D4">
      <w:pPr>
        <w:jc w:val="center"/>
      </w:pPr>
      <w:r>
        <w:t>r i j e š i o   j e</w:t>
      </w:r>
    </w:p>
    <w:p w:rsidRDefault="000444D4" w:rsidP="000444D4" w:rsidR="000444D4">
      <w:pPr>
        <w:pStyle w:val="Tijeloteksta"/>
      </w:pPr>
      <w:r>
        <w:tab/>
      </w:r>
    </w:p>
    <w:p w:rsidRDefault="000444D4" w:rsidP="000444D4" w:rsidR="000444D4">
      <w:pPr>
        <w:pStyle w:val="Tijeloteksta"/>
      </w:pPr>
    </w:p>
    <w:p w:rsidRDefault="00506CB9" w:rsidP="00506CB9" w:rsidR="00C45422">
      <w:pPr>
        <w:ind w:firstLine="708"/>
        <w:jc w:val="both"/>
      </w:pPr>
      <w:r>
        <w:t>1.</w:t>
      </w:r>
      <w:r w:rsidR="000444D4">
        <w:t>Pozivaju se osobe koje imaju pravni interes za provedbom stečajnog postupka nad dužnikom</w:t>
      </w:r>
      <w:r w:rsidR="006E6FCE">
        <w:t xml:space="preserve"> </w:t>
      </w:r>
      <w:r w:rsidR="00F96468">
        <w:t xml:space="preserve">AGRAMKRAN d.o.o. za usluge transporta Zagreb, </w:t>
      </w:r>
      <w:proofErr w:type="spellStart"/>
      <w:r w:rsidR="00F96468">
        <w:t>Andraševečka</w:t>
      </w:r>
      <w:proofErr w:type="spellEnd"/>
      <w:r w:rsidR="00F96468">
        <w:t xml:space="preserve"> 7, OIB 76783828487, </w:t>
      </w:r>
      <w:r>
        <w:t xml:space="preserve"> </w:t>
      </w:r>
      <w:r w:rsidR="00F96468">
        <w:t xml:space="preserve">MBS 080614639 </w:t>
      </w:r>
      <w:r w:rsidR="00AB7A77">
        <w:t>da u</w:t>
      </w:r>
      <w:r w:rsidR="000444D4">
        <w:t xml:space="preserve"> roku od 15 dana od dana</w:t>
      </w:r>
      <w:r>
        <w:t xml:space="preserve"> </w:t>
      </w:r>
      <w:r w:rsidR="000444D4">
        <w:t xml:space="preserve"> objave</w:t>
      </w:r>
      <w:r>
        <w:t xml:space="preserve"> </w:t>
      </w:r>
      <w:r w:rsidR="000444D4">
        <w:t xml:space="preserve"> ovog</w:t>
      </w:r>
      <w:r>
        <w:t xml:space="preserve"> </w:t>
      </w:r>
      <w:r w:rsidR="000444D4">
        <w:t xml:space="preserve"> rješenja na e-oglasnoj ploči Trgovačkog suda u Osijeku solidarno uplate na sudski depozit ovog suda broj HR31 2390 0011 3000 0020 0 s pozivom na broj HR05 </w:t>
      </w:r>
      <w:r w:rsidR="006F379E">
        <w:t>272-</w:t>
      </w:r>
      <w:r>
        <w:t>702-18</w:t>
      </w:r>
      <w:r w:rsidR="000444D4" w:rsidRPr="00506CB9">
        <w:rPr>
          <w:b/>
        </w:rPr>
        <w:t xml:space="preserve"> </w:t>
      </w:r>
      <w:r w:rsidR="000444D4">
        <w:t xml:space="preserve">kod Hrvatske poštanske banke iznos od </w:t>
      </w:r>
      <w:r>
        <w:t>31.100</w:t>
      </w:r>
      <w:r w:rsidR="00E96E47">
        <w:t xml:space="preserve">,00 </w:t>
      </w:r>
      <w:r w:rsidR="000444D4" w:rsidRPr="00431A5E">
        <w:t>kn</w:t>
      </w:r>
      <w:r w:rsidR="000444D4">
        <w:t xml:space="preserve"> na ime predujma za pokriće troškova kako prethodnog tako i otvorenog stečajnog postupka a koji iznos se sastoji od:</w:t>
      </w:r>
    </w:p>
    <w:p w:rsidRDefault="00506CB9" w:rsidP="00506CB9" w:rsidR="00506CB9">
      <w:pPr>
        <w:pStyle w:val="Odlomakpopisa"/>
        <w:ind w:left="0"/>
        <w:jc w:val="both"/>
      </w:pPr>
    </w:p>
    <w:p w:rsidRDefault="00506CB9" w:rsidP="00506CB9" w:rsidR="00506CB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>- troškova prethodnog ispitnog postupka   iznos od 4.000,00 kuna</w:t>
      </w:r>
    </w:p>
    <w:p w:rsidRDefault="00506CB9" w:rsidP="00506CB9" w:rsidR="00506CB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troškovi vođenja poslovnih knjiga i sastavljanja izvješća i poreznih prijava u iznosu od 7.200,00 kn odnosno 600,00 kn mjesečno,                                                                  </w:t>
      </w:r>
    </w:p>
    <w:p w:rsidRDefault="00506CB9" w:rsidP="00506CB9" w:rsidR="00506CB9">
      <w:pPr>
        <w:pStyle w:val="Bezproreda"/>
        <w:ind w:firstLine="708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>- trošak otvaranja i zatvaranja stečajnog postupka u iznosu od 3.900,00 kn</w:t>
      </w:r>
    </w:p>
    <w:p w:rsidRDefault="00506CB9" w:rsidP="00506CB9" w:rsidR="00506CB9">
      <w:pPr>
        <w:pStyle w:val="Bezproreda"/>
        <w:ind w:firstLine="708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>- izrada pečata 130,00 kn</w:t>
      </w:r>
    </w:p>
    <w:p w:rsidRDefault="00506CB9" w:rsidP="00506CB9" w:rsidR="00506CB9">
      <w:pPr>
        <w:pStyle w:val="Bezproreda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- troškovi otvaranja, vođenja i zatvaranja računa stečajnog dužnika prema </w:t>
      </w:r>
    </w:p>
    <w:p w:rsidRDefault="00506CB9" w:rsidP="00506CB9" w:rsidR="00506CB9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             tarifi za poslovne subjekte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Addiko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bank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d.d. Zagreb (otvaranje 50,00 kn,  </w:t>
      </w:r>
    </w:p>
    <w:p w:rsidRDefault="00506CB9" w:rsidP="00506CB9" w:rsidR="00506CB9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             mjesečno održavanje računa 174,00 kn, izvodi 24,00 kn, obrada 10   </w:t>
      </w:r>
    </w:p>
    <w:p w:rsidRDefault="00506CB9" w:rsidP="00506CB9" w:rsidR="00506CB9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              međubankovnih naloga – 62,00 kuna, zatvaranje računa 200,00 kn)</w:t>
      </w:r>
    </w:p>
    <w:p w:rsidRDefault="00506CB9" w:rsidP="00506CB9" w:rsidR="00506CB9">
      <w:pPr>
        <w:ind w:firstLine="708"/>
        <w:jc w:val="both"/>
        <w:rPr>
          <w:color w:val="000000"/>
        </w:rPr>
      </w:pPr>
      <w:r>
        <w:rPr>
          <w:color w:val="000000"/>
        </w:rPr>
        <w:t>- objava GFI u FINA-i od 460,00 kn</w:t>
      </w:r>
    </w:p>
    <w:p w:rsidRDefault="00506CB9" w:rsidP="00506CB9" w:rsidR="00506CB9">
      <w:pPr>
        <w:jc w:val="both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tab/>
        <w:t xml:space="preserve">-  trošak arhiviranja u iznosu 800,00 kn </w:t>
      </w:r>
    </w:p>
    <w:p w:rsidRDefault="00506CB9" w:rsidP="00506CB9" w:rsidR="00506CB9">
      <w:pPr>
        <w:ind w:firstLine="708"/>
        <w:jc w:val="both"/>
        <w:rPr>
          <w:color w:val="000000"/>
        </w:rPr>
      </w:pPr>
      <w:r>
        <w:rPr>
          <w:color w:val="000000"/>
        </w:rPr>
        <w:t>-  paušalna sudska pristojba - 2.000,00 kn</w:t>
      </w:r>
    </w:p>
    <w:p w:rsidRDefault="00506CB9" w:rsidP="00506CB9" w:rsidR="00506CB9">
      <w:pPr>
        <w:ind w:firstLine="708"/>
        <w:jc w:val="both"/>
        <w:rPr>
          <w:color w:val="000000"/>
        </w:rPr>
      </w:pPr>
      <w:r>
        <w:rPr>
          <w:color w:val="000000"/>
        </w:rPr>
        <w:t>- trošak bruto nagrade</w:t>
      </w:r>
      <w:r>
        <w:t xml:space="preserve"> stečajnom upravitelju – prema čl. 7. Uredbe o kriterijima i načinu obračuna i plaćanja nagrade stečajnim upraviteljima) u iznosu od 16.000,00 kn procjenjuje se na iznos unovčenja stečajne mase do 100.000,00 kn.</w:t>
      </w:r>
    </w:p>
    <w:p w:rsidRDefault="00506CB9" w:rsidP="00506CB9" w:rsidR="00506CB9">
      <w:pPr>
        <w:pStyle w:val="Odlomakpopisa"/>
        <w:ind w:left="0"/>
        <w:jc w:val="both"/>
      </w:pPr>
    </w:p>
    <w:p w:rsidRDefault="00F259D5" w:rsidP="00F259D5" w:rsidR="00F259D5">
      <w:pPr>
        <w:jc w:val="both"/>
        <w:rPr>
          <w:rFonts w:hAnsi="Arial Narrow" w:ascii="Arial Narrow"/>
        </w:rPr>
      </w:pPr>
      <w:r>
        <w:t xml:space="preserve"> </w:t>
      </w:r>
    </w:p>
    <w:p w:rsidRDefault="000444D4" w:rsidP="000444D4" w:rsidR="000444D4">
      <w:pPr>
        <w:ind w:firstLine="720"/>
        <w:jc w:val="both"/>
      </w:pPr>
      <w:r>
        <w:lastRenderedPageBreak/>
        <w:t>2.</w:t>
      </w:r>
      <w:r w:rsidR="00E96E47">
        <w:t xml:space="preserve"> </w:t>
      </w:r>
      <w:r>
        <w:t>Ako vjerovnici dužnika ne postupe u skladu s točkom 1. ovog rješenja, sudac će donijeti odluku o otvaranju i zaključenju stečajnog postupka. U tom slučaju stečajni postupak se neće provesti i na odgovarajući će se način primijeniti odred</w:t>
      </w:r>
      <w:r w:rsidR="00E96E47">
        <w:t>ba članka 132. Stečajnog zakona</w:t>
      </w:r>
      <w:r>
        <w:t>.</w:t>
      </w:r>
    </w:p>
    <w:p w:rsidRDefault="000444D4" w:rsidP="000444D4" w:rsidR="000444D4">
      <w:pPr>
        <w:ind w:firstLine="720"/>
        <w:jc w:val="both"/>
      </w:pPr>
    </w:p>
    <w:p w:rsidRDefault="000444D4" w:rsidP="000444D4" w:rsidR="000444D4">
      <w:pPr>
        <w:ind w:firstLine="720"/>
        <w:jc w:val="both"/>
      </w:pPr>
      <w:r>
        <w:t>3.</w:t>
      </w:r>
      <w:r w:rsidR="00E96E47">
        <w:t xml:space="preserve"> </w:t>
      </w:r>
      <w:r>
        <w:t>Ako se stečajni postupak zaključi u skladu s odredbom članka 132. Stečajnog zakona, a dužnik nema sredstava za pokriće najnužnijih troškova, sredstva će se isplatiti na teret predujmljenih sredstava.</w:t>
      </w:r>
    </w:p>
    <w:p w:rsidRDefault="000444D4" w:rsidP="000444D4" w:rsidR="000444D4">
      <w:pPr>
        <w:jc w:val="both"/>
      </w:pPr>
    </w:p>
    <w:p w:rsidRDefault="000444D4" w:rsidP="000444D4" w:rsidR="000444D4">
      <w:pPr>
        <w:jc w:val="center"/>
      </w:pPr>
      <w:r>
        <w:t>Obrazloženje</w:t>
      </w:r>
    </w:p>
    <w:p w:rsidRDefault="000444D4" w:rsidP="000444D4" w:rsidR="000444D4">
      <w:pPr>
        <w:jc w:val="center"/>
        <w:rPr>
          <w:b/>
        </w:rPr>
      </w:pPr>
    </w:p>
    <w:p w:rsidRDefault="000444D4" w:rsidP="000444D4" w:rsidR="000444D4">
      <w:pPr>
        <w:jc w:val="center"/>
        <w:rPr>
          <w:b/>
        </w:rPr>
      </w:pPr>
    </w:p>
    <w:p w:rsidRDefault="000444D4" w:rsidP="000444D4" w:rsidR="000444D4">
      <w:pPr>
        <w:tabs>
          <w:tab w:pos="4050" w:val="left"/>
        </w:tabs>
        <w:jc w:val="both"/>
      </w:pPr>
      <w:r>
        <w:t xml:space="preserve">           Predlagatelj FINA RC Zagreb je </w:t>
      </w:r>
      <w:r w:rsidR="00506CB9">
        <w:t>31. srpnja</w:t>
      </w:r>
      <w:r>
        <w:t xml:space="preserve"> 2017. podnijela prijedlog za otvaranje stečajnog postupka nad dužnikom</w:t>
      </w:r>
      <w:r w:rsidR="006E6FCE">
        <w:t xml:space="preserve"> </w:t>
      </w:r>
      <w:r w:rsidR="00506CB9">
        <w:t xml:space="preserve">AGRAMKRAN d.o.o. za usluge transporta Zagreb, </w:t>
      </w:r>
      <w:proofErr w:type="spellStart"/>
      <w:r w:rsidR="00506CB9">
        <w:t>Andraševečka</w:t>
      </w:r>
      <w:proofErr w:type="spellEnd"/>
      <w:r w:rsidR="00506CB9">
        <w:t xml:space="preserve"> 7, OIB 7678382848.</w:t>
      </w:r>
    </w:p>
    <w:p w:rsidRDefault="00506CB9" w:rsidP="000444D4" w:rsidR="00506CB9">
      <w:pPr>
        <w:tabs>
          <w:tab w:pos="4050" w:val="left"/>
        </w:tabs>
        <w:jc w:val="both"/>
      </w:pPr>
    </w:p>
    <w:p w:rsidRDefault="000444D4" w:rsidP="000444D4" w:rsidR="000444D4">
      <w:pPr>
        <w:ind w:firstLine="720"/>
        <w:jc w:val="both"/>
      </w:pPr>
      <w:r>
        <w:t>Rješenjem ovoga suda St-</w:t>
      </w:r>
      <w:r w:rsidR="00506CB9">
        <w:t>702/18 od</w:t>
      </w:r>
      <w:r w:rsidR="00850EED">
        <w:t xml:space="preserve"> 14. rujna</w:t>
      </w:r>
      <w:r w:rsidR="00CE572F">
        <w:t xml:space="preserve"> 2018.</w:t>
      </w:r>
      <w:r>
        <w:t xml:space="preserve"> imenovan</w:t>
      </w:r>
      <w:r w:rsidR="00AD6DA9">
        <w:t xml:space="preserve">a </w:t>
      </w:r>
      <w:r>
        <w:t>je privremen</w:t>
      </w:r>
      <w:r w:rsidR="00AD6DA9">
        <w:t>a</w:t>
      </w:r>
      <w:r>
        <w:t xml:space="preserve"> stečajn</w:t>
      </w:r>
      <w:r w:rsidR="00AD6DA9">
        <w:t>a</w:t>
      </w:r>
      <w:r>
        <w:t xml:space="preserve"> upravitel</w:t>
      </w:r>
      <w:r w:rsidR="00AD6DA9">
        <w:t>jica koja</w:t>
      </w:r>
      <w:r>
        <w:t xml:space="preserve"> je </w:t>
      </w:r>
      <w:r w:rsidR="00850EED">
        <w:t>22. listopada 2018</w:t>
      </w:r>
      <w:r w:rsidR="00CE572F">
        <w:t>.</w:t>
      </w:r>
      <w:r>
        <w:t xml:space="preserve"> dostavi</w:t>
      </w:r>
      <w:r w:rsidR="00AD6DA9">
        <w:t xml:space="preserve">la </w:t>
      </w:r>
      <w:r w:rsidR="00850EED">
        <w:t>izviješće.</w:t>
      </w:r>
    </w:p>
    <w:p w:rsidRDefault="000444D4" w:rsidP="000444D4" w:rsidR="000444D4">
      <w:pPr>
        <w:ind w:firstLine="720"/>
        <w:jc w:val="both"/>
      </w:pPr>
    </w:p>
    <w:p w:rsidRDefault="000444D4" w:rsidP="000444D4" w:rsidR="000444D4">
      <w:pPr>
        <w:ind w:firstLine="720"/>
        <w:jc w:val="both"/>
      </w:pPr>
      <w:r>
        <w:t xml:space="preserve"> Iz izviješća je vidljivo da su  kod  stečajnog dužnika ostvareni stečajni razlozi predviđeni člankom 5. Stečajnog zakona - dužnik je nesposoban za plaćanje i prezadužen. Sukladno materijalnoj dokumentaciji u spisu dužnik  je nesposoban za plaćanje i prezadužen, ne posjeduje nikakvu imovinu niti financijsku niti materijalnu. Predvidivi troškovi stečajnog postupka prema ocjeni privremenog stečajnog upravitelja iznosili bi </w:t>
      </w:r>
      <w:r w:rsidR="00850EED">
        <w:t>31.100</w:t>
      </w:r>
      <w:r w:rsidR="00AD6DA9">
        <w:t>,00</w:t>
      </w:r>
      <w:r>
        <w:t xml:space="preserve"> kn (trošak knjigovodstvenih usluga, troškovi arhiviranja dokumentacije, bruto nagrada stečajnog upravitelja i ostali troškovi).</w:t>
      </w:r>
      <w:r w:rsidR="00431A5E">
        <w:t xml:space="preserve"> </w:t>
      </w:r>
      <w:r>
        <w:t>Sukladno članku 132</w:t>
      </w:r>
      <w:r w:rsidR="00431A5E">
        <w:t>.</w:t>
      </w:r>
      <w:r>
        <w:t xml:space="preserve"> stav  1. i 2.  </w:t>
      </w:r>
      <w:r w:rsidR="00AD6DA9">
        <w:t>Stečajnog zakona (Narodne novine 71/15 i 104/17, dalje SZ-a) ri</w:t>
      </w:r>
      <w:r>
        <w:t xml:space="preserve">ješeno je </w:t>
      </w:r>
      <w:r w:rsidR="00D366F8">
        <w:t xml:space="preserve">kao u izreci. </w:t>
      </w:r>
    </w:p>
    <w:p w:rsidRDefault="00431A5E" w:rsidP="000444D4" w:rsidR="00431A5E">
      <w:pPr>
        <w:ind w:firstLine="720"/>
        <w:jc w:val="both"/>
      </w:pPr>
    </w:p>
    <w:p w:rsidRDefault="000444D4" w:rsidP="000444D4" w:rsidR="000444D4">
      <w:pPr>
        <w:jc w:val="center"/>
        <w:rPr>
          <w:bCs/>
          <w:sz w:val="22"/>
          <w:szCs w:val="22"/>
        </w:rPr>
      </w:pPr>
    </w:p>
    <w:p w:rsidRDefault="000444D4" w:rsidP="000444D4" w:rsidR="000444D4">
      <w:pPr>
        <w:jc w:val="center"/>
        <w:rPr>
          <w:bCs/>
          <w:sz w:val="22"/>
          <w:szCs w:val="22"/>
        </w:rPr>
      </w:pPr>
      <w:r>
        <w:rPr>
          <w:bCs/>
        </w:rPr>
        <w:t>U Osijeku,</w:t>
      </w:r>
      <w:r w:rsidR="00D366F8">
        <w:rPr>
          <w:bCs/>
        </w:rPr>
        <w:t xml:space="preserve"> </w:t>
      </w:r>
      <w:r w:rsidR="00BF5EE1">
        <w:rPr>
          <w:bCs/>
        </w:rPr>
        <w:t>2</w:t>
      </w:r>
      <w:r w:rsidR="00F10B69">
        <w:rPr>
          <w:bCs/>
        </w:rPr>
        <w:t>4</w:t>
      </w:r>
      <w:r w:rsidR="00850EED">
        <w:rPr>
          <w:bCs/>
        </w:rPr>
        <w:t xml:space="preserve">. listopada </w:t>
      </w:r>
      <w:r w:rsidR="00D366F8">
        <w:rPr>
          <w:bCs/>
        </w:rPr>
        <w:t xml:space="preserve">2018.        </w:t>
      </w:r>
    </w:p>
    <w:p w:rsidRDefault="000444D4" w:rsidP="000444D4" w:rsidR="000444D4">
      <w:pPr>
        <w:jc w:val="both"/>
        <w:rPr>
          <w:b/>
          <w:bCs/>
          <w:sz w:val="22"/>
          <w:szCs w:val="22"/>
        </w:rPr>
      </w:pPr>
    </w:p>
    <w:p w:rsidRDefault="000444D4" w:rsidP="000444D4" w:rsidR="000444D4">
      <w:pPr>
        <w:jc w:val="both"/>
        <w:rPr>
          <w:b/>
          <w:bCs/>
          <w:sz w:val="22"/>
          <w:szCs w:val="22"/>
        </w:rPr>
      </w:pPr>
    </w:p>
    <w:p w:rsidRDefault="000444D4" w:rsidP="000444D4" w:rsidR="000444D4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 xml:space="preserve">                   </w:t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 w:rsidR="00CD3F80">
        <w:rPr>
          <w:b w:val="false"/>
          <w:bCs w:val="false"/>
        </w:rPr>
        <w:t xml:space="preserve">  </w:t>
      </w:r>
      <w:r w:rsidR="00CD3F80">
        <w:rPr>
          <w:b w:val="false"/>
          <w:bCs w:val="false"/>
        </w:rPr>
        <w:tab/>
      </w:r>
      <w:r w:rsidR="00CD3F80">
        <w:rPr>
          <w:b w:val="false"/>
          <w:bCs w:val="false"/>
        </w:rPr>
        <w:tab/>
      </w:r>
      <w:r>
        <w:rPr>
          <w:b w:val="false"/>
          <w:bCs w:val="false"/>
        </w:rPr>
        <w:t xml:space="preserve">  S U D A C :</w:t>
      </w:r>
    </w:p>
    <w:p w:rsidRDefault="000444D4" w:rsidP="000444D4" w:rsidR="000444D4">
      <w:pPr>
        <w:jc w:val="both"/>
        <w:rPr>
          <w:b/>
          <w:bCs/>
        </w:rPr>
      </w:pPr>
      <w:r>
        <w:t xml:space="preserve">                                                                               </w:t>
      </w:r>
      <w:r w:rsidR="00CD3F80">
        <w:t xml:space="preserve">  </w:t>
      </w:r>
      <w:r>
        <w:t xml:space="preserve">  Dubravka Kuveždić</w:t>
      </w:r>
      <w:r w:rsidR="00CD3F80">
        <w:t xml:space="preserve">, v.r. </w:t>
      </w:r>
    </w:p>
    <w:p w:rsidRDefault="000444D4" w:rsidP="000444D4" w:rsidR="000444D4">
      <w:pPr>
        <w:jc w:val="both"/>
        <w:rPr>
          <w:b/>
          <w:bCs/>
        </w:rPr>
      </w:pPr>
    </w:p>
    <w:p w:rsidRDefault="000444D4" w:rsidP="000444D4" w:rsidR="000444D4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0444D4" w:rsidP="000444D4" w:rsidR="000444D4">
      <w:pPr>
        <w:pStyle w:val="Tijeloteksta"/>
      </w:pPr>
      <w:r>
        <w:t>POUKA O PRAVNOM LIJEKU:</w:t>
      </w:r>
    </w:p>
    <w:p w:rsidRDefault="000444D4" w:rsidP="000444D4" w:rsidR="000444D4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0444D4" w:rsidP="000444D4" w:rsidR="000444D4">
      <w:pPr>
        <w:jc w:val="both"/>
        <w:rPr>
          <w:b/>
          <w:bCs/>
        </w:rPr>
      </w:pPr>
    </w:p>
    <w:p w:rsidRDefault="000444D4" w:rsidP="000444D4" w:rsidR="000444D4" w:rsidRPr="00CD3F80">
      <w:pPr>
        <w:jc w:val="both"/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bookmarkStart w:name="_GoBack" w:id="0"/>
      <w:r w:rsidRPr="00CD3F80">
        <w:rPr>
          <w:bCs/>
        </w:rPr>
        <w:tab/>
      </w:r>
    </w:p>
    <w:p w:rsidRDefault="00CD3F80" w:rsidP="000444D4" w:rsidR="00CD3F80" w:rsidRPr="00CD3F80">
      <w:pPr>
        <w:jc w:val="both"/>
        <w:rPr>
          <w:bCs/>
        </w:rPr>
      </w:pPr>
      <w:r w:rsidRPr="00CD3F80">
        <w:rPr>
          <w:bCs/>
        </w:rPr>
        <w:tab/>
      </w:r>
      <w:r w:rsidRPr="00CD3F80">
        <w:rPr>
          <w:bCs/>
        </w:rPr>
        <w:tab/>
      </w:r>
      <w:r w:rsidRPr="00CD3F80">
        <w:rPr>
          <w:bCs/>
        </w:rPr>
        <w:tab/>
      </w:r>
      <w:r w:rsidRPr="00CD3F80">
        <w:rPr>
          <w:bCs/>
        </w:rPr>
        <w:tab/>
      </w:r>
      <w:r w:rsidRPr="00CD3F80">
        <w:rPr>
          <w:bCs/>
        </w:rPr>
        <w:tab/>
      </w:r>
      <w:r w:rsidRPr="00CD3F80">
        <w:rPr>
          <w:bCs/>
        </w:rPr>
        <w:tab/>
      </w:r>
      <w:r w:rsidRPr="00CD3F80">
        <w:rPr>
          <w:bCs/>
        </w:rPr>
        <w:tab/>
        <w:t xml:space="preserve">    Za točnost </w:t>
      </w:r>
      <w:proofErr w:type="spellStart"/>
      <w:r w:rsidRPr="00CD3F80">
        <w:rPr>
          <w:bCs/>
        </w:rPr>
        <w:t>otpravka</w:t>
      </w:r>
      <w:proofErr w:type="spellEnd"/>
      <w:r w:rsidRPr="00CD3F80">
        <w:rPr>
          <w:bCs/>
        </w:rPr>
        <w:t xml:space="preserve">  </w:t>
      </w:r>
    </w:p>
    <w:bookmarkEnd w:id="0"/>
    <w:p w:rsidRDefault="00CD3F80" w:rsidP="00CD3F80" w:rsidR="00CD3F80">
      <w:pPr>
        <w:tabs>
          <w:tab w:pos="5030" w:val="left"/>
        </w:tabs>
      </w:pPr>
      <w:r>
        <w:tab/>
        <w:t xml:space="preserve">   ovlašteni službenik: </w:t>
      </w:r>
    </w:p>
    <w:p w:rsidRDefault="00CD3F80" w:rsidP="00CD3F80" w:rsidR="00CD3F80" w:rsidRPr="00CD3F80">
      <w:pPr>
        <w:tabs>
          <w:tab w:pos="5030" w:val="left"/>
        </w:tabs>
      </w:pPr>
      <w:r>
        <w:tab/>
        <w:t xml:space="preserve">      Darija Miličević   </w:t>
      </w:r>
    </w:p>
    <w:sectPr w:rsidSect="00CE572F" w:rsidR="00CD3F80" w:rsidRPr="00CD3F80">
      <w:headerReference w:type="default" r:id="rId11"/>
      <w:footerReference w:type="default" r:id="rId12"/>
      <w:pgSz w:h="16838" w:w="11906"/>
      <w:pgMar w:gutter="0" w:footer="708" w:header="708" w:left="1417" w:bottom="1702" w:right="1417" w:top="1382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5061" w:rsidP="00864F4A" w:rsidR="00BC5061">
      <w:r>
        <w:separator/>
      </w:r>
    </w:p>
  </w:endnote>
  <w:endnote w:id="0" w:type="continuationSeparator">
    <w:p w:rsidRDefault="00BC5061" w:rsidP="00864F4A" w:rsidR="00BC50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5409572"/>
      <w:docPartObj>
        <w:docPartGallery w:val="Page Numbers (Bottom of Page)"/>
        <w:docPartUnique/>
      </w:docPartObj>
    </w:sdtPr>
    <w:sdtEndPr/>
    <w:sdtContent>
      <w:p w:rsidRDefault="007C7381" w:rsidR="007C738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3F80">
          <w:rPr>
            <w:noProof/>
          </w:rPr>
          <w:t>2</w:t>
        </w:r>
        <w:r>
          <w:fldChar w:fldCharType="end"/>
        </w:r>
      </w:p>
    </w:sdtContent>
  </w:sdt>
  <w:p w:rsidRDefault="007C7381" w:rsidR="007C7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5061" w:rsidP="00864F4A" w:rsidR="00BC5061">
      <w:r>
        <w:separator/>
      </w:r>
    </w:p>
  </w:footnote>
  <w:footnote w:id="0" w:type="continuationSeparator">
    <w:p w:rsidRDefault="00BC5061" w:rsidP="00864F4A" w:rsidR="00BC50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4F4A" w:rsidP="00864F4A" w:rsidR="00864F4A">
    <w:pPr>
      <w:pStyle w:val="Zaglavlje"/>
      <w:jc w:val="right"/>
    </w:pPr>
    <w:r w:rsidRPr="00AF756A">
      <w:t xml:space="preserve">4 </w:t>
    </w:r>
    <w:r>
      <w:t>St</w:t>
    </w:r>
    <w:r w:rsidR="000444D4">
      <w:t>-</w:t>
    </w:r>
    <w:r w:rsidR="00F96468">
      <w:t>702/18-11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01389"/>
    <w:multiLevelType w:val="hybridMultilevel"/>
    <w:tmpl w:val="634CB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423A64"/>
    <w:multiLevelType w:val="hybridMultilevel"/>
    <w:tmpl w:val="CCB4B1CE"/>
    <w:lvl w:tplc="05E44440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1546D50"/>
    <w:multiLevelType w:val="hybridMultilevel"/>
    <w:tmpl w:val="FFD06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25F4259"/>
    <w:multiLevelType w:val="hybridMultilevel"/>
    <w:tmpl w:val="89DAEB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0B96A9F"/>
    <w:multiLevelType w:val="hybridMultilevel"/>
    <w:tmpl w:val="302A33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29B705E"/>
    <w:multiLevelType w:val="hybridMultilevel"/>
    <w:tmpl w:val="1D50E34A"/>
    <w:lvl w:tplc="1D26BF3E" w:ilvl="0">
      <w:start w:val="32"/>
      <w:numFmt w:val="bullet"/>
      <w:lvlText w:val="-"/>
      <w:lvlJc w:val="left"/>
      <w:pPr>
        <w:ind w:hanging="360" w:left="15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05"/>
      </w:pPr>
      <w:rPr>
        <w:rFonts w:hAnsi="Wingdings" w:ascii="Wingdings" w:hint="default"/>
      </w:rPr>
    </w:lvl>
  </w:abstractNum>
  <w:abstractNum w:abstractNumId="7">
    <w:nsid w:val="46377715"/>
    <w:multiLevelType w:val="hybridMultilevel"/>
    <w:tmpl w:val="1F0C76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E513AAB"/>
    <w:multiLevelType w:val="hybridMultilevel"/>
    <w:tmpl w:val="86026B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0BA3654"/>
    <w:multiLevelType w:val="hybridMultilevel"/>
    <w:tmpl w:val="DB26F8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5683D05"/>
    <w:multiLevelType w:val="hybridMultilevel"/>
    <w:tmpl w:val="C9D6CF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AC04137"/>
    <w:multiLevelType w:val="hybridMultilevel"/>
    <w:tmpl w:val="80C0DA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04E4A8E"/>
    <w:multiLevelType w:val="hybridMultilevel"/>
    <w:tmpl w:val="DCB805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98D1127"/>
    <w:multiLevelType w:val="hybridMultilevel"/>
    <w:tmpl w:val="891EE2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AA33EF9"/>
    <w:multiLevelType w:val="hybridMultilevel"/>
    <w:tmpl w:val="A8E6030A"/>
    <w:lvl w:tplc="EB4C6B94" w:ilvl="0">
      <w:start w:val="1"/>
      <w:numFmt w:val="decimal"/>
      <w:lvlText w:val="%1."/>
      <w:lvlJc w:val="left"/>
      <w:pPr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6C862C26"/>
    <w:multiLevelType w:val="hybridMultilevel"/>
    <w:tmpl w:val="7E68F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9DF28CC"/>
    <w:multiLevelType w:val="hybridMultilevel"/>
    <w:tmpl w:val="BBA42CB8"/>
    <w:lvl w:tplc="4E28C29E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10"/>
  </w:num>
  <w:num w:numId="5">
    <w:abstractNumId w:val="11"/>
  </w:num>
  <w:num w:numId="6">
    <w:abstractNumId w:val="15"/>
  </w:num>
  <w:num w:numId="7">
    <w:abstractNumId w:val="6"/>
  </w:num>
  <w:num w:numId="8">
    <w:abstractNumId w:val="13"/>
  </w:num>
  <w:num w:numId="9">
    <w:abstractNumId w:val="8"/>
  </w:num>
  <w:num w:numId="10">
    <w:abstractNumId w:val="0"/>
  </w:num>
  <w:num w:numId="11">
    <w:abstractNumId w:val="16"/>
  </w:num>
  <w:num w:numId="12">
    <w:abstractNumId w:val="7"/>
  </w:num>
  <w:num w:numId="13">
    <w:abstractNumId w:val="2"/>
  </w:num>
  <w:num w:numId="14">
    <w:abstractNumId w:val="4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1BC5"/>
    <w:rsid w:val="00001BC5"/>
    <w:rsid w:val="00015916"/>
    <w:rsid w:val="000444D4"/>
    <w:rsid w:val="00046B8E"/>
    <w:rsid w:val="00097D4D"/>
    <w:rsid w:val="000D19D0"/>
    <w:rsid w:val="000D6D83"/>
    <w:rsid w:val="000E3FFC"/>
    <w:rsid w:val="000E56D3"/>
    <w:rsid w:val="000E657B"/>
    <w:rsid w:val="00127109"/>
    <w:rsid w:val="002062C0"/>
    <w:rsid w:val="002927CB"/>
    <w:rsid w:val="002969B7"/>
    <w:rsid w:val="002A6416"/>
    <w:rsid w:val="002F5770"/>
    <w:rsid w:val="00337861"/>
    <w:rsid w:val="00343B1C"/>
    <w:rsid w:val="00352DAF"/>
    <w:rsid w:val="00374214"/>
    <w:rsid w:val="00374B01"/>
    <w:rsid w:val="003947E6"/>
    <w:rsid w:val="003C24E6"/>
    <w:rsid w:val="00431A5E"/>
    <w:rsid w:val="00452675"/>
    <w:rsid w:val="004A7C42"/>
    <w:rsid w:val="004D5EAE"/>
    <w:rsid w:val="004E08E4"/>
    <w:rsid w:val="004E50D8"/>
    <w:rsid w:val="004F7CC6"/>
    <w:rsid w:val="005004E8"/>
    <w:rsid w:val="00506CB9"/>
    <w:rsid w:val="005077A2"/>
    <w:rsid w:val="005613AA"/>
    <w:rsid w:val="005C43EE"/>
    <w:rsid w:val="005D145B"/>
    <w:rsid w:val="005E0025"/>
    <w:rsid w:val="0064567C"/>
    <w:rsid w:val="00645A02"/>
    <w:rsid w:val="00673593"/>
    <w:rsid w:val="006925F2"/>
    <w:rsid w:val="00694710"/>
    <w:rsid w:val="006E1FC5"/>
    <w:rsid w:val="006E6FCE"/>
    <w:rsid w:val="006F379E"/>
    <w:rsid w:val="006F4B7A"/>
    <w:rsid w:val="00701DE4"/>
    <w:rsid w:val="00717715"/>
    <w:rsid w:val="0074057D"/>
    <w:rsid w:val="00771403"/>
    <w:rsid w:val="00795B53"/>
    <w:rsid w:val="007962F8"/>
    <w:rsid w:val="007C7381"/>
    <w:rsid w:val="00814A7C"/>
    <w:rsid w:val="00823E71"/>
    <w:rsid w:val="00850EED"/>
    <w:rsid w:val="00864F4A"/>
    <w:rsid w:val="008904EA"/>
    <w:rsid w:val="008D7E28"/>
    <w:rsid w:val="009136EE"/>
    <w:rsid w:val="00914DBC"/>
    <w:rsid w:val="00933062"/>
    <w:rsid w:val="00941A06"/>
    <w:rsid w:val="00953B56"/>
    <w:rsid w:val="00972093"/>
    <w:rsid w:val="00974208"/>
    <w:rsid w:val="009A270E"/>
    <w:rsid w:val="009D04E5"/>
    <w:rsid w:val="009D556C"/>
    <w:rsid w:val="00A57BCA"/>
    <w:rsid w:val="00A7558D"/>
    <w:rsid w:val="00AB7A77"/>
    <w:rsid w:val="00AD6DA9"/>
    <w:rsid w:val="00AF7195"/>
    <w:rsid w:val="00AF756A"/>
    <w:rsid w:val="00B259B4"/>
    <w:rsid w:val="00B7310E"/>
    <w:rsid w:val="00B847BC"/>
    <w:rsid w:val="00BC5061"/>
    <w:rsid w:val="00BF3639"/>
    <w:rsid w:val="00BF5EE1"/>
    <w:rsid w:val="00C03483"/>
    <w:rsid w:val="00C332C6"/>
    <w:rsid w:val="00C368D1"/>
    <w:rsid w:val="00C45422"/>
    <w:rsid w:val="00C8182B"/>
    <w:rsid w:val="00CC57C4"/>
    <w:rsid w:val="00CD3F80"/>
    <w:rsid w:val="00CE572F"/>
    <w:rsid w:val="00D10ECE"/>
    <w:rsid w:val="00D366F8"/>
    <w:rsid w:val="00D60EB0"/>
    <w:rsid w:val="00DA556D"/>
    <w:rsid w:val="00DC2C62"/>
    <w:rsid w:val="00DC56DD"/>
    <w:rsid w:val="00DF6832"/>
    <w:rsid w:val="00E31905"/>
    <w:rsid w:val="00E33005"/>
    <w:rsid w:val="00E46F24"/>
    <w:rsid w:val="00E53062"/>
    <w:rsid w:val="00E600F7"/>
    <w:rsid w:val="00E9212A"/>
    <w:rsid w:val="00E96E47"/>
    <w:rsid w:val="00EE5323"/>
    <w:rsid w:val="00EF20AC"/>
    <w:rsid w:val="00EF49B6"/>
    <w:rsid w:val="00F10B69"/>
    <w:rsid w:val="00F259D5"/>
    <w:rsid w:val="00F42F75"/>
    <w:rsid w:val="00F848E4"/>
    <w:rsid w:val="00F96468"/>
    <w:rsid w:val="00FC028D"/>
    <w:rsid w:val="00FE7AF9"/>
    <w:rsid w:val="00FF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3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444D4"/>
    <w:pPr>
      <w:keepNext/>
      <w:jc w:val="both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E50D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864F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44D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44D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4D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4D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4D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customStyle="true" w:styleId="Naslov2Char" w:type="character">
    <w:name w:val="Naslov 2 Char"/>
    <w:basedOn w:val="Zadanifontodlomka"/>
    <w:link w:val="Naslov2"/>
    <w:semiHidden/>
    <w:rsid w:val="000444D4"/>
    <w:rPr>
      <w:b/>
      <w:bCs/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0444D4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0444D4"/>
    <w:rPr>
      <w:sz w:val="24"/>
      <w:szCs w:val="24"/>
    </w:rPr>
  </w:style>
  <w:style w:styleId="Reetkatablice" w:type="table">
    <w:name w:val="Table Grid"/>
    <w:basedOn w:val="Obinatablica"/>
    <w:uiPriority w:val="39"/>
    <w:rsid w:val="00E96E47"/>
    <w:rPr>
      <w:rFonts w:cstheme="minorBidi" w:eastAsiaTheme="minorHAnsi" w:hAnsiTheme="minorHAnsi" w:asciiTheme="minorHAns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506CB9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444D4"/>
    <w:pPr>
      <w:keepNext/>
      <w:jc w:val="both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E50D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864F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44D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44D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4D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4D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4D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customStyle="1" w:styleId="Naslov2Char" w:type="character">
    <w:name w:val="Naslov 2 Char"/>
    <w:basedOn w:val="Zadanifontodlomka"/>
    <w:link w:val="Naslov2"/>
    <w:semiHidden/>
    <w:rsid w:val="000444D4"/>
    <w:rPr>
      <w:b/>
      <w:bCs/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0444D4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0444D4"/>
    <w:rPr>
      <w:sz w:val="24"/>
      <w:szCs w:val="24"/>
    </w:rPr>
  </w:style>
  <w:style w:styleId="Reetkatablice" w:type="table">
    <w:name w:val="Table Grid"/>
    <w:basedOn w:val="Obinatablica"/>
    <w:uiPriority w:val="39"/>
    <w:rsid w:val="00E96E47"/>
    <w:rPr>
      <w:rFonts w:asciiTheme="minorHAnsi" w:cstheme="minorBidi" w:eastAsiaTheme="minorHAnsi" w:hAnsiTheme="minorHAns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506CB9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1038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248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1322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2130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75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892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St-702/2018-11</izvorni_sadrzaj>
    <derivirana_varijabla naziv="DomainObject.Oznaka_1">St-702/2018-11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702</izvorni_sadrzaj>
    <derivirana_varijabla naziv="DomainObject.Predmet.Broj_1">702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St-702/2018</izvorni_sadrzaj>
    <derivirana_varijabla naziv="DomainObject.Predmet.OznakaBroj_1">St-702/2018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AGRAMKRAN d.o.o. zastupanog po punomoćniku Dijana Matas; Marko Karuza; Miljenko Matas; TIHOMIR ZEC</izvorni_sadrzaj>
    <derivirana_varijabla naziv="DomainObject.Predmet.ProtustrankaFormated_1">  AGRAMKRAN d.o.o. zastupanog po punomoćniku Dijana Matas; Marko Karuza; Miljenko Matas; TIHOMIR ZEC</derivirana_varijabla>
  </DomainObject.Predmet.ProtustrankaFormated>
  <DomainObject.Predmet.ProtustrankaFormatedOIB>
    <izvorni_sadrzaj>  AGRAMKRAN d.o.o., OIB 76783828487 zastupanog po punomoćniku Dijana Matas; Marko Karuza; Miljenko Matas; TIHOMIR ZEC</izvorni_sadrzaj>
    <derivirana_varijabla naziv="DomainObject.Predmet.ProtustrankaFormatedOIB_1">  AGRAMKRAN d.o.o., OIB 76783828487 zastupanog po punomoćniku Dijana Matas; Marko Karuza; Miljenko Matas; TIHOMIR ZEC</derivirana_varijabla>
  </DomainObject.Predmet.ProtustrankaFormatedOIB>
  <DomainObject.Predmet.ProtustrankaFormatedWithAdress>
    <izvorni_sadrzaj> AGRAMKRAN d.o.o., Andraševečka 7, 10000 Zagreb zastupanog po punomoćniku Dijana Matas; Marko Karuza; Miljenko Matas; TIHOMIR ZEC</izvorni_sadrzaj>
    <derivirana_varijabla naziv="DomainObject.Predmet.ProtustrankaFormatedWithAdress_1"> AGRAMKRAN d.o.o., Andraševečka 7, 10000 Zagreb zastupanog po punomoćniku Dijana Matas; Marko Karuza; Miljenko Matas; TIHOMIR ZEC</derivirana_varijabla>
  </DomainObject.Predmet.ProtustrankaFormatedWithAdress>
  <DomainObject.Predmet.ProtustrankaFormatedWithAdressOIB>
    <izvorni_sadrzaj> AGRAMKRAN d.o.o., OIB 76783828487, Andraševečka 7, 10000 Zagreb zastupanog po punomoćniku Dijana Matas; Marko Karuza; Miljenko Matas; TIHOMIR ZEC</izvorni_sadrzaj>
    <derivirana_varijabla naziv="DomainObject.Predmet.ProtustrankaFormatedWithAdressOIB_1"> AGRAMKRAN d.o.o., OIB 76783828487, Andraševečka 7, 10000 Zagreb zastupanog po punomoćniku Dijana Matas; Marko Karuza; Miljenko Matas; TIHOMIR ZEC</derivirana_varijabla>
  </DomainObject.Predmet.ProtustrankaFormatedWithAdressOIB>
  <DomainObject.Predmet.ProtustrankaWithAdress>
    <izvorni_sadrzaj>AGRAMKRAN d.o.o. Andraševečka 7, 10000 Zagreb</izvorni_sadrzaj>
    <derivirana_varijabla naziv="DomainObject.Predmet.ProtustrankaWithAdress_1">AGRAMKRAN d.o.o. Andraševečka 7, 10000 Zagreb</derivirana_varijabla>
  </DomainObject.Predmet.ProtustrankaWithAdress>
  <DomainObject.Predmet.ProtustrankaWithAdressOIB>
    <izvorni_sadrzaj>AGRAMKRAN d.o.o., OIB 76783828487, Andraševečka 7, 10000 Zagreb</izvorni_sadrzaj>
    <derivirana_varijabla naziv="DomainObject.Predmet.ProtustrankaWithAdressOIB_1">AGRAMKRAN d.o.o., OIB 76783828487, Andraševečka 7, 10000 Zagreb</derivirana_varijabla>
  </DomainObject.Predmet.ProtustrankaWithAdressOIB>
  <DomainObject.Predmet.ProtustrankaNazivFormated>
    <izvorni_sadrzaj>AGRAMKRAN d.o.o.</izvorni_sadrzaj>
    <derivirana_varijabla naziv="DomainObject.Predmet.ProtustrankaNazivFormated_1">AGRAMKRAN d.o.o.</derivirana_varijabla>
  </DomainObject.Predmet.ProtustrankaNazivFormated>
  <DomainObject.Predmet.ProtustrankaNazivFormatedOIB>
    <izvorni_sadrzaj>AGRAMKRAN d.o.o., OIB 76783828487</izvorni_sadrzaj>
    <derivirana_varijabla naziv="DomainObject.Predmet.ProtustrankaNazivFormatedOIB_1">AGRAMKRAN d.o.o., OIB 76783828487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AGRAMKRAN d.o.o. zastupanog po punomoćniku Dijana Matas; Marko Karuza; Miljenko Matas; TIHOMIR ZEC</item>
    </izvorni_sadrzaj>
    <derivirana_varijabla naziv="DomainObject.Predmet.ProtuStrankaListFormated_1">
      <item>AGRAMKRAN d.o.o. zastupanog po punomoćniku Dijana Matas; Marko Karuza; Miljenko Matas; TIHOMIR ZEC</item>
    </derivirana_varijabla>
  </DomainObject.Predmet.ProtuStrankaListFormated>
  <DomainObject.Predmet.ProtuStrankaListFormatedOIB>
    <izvorni_sadrzaj>
      <item>AGRAMKRAN d.o.o., OIB 76783828487 zastupanog po punomoćniku Dijana Matas; Marko Karuza; Miljenko Matas; TIHOMIR ZEC</item>
    </izvorni_sadrzaj>
    <derivirana_varijabla naziv="DomainObject.Predmet.ProtuStrankaListFormatedOIB_1">
      <item>AGRAMKRAN d.o.o., OIB 76783828487 zastupanog po punomoćniku Dijana Matas; Marko Karuza; Miljenko Matas; TIHOMIR ZEC</item>
    </derivirana_varijabla>
  </DomainObject.Predmet.ProtuStrankaListFormatedOIB>
  <DomainObject.Predmet.ProtuStrankaListFormatedWithAdress>
    <izvorni_sadrzaj>
      <item>AGRAMKRAN d.o.o., Andraševečka 7, 10000 Zagreb zastupanog po punomoćniku Dijana Matas; Marko Karuza; Miljenko Matas; TIHOMIR ZEC</item>
    </izvorni_sadrzaj>
    <derivirana_varijabla naziv="DomainObject.Predmet.ProtuStrankaListFormatedWithAdress_1">
      <item>AGRAMKRAN d.o.o., Andraševečka 7, 10000 Zagreb zastupanog po punomoćniku Dijana Matas; Marko Karuza; Miljenko Matas; TIHOMIR ZEC</item>
    </derivirana_varijabla>
  </DomainObject.Predmet.ProtuStrankaListFormatedWithAdress>
  <DomainObject.Predmet.ProtuStrankaListFormatedWithAdressOIB>
    <izvorni_sadrzaj>
      <item>AGRAMKRAN d.o.o., OIB 76783828487, Andraševečka 7, 10000 Zagreb zastupanog po punomoćniku Dijana Matas; Marko Karuza; Miljenko Matas; TIHOMIR ZEC</item>
    </izvorni_sadrzaj>
    <derivirana_varijabla naziv="DomainObject.Predmet.ProtuStrankaListFormatedWithAdressOIB_1">
      <item>AGRAMKRAN d.o.o., OIB 76783828487, Andraševečka 7, 10000 Zagreb zastupanog po punomoćniku Dijana Matas; Marko Karuza; Miljenko Matas; TIHOMIR ZEC</item>
    </derivirana_varijabla>
  </DomainObject.Predmet.ProtuStrankaListFormatedWithAdressOIB>
  <DomainObject.Predmet.ProtuStrankaListNazivFormated>
    <izvorni_sadrzaj>
      <item>AGRAMKRAN d.o.o.</item>
    </izvorni_sadrzaj>
    <derivirana_varijabla naziv="DomainObject.Predmet.ProtuStrankaListNazivFormated_1">
      <item>AGRAMKRAN d.o.o.</item>
    </derivirana_varijabla>
  </DomainObject.Predmet.ProtuStrankaListNazivFormated>
  <DomainObject.Predmet.ProtuStrankaListNazivFormatedOIB>
    <izvorni_sadrzaj>
      <item>AGRAMKRAN d.o.o., OIB 76783828487</item>
    </izvorni_sadrzaj>
    <derivirana_varijabla naziv="DomainObject.Predmet.ProtuStrankaListNazivFormatedOIB_1">
      <item>AGRAMKRAN d.o.o., OIB 76783828487</item>
    </derivirana_varijabla>
  </DomainObject.Predmet.ProtuStrankaListNazivFormatedOIB>
  <DomainObject.Predmet.OstaliListFormated>
    <izvorni_sadrzaj>
      <item>Dijana Matas punomoćnica sudionika u postupku AGRAMKRAN d.o.o.</item>
      <item>Marko Karuza punomoćnik sudionika u postupku AGRAMKRAN d.o.o.</item>
      <item>Miljenko Matas punomoćnik sudionika u postupku AGRAMKRAN d.o.o.</item>
      <item>TIHOMIR ZEC punomoćnik sudionika u postupku AGRAMKRAN d.o.o.</item>
    </izvorni_sadrzaj>
    <derivirana_varijabla naziv="DomainObject.Predmet.OstaliListFormated_1">
      <item>Dijana Matas punomoćnica sudionika u postupku AGRAMKRAN d.o.o.</item>
      <item>Marko Karuza punomoćnik sudionika u postupku AGRAMKRAN d.o.o.</item>
      <item>Miljenko Matas punomoćnik sudionika u postupku AGRAMKRAN d.o.o.</item>
      <item>TIHOMIR ZEC punomoćnik sudionika u postupku AGRAMKRAN d.o.o.</item>
    </derivirana_varijabla>
  </DomainObject.Predmet.OstaliListFormated>
  <DomainObject.Predmet.OstaliListFormatedOIB>
    <izvorni_sadrzaj>
      <item>Dijana Matas, OIB 45282454490 punomoćnica sudionika u postupku AGRAMKRAN d.o.o.</item>
      <item>Marko Karuza, OIB 16123360188 punomoćnik sudionika u postupku AGRAMKRAN d.o.o.</item>
      <item>Miljenko Matas punomoćnik sudionika u postupku AGRAMKRAN d.o.o.</item>
      <item>TIHOMIR ZEC punomoćnik sudionika u postupku AGRAMKRAN d.o.o.</item>
    </izvorni_sadrzaj>
    <derivirana_varijabla naziv="DomainObject.Predmet.OstaliListFormatedOIB_1">
      <item>Dijana Matas, OIB 45282454490 punomoćnica sudionika u postupku AGRAMKRAN d.o.o.</item>
      <item>Marko Karuza, OIB 16123360188 punomoćnik sudionika u postupku AGRAMKRAN d.o.o.</item>
      <item>Miljenko Matas punomoćnik sudionika u postupku AGRAMKRAN d.o.o.</item>
      <item>TIHOMIR ZEC punomoćnik sudionika u postupku AGRAMKRAN d.o.o.</item>
    </derivirana_varijabla>
  </DomainObject.Predmet.OstaliListFormatedOIB>
  <DomainObject.Predmet.OstaliListFormatedWithAdress>
    <izvorni_sadrzaj>
      <item>Dijana Matas, Andraševečka 7, 10000 Zagreb punomoćnica sudionika u postupku AGRAMKRAN d.o.o.</item>
      <item>Marko Karuza, Andraševečka Ulica 7, 10000 Zagreb punomoćnik sudionika u postupku AGRAMKRAN d.o.o.</item>
      <item>Miljenko Matas punomoćnik sudionika u postupku AGRAMKRAN d.o.o.</item>
      <item>TIHOMIR ZEC punomoćnik sudionika u postupku AGRAMKRAN d.o.o.</item>
    </izvorni_sadrzaj>
    <derivirana_varijabla naziv="DomainObject.Predmet.OstaliListFormatedWithAdress_1">
      <item>Dijana Matas, Andraševečka 7, 10000 Zagreb punomoćnica sudionika u postupku AGRAMKRAN d.o.o.</item>
      <item>Marko Karuza, Andraševečka Ulica 7, 10000 Zagreb punomoćnik sudionika u postupku AGRAMKRAN d.o.o.</item>
      <item>Miljenko Matas punomoćnik sudionika u postupku AGRAMKRAN d.o.o.</item>
      <item>TIHOMIR ZEC punomoćnik sudionika u postupku AGRAMKRAN d.o.o.</item>
    </derivirana_varijabla>
  </DomainObject.Predmet.OstaliListFormatedWithAdress>
  <DomainObject.Predmet.OstaliListFormatedWithAdressOIB>
    <izvorni_sadrzaj>
      <item>Dijana Matas, OIB 45282454490, Andraševečka 7, 10000 Zagreb punomoćnica sudionika u postupku AGRAMKRAN d.o.o.</item>
      <item>Marko Karuza, OIB 16123360188, Andraševečka Ulica 7, 10000 Zagreb punomoćnik sudionika u postupku AGRAMKRAN d.o.o.</item>
      <item>Miljenko Matas punomoćnik sudionika u postupku AGRAMKRAN d.o.o.</item>
      <item>TIHOMIR ZEC punomoćnik sudionika u postupku AGRAMKRAN d.o.o.</item>
    </izvorni_sadrzaj>
    <derivirana_varijabla naziv="DomainObject.Predmet.OstaliListFormatedWithAdressOIB_1">
      <item>Dijana Matas, OIB 45282454490, Andraševečka 7, 10000 Zagreb punomoćnica sudionika u postupku AGRAMKRAN d.o.o.</item>
      <item>Marko Karuza, OIB 16123360188, Andraševečka Ulica 7, 10000 Zagreb punomoćnik sudionika u postupku AGRAMKRAN d.o.o.</item>
      <item>Miljenko Matas punomoćnik sudionika u postupku AGRAMKRAN d.o.o.</item>
      <item>TIHOMIR ZEC punomoćnik sudionika u postupku AGRAMKRAN d.o.o.</item>
    </derivirana_varijabla>
  </DomainObject.Predmet.OstaliListFormatedWithAdressOIB>
  <DomainObject.Predmet.OstaliListNazivFormated>
    <izvorni_sadrzaj>
      <item>Dijana Matas</item>
      <item>Marko Karuza</item>
      <item>Miljenko Matas</item>
      <item>TIHOMIR ZEC</item>
    </izvorni_sadrzaj>
    <derivirana_varijabla naziv="DomainObject.Predmet.OstaliListNazivFormated_1">
      <item>Dijana Matas</item>
      <item>Marko Karuza</item>
      <item>Miljenko Matas</item>
      <item>TIHOMIR ZEC</item>
    </derivirana_varijabla>
  </DomainObject.Predmet.OstaliListNazivFormated>
  <DomainObject.Predmet.OstaliListNazivFormatedOIB>
    <izvorni_sadrzaj>
      <item>Dijana Matas, OIB 45282454490</item>
      <item>Marko Karuza, OIB 16123360188</item>
      <item>Miljenko Matas</item>
      <item>TIHOMIR ZEC</item>
    </izvorni_sadrzaj>
    <derivirana_varijabla naziv="DomainObject.Predmet.OstaliListNazivFormatedOIB_1">
      <item>Dijana Matas, OIB 45282454490</item>
      <item>Marko Karuza, OIB 16123360188</item>
      <item>Miljenko Matas</item>
      <item>TIHOMIR ZEC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>St-702/2018-11</izvorni_sadrzaj>
    <derivirana_varijabla naziv="DomainObject.PoslovniBrojDokumenta_1">St-702/2018-11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AGRAMKRAN d.o.o.</izvorni_sadrzaj>
    <derivirana_varijabla naziv="DomainObject.Predmet.ProtustrankaIDrugi_1">AGRAMKRAN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AGRAMKRAN d.o.o., OIB 76783828487, Andraševečka 7, 10000 Zagreb</izvorni_sadrzaj>
    <derivirana_varijabla naziv="DomainObject.Predmet.ProtustrankaIDrugiAdressOIB_1">AGRAMKRAN d.o.o., OIB 76783828487, Andraševečka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AGRAMKRAN d.o.o.</item>
      <item>FINA Regionalni centar Zagreb</item>
      <item>Dijana Matas</item>
      <item>Marko Karuza</item>
      <item>Miljenko Matas</item>
      <item>TIHOMIR ZEC</item>
    </izvorni_sadrzaj>
    <derivirana_varijabla naziv="DomainObject.Predmet.SudioniciListNaziv_1">
      <item>AGRAMKRAN d.o.o.</item>
      <item>FINA Regionalni centar Zagreb</item>
      <item>Dijana Matas</item>
      <item>Marko Karuza</item>
      <item>Miljenko Matas</item>
      <item>TIHOMIR ZEC</item>
    </derivirana_varijabla>
  </DomainObject.Predmet.SudioniciListNaziv>
  <DomainObject.Predmet.SudioniciListAdressOIB>
    <izvorni_sadrzaj>
      <item>AGRAMKRAN d.o.o., OIB 76783828487, Andraševečka 7,10000 Zagreb</item>
      <item>FINA Regionalni centar Zagreb, OIB 85821130368, Trg svibanjskih žrtava 1995. 1,10000 Zagreb</item>
      <item>Dijana Matas, OIB 45282454490, Andraševečka 7,10000 Zagreb</item>
      <item>Marko Karuza, OIB 16123360188, Andraševečka Ulica 7,10000 Zagreb</item>
      <item>Miljenko Matas</item>
      <item>TIHOMIR ZEC</item>
    </izvorni_sadrzaj>
    <derivirana_varijabla naziv="DomainObject.Predmet.SudioniciListAdressOIB_1">
      <item>AGRAMKRAN d.o.o., OIB 76783828487, Andraševečka 7,10000 Zagreb</item>
      <item>FINA Regionalni centar Zagreb, OIB 85821130368, Trg svibanjskih žrtava 1995. 1,10000 Zagreb</item>
      <item>Dijana Matas, OIB 45282454490, Andraševečka 7,10000 Zagreb</item>
      <item>Marko Karuza, OIB 16123360188, Andraševečka Ulica 7,10000 Zagreb</item>
      <item>Miljenko Matas</item>
      <item>TIHOMIR ZEC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76783828487</item>
      <item>, OIB 85821130368</item>
      <item>, OIB 45282454490</item>
      <item>, OIB 16123360188</item>
      <item>, OIB null</item>
      <item>, OIB null</item>
    </izvorni_sadrzaj>
    <derivirana_varijabla naziv="DomainObject.Predmet.SudioniciListNazivOIB_1">
      <item>, OIB 76783828487</item>
      <item>, OIB 85821130368</item>
      <item>, OIB 45282454490</item>
      <item>, OIB 16123360188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F92869-919F-4B96-BC47-0B7DB911AB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582</properties:Words>
  <properties:Characters>3189</properties:Characters>
  <properties:Lines>90</properties:Lines>
  <properties:Paragraphs>33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2018-05-15T08:08:00Z</dcterms:created>
  <dc:creator>Korisnik</dc:creator>
  <cp:lastModifiedBy>Darija Miličević</cp:lastModifiedBy>
  <cp:lastPrinted>2018-10-24T10:32:00Z</cp:lastPrinted>
  <dcterms:modified xmlns:xsi="http://www.w3.org/2001/XMLSchema-instance" xsi:type="dcterms:W3CDTF">2018-10-24T10:34:00Z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St-702/2018-11 / Odluka - Rješenje (RJ._poziv_na_uplatu_predvid._troška._troška)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