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cd38" w14:paraId="da9cd3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1335" w:rsidP="001C1335" w:rsidR="001C1335" w:rsidRPr="001C1335">
      <w:pPr>
        <w:spacing w:after="0"/>
        <w:rPr>
          <w:rFonts w:cs="Times New Roman" w:eastAsia="Times New Roman"/>
          <w:lang w:eastAsia="hr-HR"/>
        </w:rPr>
      </w:pPr>
      <w:r w:rsidRPr="001C1335">
        <w:rPr>
          <w:rFonts w:cs="Times New Roman" w:eastAsia="Times New Roman"/>
          <w:bCs/>
          <w:lang w:eastAsia="hr-HR"/>
        </w:rPr>
        <w:t xml:space="preserve">   REPUBLIKA HRVATSKA                                            Poslovni b</w:t>
      </w:r>
      <w:r w:rsidRPr="001C1335">
        <w:rPr>
          <w:rFonts w:cs="Times New Roman" w:eastAsia="Times New Roman"/>
          <w:lang w:eastAsia="hr-HR"/>
        </w:rPr>
        <w:t>roj: 14. St-297/2018-28</w:t>
      </w:r>
      <w:r w:rsidRPr="001C1335">
        <w:rPr>
          <w:rFonts w:cs="Times New Roman" w:eastAsia="Times New Roman"/>
          <w:bCs/>
          <w:lang w:eastAsia="hr-HR"/>
        </w:rPr>
        <w:t xml:space="preserve"> TRGOVAČKI SUD U SPLITU                                                   </w:t>
      </w:r>
    </w:p>
    <w:p w:rsidRDefault="001C1335" w:rsidP="001C1335" w:rsidR="001C1335" w:rsidRPr="001C1335">
      <w:pPr>
        <w:spacing w:after="0"/>
        <w:rPr>
          <w:rFonts w:cs="Times New Roman" w:eastAsia="Times New Roman"/>
          <w:lang w:eastAsia="hr-HR"/>
        </w:rPr>
      </w:pPr>
      <w:proofErr w:type="spellStart"/>
      <w:r w:rsidRPr="001C1335">
        <w:rPr>
          <w:rFonts w:cs="Times New Roman" w:eastAsia="Times New Roman"/>
          <w:lang w:eastAsia="hr-HR"/>
        </w:rPr>
        <w:t>Sukoišanska</w:t>
      </w:r>
      <w:proofErr w:type="spellEnd"/>
      <w:r w:rsidRPr="001C1335">
        <w:rPr>
          <w:rFonts w:cs="Times New Roman" w:eastAsia="Times New Roman"/>
          <w:lang w:eastAsia="hr-HR"/>
        </w:rPr>
        <w:t xml:space="preserve"> 6. – 21 000  S P L I T</w:t>
      </w:r>
    </w:p>
    <w:p w:rsidRDefault="001C1335" w:rsidP="001C1335" w:rsidR="001C1335" w:rsidRPr="001C1335">
      <w:pPr>
        <w:spacing w:after="0"/>
        <w:rPr>
          <w:rFonts w:cs="Times New Roman" w:eastAsia="Times New Roman"/>
          <w:lang w:eastAsia="hr-HR"/>
        </w:rPr>
      </w:pPr>
    </w:p>
    <w:p w:rsidRDefault="001C1335" w:rsidP="001C1335" w:rsidR="001C1335" w:rsidRPr="001C1335">
      <w:pPr>
        <w:spacing w:after="0"/>
        <w:rPr>
          <w:rFonts w:cs="Times New Roman" w:eastAsia="Times New Roman"/>
          <w:lang w:eastAsia="hr-HR"/>
        </w:rPr>
      </w:pPr>
    </w:p>
    <w:p w:rsidRDefault="001C1335" w:rsidP="001C1335" w:rsidR="001C1335" w:rsidRPr="001C1335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C1335">
        <w:rPr>
          <w:rFonts w:cs="Times New Roman" w:eastAsia="Times New Roman"/>
          <w:bCs/>
          <w:lang w:eastAsia="hr-HR"/>
        </w:rPr>
        <w:t>U   I M E   R E P U B L I K E  H R V A T S K E</w:t>
      </w:r>
    </w:p>
    <w:p w:rsidRDefault="001C1335" w:rsidP="001C1335" w:rsidR="001C1335" w:rsidRPr="001C13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1335" w:rsidP="001C1335" w:rsidR="001C1335" w:rsidRPr="001C1335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 w:val="en-US"/>
        </w:rPr>
      </w:pPr>
      <w:r w:rsidRPr="001C1335">
        <w:rPr>
          <w:rFonts w:cs="Times New Roman" w:eastAsia="Arial Unicode MS"/>
          <w:bCs/>
          <w:szCs w:val="20"/>
          <w:lang w:eastAsia="hr-HR" w:val="en-US"/>
        </w:rPr>
        <w:t>R J E Š E N J E</w:t>
      </w:r>
    </w:p>
    <w:p w:rsidRDefault="001C1335" w:rsidP="001C1335" w:rsidR="001C1335" w:rsidRPr="001C1335">
      <w:pPr>
        <w:spacing w:after="0"/>
        <w:rPr>
          <w:rFonts w:cs="Times New Roman" w:eastAsia="Times New Roman"/>
          <w:lang w:eastAsia="hr-HR"/>
        </w:rPr>
      </w:pPr>
    </w:p>
    <w:p w:rsidRDefault="001C1335" w:rsidP="001C1335" w:rsidR="001C1335" w:rsidRPr="001C1335">
      <w:pPr>
        <w:spacing w:after="0"/>
        <w:rPr>
          <w:rFonts w:cs="Times New Roman" w:eastAsia="Times New Roman"/>
          <w:lang w:eastAsia="hr-HR"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Times New Roman"/>
          <w:lang w:eastAsia="hr-HR" w:val="fr-FR"/>
        </w:rPr>
      </w:pPr>
      <w:r w:rsidRPr="001C1335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SALONA COMMERCE d.o.o., u stečaju, Split, (Grad Split), Matice hrvatske 10, OIB: 93851034778. (dalje: Dužnik, stečajni Dužnik), koju Stečajnu masu zastupa</w:t>
      </w:r>
      <w:r w:rsidRPr="001C1335">
        <w:rPr>
          <w:rFonts w:cs="Times New Roman" w:eastAsia="Times New Roman"/>
          <w:lang w:eastAsia="hr-HR" w:val="fr-FR"/>
        </w:rPr>
        <w:t xml:space="preserve"> stečajna upraviteljica </w:t>
      </w:r>
      <w:r w:rsidRPr="001C1335">
        <w:rPr>
          <w:rFonts w:cs="Times New Roman" w:eastAsia="Times New Roman"/>
          <w:lang w:eastAsia="hr-HR"/>
        </w:rPr>
        <w:t xml:space="preserve">Ada Rajković, Split, Matice Hrvatske 10, OIB: 27195964864, 10. siječnja 2019., </w:t>
      </w:r>
      <w:r w:rsidRPr="001C1335">
        <w:rPr>
          <w:rFonts w:cs="Times New Roman" w:eastAsia="Times New Roman"/>
          <w:lang w:eastAsia="hr-HR" w:val="fr-FR"/>
        </w:rPr>
        <w:t>izvan-raspravno,</w:t>
      </w:r>
    </w:p>
    <w:p w:rsidRDefault="001C1335" w:rsidP="001C1335" w:rsidR="001C1335" w:rsidRPr="001C133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1C1335" w:rsidP="001C1335" w:rsidR="001C1335" w:rsidRPr="001C1335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C1335">
        <w:rPr>
          <w:rFonts w:cs="Times New Roman" w:eastAsia="Times New Roman"/>
          <w:bCs/>
          <w:lang w:eastAsia="hr-HR"/>
        </w:rPr>
        <w:t>r i j e š i o   j e</w:t>
      </w:r>
    </w:p>
    <w:p w:rsidRDefault="001C1335" w:rsidP="001C1335" w:rsidR="001C1335" w:rsidRPr="001C1335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Times New Roman"/>
          <w:b/>
          <w:bCs/>
          <w:lang w:eastAsia="hr-HR" w:val="en-US"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</w:rPr>
      </w:pPr>
      <w:r w:rsidRPr="001C1335">
        <w:rPr>
          <w:rFonts w:cs="Times New Roman" w:eastAsia="Calibri"/>
          <w:noProof/>
        </w:rPr>
        <w:t xml:space="preserve">I/ Zaključuje se postupak radi naknadne diobe nad </w:t>
      </w:r>
      <w:r w:rsidRPr="001C1335">
        <w:rPr>
          <w:rFonts w:cs="Times New Roman" w:eastAsia="Times New Roman"/>
        </w:rPr>
        <w:t>Stečajnom masom iza</w:t>
      </w:r>
      <w:r w:rsidRPr="001C1335">
        <w:rPr>
          <w:rFonts w:cs="Times New Roman" w:eastAsia="Times New Roman"/>
          <w:lang w:eastAsia="hr-HR"/>
        </w:rPr>
        <w:t xml:space="preserve"> </w:t>
      </w:r>
      <w:r w:rsidRPr="001C1335">
        <w:rPr>
          <w:rFonts w:cs="Times New Roman" w:eastAsia="Calibri"/>
        </w:rPr>
        <w:t>SALONA COMMERCE d.o.o., u stečaju, Split, (Grad Split), Matice hrvatske 10, OIB: 93851034778.</w:t>
      </w: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bCs/>
          <w:noProof/>
        </w:rPr>
      </w:pPr>
      <w:r w:rsidRPr="001C1335">
        <w:rPr>
          <w:rFonts w:cs="Times New Roman" w:eastAsia="Calibri"/>
        </w:rPr>
        <w:t xml:space="preserve">  </w:t>
      </w: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bCs/>
          <w:noProof/>
        </w:rPr>
      </w:pPr>
      <w:r w:rsidRPr="001C1335">
        <w:rPr>
          <w:rFonts w:cs="Times New Roman" w:eastAsia="Calibri"/>
          <w:noProof/>
        </w:rPr>
        <w:t xml:space="preserve">II/  </w:t>
      </w:r>
      <w:r w:rsidRPr="001C1335">
        <w:rPr>
          <w:rFonts w:cs="Times New Roman" w:eastAsia="Calibri"/>
          <w:bCs/>
          <w:noProof/>
        </w:rPr>
        <w:t xml:space="preserve">Određuje se brisanje </w:t>
      </w:r>
      <w:r w:rsidRPr="001C1335">
        <w:rPr>
          <w:rFonts w:cs="Times New Roman" w:eastAsia="Calibri"/>
          <w:noProof/>
        </w:rPr>
        <w:t xml:space="preserve">Stečajne mase iza </w:t>
      </w:r>
      <w:r w:rsidRPr="001C1335">
        <w:rPr>
          <w:rFonts w:cs="Times New Roman" w:eastAsia="Calibri"/>
        </w:rPr>
        <w:t xml:space="preserve">SALONA COMMERCE d.o.o., u stečaju, Split, (Grad Split), Matice hrvatske 10, OIB: 93851034778 </w:t>
      </w:r>
      <w:r w:rsidRPr="001C1335">
        <w:rPr>
          <w:rFonts w:cs="Times New Roman" w:eastAsia="Calibri"/>
          <w:bCs/>
          <w:noProof/>
        </w:rPr>
        <w:t>iz sudskog registra i to sa svim podatcima upisanim u registru, što će provesti registarski odjel ovog Suda a nakon pravomoćnosti ovog Rješenja.</w:t>
      </w: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bCs/>
          <w:noProof/>
        </w:rPr>
      </w:pPr>
      <w:r w:rsidRPr="001C1335">
        <w:rPr>
          <w:rFonts w:cs="Times New Roman" w:eastAsia="Calibri"/>
          <w:noProof/>
        </w:rPr>
        <w:t>III</w:t>
      </w:r>
      <w:r w:rsidRPr="001C1335">
        <w:rPr>
          <w:rFonts w:cs="Times New Roman" w:eastAsia="Calibri"/>
          <w:b/>
          <w:noProof/>
        </w:rPr>
        <w:t>.</w:t>
      </w:r>
      <w:r w:rsidRPr="001C1335">
        <w:rPr>
          <w:rFonts w:cs="Times New Roman" w:eastAsia="Calibri"/>
          <w:bCs/>
          <w:noProof/>
        </w:rPr>
        <w:t xml:space="preserve">    Ovo će se Rješenje objaviti na mrežnoj stranici e-Oglasna ploča sudova.</w:t>
      </w:r>
    </w:p>
    <w:p w:rsidRDefault="001C1335" w:rsidP="001C1335" w:rsidR="001C1335" w:rsidRPr="001C1335">
      <w:pPr>
        <w:spacing w:after="0"/>
        <w:rPr>
          <w:rFonts w:cs="Times New Roman" w:eastAsia="Calibri"/>
          <w:noProof/>
          <w:lang w:val="en-AU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lang w:val="en-AU"/>
        </w:rPr>
      </w:pPr>
    </w:p>
    <w:p w:rsidRDefault="001C1335" w:rsidP="001C1335" w:rsidR="001C1335" w:rsidRPr="001C1335">
      <w:pPr>
        <w:spacing w:after="0"/>
        <w:jc w:val="center"/>
        <w:rPr>
          <w:rFonts w:cs="Times New Roman" w:eastAsia="Calibri"/>
          <w:noProof/>
        </w:rPr>
      </w:pPr>
      <w:r w:rsidRPr="001C1335">
        <w:rPr>
          <w:rFonts w:cs="Times New Roman" w:eastAsia="Calibri"/>
          <w:noProof/>
        </w:rPr>
        <w:t>Obrazloženje</w:t>
      </w: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  <w:r w:rsidRPr="001C1335">
        <w:rPr>
          <w:rFonts w:cs="Times New Roman" w:eastAsia="Calibri"/>
          <w:noProof/>
          <w:lang w:val="de-DE"/>
        </w:rPr>
        <w:tab/>
        <w:t>1</w:t>
      </w:r>
      <w:r w:rsidRPr="001C1335">
        <w:rPr>
          <w:rFonts w:cs="Times New Roman" w:eastAsia="Calibri"/>
          <w:b/>
          <w:noProof/>
          <w:lang w:val="de-DE"/>
        </w:rPr>
        <w:t>.</w:t>
      </w:r>
      <w:r w:rsidRPr="001C1335">
        <w:rPr>
          <w:rFonts w:cs="Times New Roman" w:eastAsia="Calibri"/>
          <w:noProof/>
          <w:lang w:val="de-DE"/>
        </w:rPr>
        <w:t xml:space="preserve"> Rješenjem ovog Suda od 27. travnja 2018., broj: 14. St-297/2018. (Ex: St-264/2015), određeno je nastavljanje postupka radni naknadne diobe </w:t>
      </w:r>
      <w:r w:rsidRPr="001C1335">
        <w:rPr>
          <w:rFonts w:cs="Times New Roman" w:eastAsia="Calibri"/>
          <w:noProof/>
        </w:rPr>
        <w:t xml:space="preserve">nad </w:t>
      </w:r>
      <w:r w:rsidRPr="001C1335">
        <w:rPr>
          <w:rFonts w:cs="Times New Roman" w:eastAsia="Calibri"/>
        </w:rPr>
        <w:t>SALONA COMMERCE d.o.o., u stečaju, Split, (Grad Split), Matice hrvatske 10, OIB: 93851034778</w:t>
      </w:r>
      <w:r w:rsidRPr="001C1335">
        <w:rPr>
          <w:rFonts w:cs="Times New Roman" w:eastAsia="Calibri"/>
          <w:noProof/>
        </w:rPr>
        <w:t xml:space="preserve"> a za stečajnog je upravitelja imenovana </w:t>
      </w:r>
      <w:r w:rsidRPr="001C1335">
        <w:rPr>
          <w:rFonts w:cs="Times New Roman" w:eastAsia="Calibri"/>
        </w:rPr>
        <w:t>Ada Rajković, Split, Matice Hrvatske 10, OIB: 27195964864</w:t>
      </w:r>
      <w:r w:rsidRPr="001C1335">
        <w:rPr>
          <w:rFonts w:cs="Times New Roman" w:eastAsia="Calibri"/>
          <w:noProof/>
        </w:rPr>
        <w:t>. Na Ispitnom ročištu održanom 28. lipnja 2018., ispitane su prijavljene tražbine stečajnih Vjerovnika a koje su potom i utvrđene Rješenjem Suda od 28. lipnja 2018., broj: gornji, nakon čega je unovčena imovina Dužnika i Rješenjem Suda od 12. studenog 2018. je Stečajnom upravitelju dana suglasnost za isplatu, namirenje utvrđene tražbina stečajnih Vjerovnika i istim Rješenjem je  sazvana Skupština vjerovnika – Završno ročište vjerovnika koje je i održano 27. studenog 2018. nakon kojeg je Stečajni upravitelj namirio stečajne Vjerovnike i i ostale obveze</w:t>
      </w: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  <w:r w:rsidRPr="001C1335">
        <w:rPr>
          <w:rFonts w:cs="Times New Roman" w:eastAsia="Calibri"/>
          <w:noProof/>
        </w:rPr>
        <w:lastRenderedPageBreak/>
        <w:t xml:space="preserve">                                                                    - 2 -                   Poslovni broj:  14. St-297/2018-28</w:t>
      </w:r>
    </w:p>
    <w:p w:rsidRDefault="001C1335" w:rsidP="001C1335" w:rsidR="001C1335" w:rsidRPr="001C1335">
      <w:pPr>
        <w:spacing w:after="0"/>
        <w:rPr>
          <w:rFonts w:cs="Times New Roman" w:eastAsia="Calibri"/>
          <w:bCs/>
          <w:noProof/>
        </w:rPr>
      </w:pPr>
      <w:r w:rsidRPr="001C1335">
        <w:rPr>
          <w:rFonts w:cs="Times New Roman" w:eastAsia="Calibri"/>
          <w:bCs/>
          <w:noProof/>
        </w:rPr>
        <w:t xml:space="preserve">                                                                                                          </w:t>
      </w: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  <w:r w:rsidRPr="001C1335">
        <w:rPr>
          <w:rFonts w:cs="Times New Roman" w:eastAsia="Calibri"/>
          <w:noProof/>
        </w:rPr>
        <w:t>stečajne mase te o svemu navedenom podnio Sudu Izvješće zaprimljeno u Sudu 8. siječnja 2019. i predložio zaključiti ovaj nastavak postupka radi naknadne diobe, čemu je Sud i udovoljio i riješio kao u izrijeci ovog Rješenja pod točkom I.</w:t>
      </w: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  <w:lang w:val="en-AU"/>
        </w:rPr>
      </w:pPr>
      <w:r w:rsidRPr="001C1335">
        <w:rPr>
          <w:rFonts w:cs="Times New Roman" w:eastAsia="Calibri"/>
          <w:noProof/>
        </w:rPr>
        <w:t xml:space="preserve">          2.  Č</w:t>
      </w:r>
      <w:r w:rsidRPr="001C1335">
        <w:rPr>
          <w:rFonts w:cs="Times New Roman" w:eastAsia="Calibri"/>
          <w:noProof/>
          <w:lang w:val="de-DE"/>
        </w:rPr>
        <w:t>lankom  289, stavkom 8, Stečajnog zakona ("Narodne novine" br.-i: 71/15. i 104/17, dalje: SZ), propisano je: "Nakon provedene naknadne diobe sud će donijeti rješenje o zaključenju stečajnog postupka."</w:t>
      </w:r>
      <w:r w:rsidRPr="001C1335">
        <w:rPr>
          <w:rFonts w:cs="Times New Roman" w:eastAsia="Calibri"/>
          <w:noProof/>
          <w:lang w:val="en-AU"/>
        </w:rPr>
        <w:t xml:space="preserve"> Sukladno ovoj odredbi SZ, riješeno je kao u izrijeci ovog Rješenja pod točkom I.</w:t>
      </w: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  <w:lang w:val="de-DE"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  <w:lang w:val="en-AU"/>
        </w:rPr>
      </w:pPr>
      <w:r w:rsidRPr="001C1335">
        <w:rPr>
          <w:rFonts w:cs="Times New Roman" w:eastAsia="Calibri"/>
          <w:noProof/>
        </w:rPr>
        <w:t xml:space="preserve">          3.  Č</w:t>
      </w:r>
      <w:r w:rsidRPr="001C1335">
        <w:rPr>
          <w:rFonts w:cs="Times New Roman" w:eastAsia="Calibri"/>
          <w:noProof/>
          <w:lang w:val="de-DE"/>
        </w:rPr>
        <w:t>lankom  438, stavkom 2, SZ, propisano je: "Stečajna masa briše se iz sudskog registra na temelju rješenja suda. Sud će donijeti rješenje o brisanju stečajne mase po službenoj dužnosti nakon pravomoćnosti rješenja o zaključenja stečajnog postupka".</w:t>
      </w:r>
      <w:r w:rsidRPr="001C1335">
        <w:rPr>
          <w:rFonts w:cs="Times New Roman" w:eastAsia="Calibri"/>
          <w:noProof/>
          <w:lang w:val="en-AU"/>
        </w:rPr>
        <w:t xml:space="preserve"> Sukladno ovoj odredbi SZ, riješeno je kao u izreci ovog Rješenja pod točkom II.</w:t>
      </w: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  <w:r w:rsidRPr="001C1335">
        <w:rPr>
          <w:rFonts w:cs="Times New Roman" w:eastAsia="Calibri"/>
          <w:noProof/>
        </w:rPr>
        <w:t xml:space="preserve">          4.  Točka III. izrijeke Rješenja je utemeljena na odredbi članka 12, SZ, kojom je odredbom, među ostalim, propisano: "(1)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 "</w:t>
      </w: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  <w:r w:rsidRPr="001C1335">
        <w:rPr>
          <w:rFonts w:cs="Times New Roman" w:eastAsia="Calibri"/>
          <w:noProof/>
        </w:rPr>
        <w:t xml:space="preserve">          5.  Sukladno navedenim odredbama SZ i svemu što je naprijed navedeno, ovaj Sud je riješio kao u izreci rješenja. </w:t>
      </w:r>
    </w:p>
    <w:p w:rsidRDefault="001C1335" w:rsidP="001C1335" w:rsidR="001C1335" w:rsidRPr="001C1335">
      <w:pPr>
        <w:spacing w:after="0"/>
        <w:rPr>
          <w:rFonts w:cs="Times New Roman" w:eastAsia="Calibri"/>
          <w:noProof/>
          <w:lang w:val="en-AU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lang w:val="en-AU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lang w:val="en-AU"/>
        </w:rPr>
      </w:pPr>
    </w:p>
    <w:p w:rsidRDefault="001C1335" w:rsidP="001C1335" w:rsidR="001C1335" w:rsidRPr="001C1335">
      <w:pPr>
        <w:spacing w:after="0"/>
        <w:jc w:val="center"/>
        <w:rPr>
          <w:rFonts w:cs="Times New Roman" w:eastAsia="Calibri"/>
          <w:noProof/>
        </w:rPr>
      </w:pPr>
      <w:r w:rsidRPr="001C1335">
        <w:rPr>
          <w:rFonts w:cs="Times New Roman" w:eastAsia="Calibri"/>
          <w:noProof/>
        </w:rPr>
        <w:t>Split, 10. siječnja 2019.</w:t>
      </w: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C1335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         </w:t>
      </w:r>
      <w:r w:rsidRPr="001C1335">
        <w:rPr>
          <w:rFonts w:cs="Times New Roman" w:eastAsia="Times New Roman"/>
          <w:lang w:val="en-US"/>
        </w:rPr>
        <w:t>SUDAC</w:t>
      </w:r>
    </w:p>
    <w:p w:rsidRDefault="001C1335" w:rsidP="001C1335" w:rsidR="001C1335" w:rsidRPr="001C1335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1C1335" w:rsidP="001C1335" w:rsidR="001C1335" w:rsidRPr="001C1335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C1335">
        <w:rPr>
          <w:rFonts w:cs="Times New Roman" w:eastAsia="Times New Roman"/>
          <w:lang w:val="en-US"/>
        </w:rPr>
        <w:t xml:space="preserve">Jozo Ćaleta, </w:t>
      </w:r>
      <w:proofErr w:type="spellStart"/>
      <w:r w:rsidRPr="001C1335">
        <w:rPr>
          <w:rFonts w:cs="Times New Roman" w:eastAsia="Times New Roman"/>
          <w:lang w:val="en-US"/>
        </w:rPr>
        <w:t>v.r</w:t>
      </w:r>
      <w:proofErr w:type="spellEnd"/>
      <w:r w:rsidRPr="001C1335">
        <w:rPr>
          <w:rFonts w:cs="Times New Roman" w:eastAsia="Times New Roman"/>
          <w:lang w:val="en-US"/>
        </w:rPr>
        <w:t>.</w:t>
      </w:r>
    </w:p>
    <w:p w:rsidRDefault="001C1335" w:rsidP="001C1335" w:rsidR="001C1335" w:rsidRPr="001C1335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1C1335">
        <w:rPr>
          <w:rFonts w:cs="Times New Roman" w:eastAsia="Times New Roman"/>
          <w:lang w:val="en-US"/>
        </w:rPr>
        <w:t>za</w:t>
      </w:r>
      <w:proofErr w:type="spellEnd"/>
      <w:r w:rsidRPr="001C1335">
        <w:rPr>
          <w:rFonts w:cs="Times New Roman" w:eastAsia="Times New Roman"/>
          <w:lang w:val="en-US"/>
        </w:rPr>
        <w:t xml:space="preserve"> </w:t>
      </w:r>
      <w:proofErr w:type="spellStart"/>
      <w:r w:rsidRPr="001C1335">
        <w:rPr>
          <w:rFonts w:cs="Times New Roman" w:eastAsia="Times New Roman"/>
          <w:lang w:val="en-US"/>
        </w:rPr>
        <w:t>točnost</w:t>
      </w:r>
      <w:proofErr w:type="spellEnd"/>
      <w:r w:rsidRPr="001C1335">
        <w:rPr>
          <w:rFonts w:cs="Times New Roman" w:eastAsia="Times New Roman"/>
          <w:lang w:val="en-US"/>
        </w:rPr>
        <w:t xml:space="preserve"> </w:t>
      </w:r>
      <w:proofErr w:type="spellStart"/>
      <w:r w:rsidRPr="001C1335">
        <w:rPr>
          <w:rFonts w:cs="Times New Roman" w:eastAsia="Times New Roman"/>
          <w:lang w:val="en-US"/>
        </w:rPr>
        <w:t>otpravka-ovlašteni</w:t>
      </w:r>
      <w:proofErr w:type="spellEnd"/>
      <w:r w:rsidRPr="001C1335">
        <w:rPr>
          <w:rFonts w:cs="Times New Roman" w:eastAsia="Times New Roman"/>
          <w:lang w:val="en-US"/>
        </w:rPr>
        <w:t xml:space="preserve"> </w:t>
      </w:r>
      <w:proofErr w:type="spellStart"/>
      <w:r w:rsidRPr="001C1335">
        <w:rPr>
          <w:rFonts w:cs="Times New Roman" w:eastAsia="Times New Roman"/>
          <w:lang w:val="en-US"/>
        </w:rPr>
        <w:t>službenik</w:t>
      </w:r>
      <w:proofErr w:type="spellEnd"/>
    </w:p>
    <w:p w:rsidRDefault="001C1335" w:rsidP="001C1335" w:rsidR="001C1335" w:rsidRPr="001C1335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C1335">
        <w:rPr>
          <w:rFonts w:cs="Times New Roman" w:eastAsia="Times New Roman"/>
          <w:lang w:val="en-US"/>
        </w:rPr>
        <w:t xml:space="preserve">Vesna </w:t>
      </w:r>
      <w:proofErr w:type="spellStart"/>
      <w:r w:rsidRPr="001C1335">
        <w:rPr>
          <w:rFonts w:cs="Times New Roman" w:eastAsia="Times New Roman"/>
          <w:lang w:val="en-US"/>
        </w:rPr>
        <w:t>Čargo</w:t>
      </w:r>
      <w:proofErr w:type="spellEnd"/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  <w:r w:rsidRPr="001C1335">
        <w:rPr>
          <w:rFonts w:cs="Times New Roman" w:eastAsia="Calibri"/>
          <w:noProof/>
        </w:rPr>
        <w:t xml:space="preserve">                                                                   - 3 -                     Poslovni broj:  14. St-297/2018-28</w:t>
      </w:r>
    </w:p>
    <w:p w:rsidRDefault="001C1335" w:rsidP="001C1335" w:rsidR="001C1335" w:rsidRPr="001C1335">
      <w:pPr>
        <w:spacing w:after="0"/>
        <w:rPr>
          <w:rFonts w:cs="Times New Roman" w:eastAsia="Calibri"/>
          <w:bCs/>
          <w:noProof/>
        </w:rPr>
      </w:pPr>
      <w:r w:rsidRPr="001C1335">
        <w:rPr>
          <w:rFonts w:cs="Times New Roman" w:eastAsia="Calibri"/>
          <w:bCs/>
          <w:noProof/>
        </w:rPr>
        <w:t xml:space="preserve">                                                                                                          </w:t>
      </w: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  <w:u w:val="single"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  <w:r w:rsidRPr="001C1335">
        <w:rPr>
          <w:rFonts w:cs="Times New Roman" w:eastAsia="Calibri"/>
          <w:noProof/>
          <w:u w:val="single"/>
        </w:rPr>
        <w:t>Pravna pouuka:</w:t>
      </w:r>
      <w:r w:rsidRPr="001C1335">
        <w:rPr>
          <w:rFonts w:cs="Times New Roman" w:eastAsia="Calibri"/>
          <w:noProof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Sukoišanska 6, kao sudu prvog stupnja a o istoj žalbi u drugom stupnju odlučuje Visoki trgovački sud Republike Hrvatske u Zagrebu.</w:t>
      </w: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  <w:r w:rsidRPr="001C1335">
        <w:rPr>
          <w:rFonts w:cs="Times New Roman" w:eastAsia="Calibri"/>
          <w:noProof/>
        </w:rPr>
        <w:t xml:space="preserve">       </w:t>
      </w: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Calibri"/>
          <w:noProof/>
        </w:rPr>
      </w:pPr>
    </w:p>
    <w:p w:rsidRDefault="001C1335" w:rsidP="001C1335" w:rsidR="001C1335" w:rsidRPr="001C1335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1C1335" w:rsidP="001C1335" w:rsidR="001C1335" w:rsidRPr="001C13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335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2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St-297/2018-28</izvorni_sadrzaj>
    <derivirana_varijabla naziv="DomainObject.Oznaka_1">St-297/2018-28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SALONA COMMERCE društvo s ograničenom odgovornošću za trgovinu, ugostiteljstvo, turizam, transport i uslu</izvorni_sadrzaj>
    <derivirana_varijabla naziv="DomainObject.Predmet.ProtustrankaFormated_1">  Stečajna masa iza SALONA COMMERCE društvo s ograničenom odgovornošću za trgovinu, ugostiteljstvo, turizam, transport i uslu</derivirana_varijabla>
  </DomainObject.Predmet.ProtustrankaFormated>
  <DomainObject.Predmet.ProtustrankaFormatedOIB>
    <izvorni_sadrzaj>  Stečajna masa iza SALONA COMMERCE društvo s ograničenom odgovornošću za trgovinu, ugostiteljstvo, turizam, transport i uslu, OIB 93851034778</izvorni_sadrzaj>
    <derivirana_varijabla naziv="DomainObject.Predmet.ProtustrankaFormatedOIB_1">  Stečajna masa iza SALONA COMMERCE društvo s ograničenom odgovornošću za trgovinu, ugostiteljstvo, turizam, transport i uslu, OIB 93851034778</derivirana_varijabla>
  </DomainObject.Predmet.ProtustrankaFormatedOIB>
  <DomainObject.Predmet.ProtustrankaFormatedWithAdress>
    <izvorni_sadrzaj> Stečajna masa iza SALONA COMMERCE društvo s ograničenom odgovornošću za trgovinu, ugostiteljstvo, turizam, transport i uslu, Matice hrvatske 10, 21000 Split</izvorni_sadrzaj>
    <derivirana_varijabla naziv="DomainObject.Predmet.ProtustrankaFormatedWithAdress_1"> Stečajna masa iza SALONA COMMERCE društvo s ograničenom odgovornošću za trgovinu, ugostiteljstvo, turizam, transport i uslu, Matice hrvatske 10, 21000 Split</derivirana_varijabla>
  </DomainObject.Predmet.ProtustrankaFormatedWithAdress>
  <DomainObject.Predmet.ProtustrankaFormatedWithAdressOIB>
    <izvorni_sadrzaj> Stečajna masa iza SALONA COMMERCE društvo s ograničenom odgovornošću za trgovinu, ugostiteljstvo, turizam, transport i uslu, OIB 93851034778, Matice hrvatske 10, 21000 Split</izvorni_sadrzaj>
    <derivirana_varijabla naziv="DomainObject.Predmet.ProtustrankaFormatedWithAdressOIB_1"> Stečajna masa iza SALONA COMMERCE društvo s ograničenom odgovornošću za trgovinu, ugostiteljstvo, turizam, transport i uslu, OIB 93851034778, Matice hrvatske 10, 21000 Split</derivirana_varijabla>
  </DomainObject.Predmet.ProtustrankaFormatedWithAdressOIB>
  <DomainObject.Predmet.ProtustrankaWithAdress>
    <izvorni_sadrzaj>Stečajna masa iza SALONA COMMERCE društvo s ograničenom odgovornošću za trgovinu, ugostiteljstvo, turizam, transport i uslu Matice hrvatske 10, 21000 Split</izvorni_sadrzaj>
    <derivirana_varijabla naziv="DomainObject.Predmet.ProtustrankaWithAdress_1">Stečajna masa iza SALONA COMMERCE društvo s ograničenom odgovornošću za trgovinu, ugostiteljstvo, turizam, transport i uslu Matice hrvatske 10, 21000 Split</derivirana_varijabla>
  </DomainObject.Predmet.ProtustrankaWithAdress>
  <DomainObject.Predmet.ProtustrankaWithAdressOIB>
    <izvorni_sadrzaj>Stečajna masa iza SALONA COMMERCE društvo s ograničenom odgovornošću za trgovinu, ugostiteljstvo, turizam, transport i uslu, OIB 93851034778, Matice hrvatske 10, 21000 Split</izvorni_sadrzaj>
    <derivirana_varijabla naziv="DomainObject.Predmet.ProtustrankaWithAdressOIB_1">Stečajna masa iza SALONA COMMERCE društvo s ograničenom odgovornošću za trgovinu, ugostiteljstvo, turizam, transport i uslu, OIB 93851034778, Matice hrvatske 10, 21000 Split</derivirana_varijabla>
  </DomainObject.Predmet.ProtustrankaWithAdressOIB>
  <DomainObject.Predmet.ProtustrankaNazivFormated>
    <izvorni_sadrzaj>Stečajna masa iza SALONA COMMERCE društvo s ograničenom odgovornošću za trgovinu, ugostiteljstvo, turizam, transport i uslu</izvorni_sadrzaj>
    <derivirana_varijabla naziv="DomainObject.Predmet.ProtustrankaNazivFormated_1">Stečajna masa iza SALONA COMMERCE društvo s ograničenom odgovornošću za trgovinu, ugostiteljstvo, turizam, transport i uslu</derivirana_varijabla>
  </DomainObject.Predmet.ProtustrankaNazivFormated>
  <DomainObject.Predmet.ProtustrankaNazivFormatedOIB>
    <izvorni_sadrzaj>Stečajna masa iza SALONA COMMERCE društvo s ograničenom odgovornošću za trgovinu, ugostiteljstvo, turizam, transport i uslu, OIB 93851034778</izvorni_sadrzaj>
    <derivirana_varijabla naziv="DomainObject.Predmet.ProtustrankaNazivFormatedOIB_1">Stečajna masa iza SALONA COMMERCE društvo s ograničenom odgovornošću za trgovinu, ugostiteljstvo, turizam, transport i uslu, OIB 93851034778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SALONA COMMERCE društvo s ograničenom odgovornošću za trgovinu, ugostiteljstvo, turizam, transport i uslu</item>
    </izvorni_sadrzaj>
    <derivirana_varijabla naziv="DomainObject.Predmet.ProtuStrankaListFormated_1">
      <item>Stečajna masa iza SALONA COMMERCE društvo s ograničenom odgovornošću za trgovinu, ugostiteljstvo, turizam, transport i uslu</item>
    </derivirana_varijabla>
  </DomainObject.Predmet.ProtuStrankaListFormated>
  <DomainObject.Predmet.ProtuStrankaListFormatedOIB>
    <izvorni_sadrzaj>
      <item>Stečajna masa iza SALONA COMMERCE društvo s ograničenom odgovornošću za trgovinu, ugostiteljstvo, turizam, transport i uslu, OIB 93851034778</item>
    </izvorni_sadrzaj>
    <derivirana_varijabla naziv="DomainObject.Predmet.ProtuStrankaListFormatedOIB_1">
      <item>Stečajna masa iza SALONA COMMERCE društvo s ograničenom odgovornošću za trgovinu, ugostiteljstvo, turizam, transport i uslu, OIB 93851034778</item>
    </derivirana_varijabla>
  </DomainObject.Predmet.ProtuStrankaListFormatedOIB>
  <DomainObject.Predmet.ProtuStrankaListFormatedWithAdress>
    <izvorni_sadrzaj>
      <item>Stečajna masa iza SALONA COMMERCE društvo s ograničenom odgovornošću za trgovinu, ugostiteljstvo, turizam, transport i uslu, Matice hrvatske 10, 21000 Split</item>
    </izvorni_sadrzaj>
    <derivirana_varijabla naziv="DomainObject.Predmet.ProtuStrankaListFormatedWithAdress_1">
      <item>Stečajna masa iza SALONA COMMERCE društvo s ograničenom odgovornošću za trgovinu, ugostiteljstvo, turizam, transport i uslu, Matice hrvatske 10, 21000 Split</item>
    </derivirana_varijabla>
  </DomainObject.Predmet.ProtuStrankaListFormatedWithAdress>
  <DomainObject.Predmet.ProtuStrankaListFormatedWithAdressOIB>
    <izvorni_sadrzaj>
      <item>Stečajna masa iza SALONA COMMERCE društvo s ograničenom odgovornošću za trgovinu, ugostiteljstvo, turizam, transport i uslu, OIB 93851034778, Matice hrvatske 10, 21000 Split</item>
    </izvorni_sadrzaj>
    <derivirana_varijabla naziv="DomainObject.Predmet.ProtuStrankaListFormatedWithAdressOIB_1">
      <item>Stečajna masa iza SALONA COMMERCE društvo s ograničenom odgovornošću za trgovinu, ugostiteljstvo, turizam, transport i uslu, OIB 93851034778, Matice hrvatske 10, 21000 Split</item>
    </derivirana_varijabla>
  </DomainObject.Predmet.ProtuStrankaListFormatedWithAdressOIB>
  <DomainObject.Predmet.ProtuStrankaListNazivFormated>
    <izvorni_sadrzaj>
      <item>Stečajna masa iza SALONA COMMERCE društvo s ograničenom odgovornošću za trgovinu, ugostiteljstvo, turizam, transport i uslu</item>
    </izvorni_sadrzaj>
    <derivirana_varijabla naziv="DomainObject.Predmet.ProtuStrankaListNazivFormated_1">
      <item>Stečajna masa iza SALONA COMMERCE društvo s ograničenom odgovornošću za trgovinu, ugostiteljstvo, turizam, transport i uslu</item>
    </derivirana_varijabla>
  </DomainObject.Predmet.ProtuStrankaListNazivFormated>
  <DomainObject.Predmet.ProtuStrankaListNazivFormatedOIB>
    <izvorni_sadrzaj>
      <item>Stečajna masa iza SALONA COMMERCE društvo s ograničenom odgovornošću za trgovinu, ugostiteljstvo, turizam, transport i uslu, OIB 93851034778</item>
    </izvorni_sadrzaj>
    <derivirana_varijabla naziv="DomainObject.Predmet.ProtuStrankaListNazivFormatedOIB_1">
      <item>Stečajna masa iza SALONA COMMERCE društvo s ograničenom odgovornošću za trgovinu, ugostiteljstvo, turizam, transport i uslu, OIB 93851034778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St-297/2018-28</izvorni_sadrzaj>
    <derivirana_varijabla naziv="DomainObject.PoslovniBrojDokumenta_1">St-297/2018-28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SALONA COMMERCE društvo s ograničenom odgovornošću za trgovinu, ugostiteljstvo, turizam, transport i uslu</izvorni_sadrzaj>
    <derivirana_varijabla naziv="DomainObject.Predmet.ProtustrankaIDrugi_1">Stečajna masa iza SALONA COMMERCE društvo s ograničenom odgovornošću za trgovinu, ugostiteljstvo, turizam, transport i uslu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SALONA COMMERCE društvo s ograničenom odgovornošću za trgovinu, ugostiteljstvo, turizam, transport i uslu, OIB 93851034778, Matice hrvatske 10, 21000 Split</izvorni_sadrzaj>
    <derivirana_varijabla naziv="DomainObject.Predmet.ProtustrankaIDrugiAdressOIB_1">Stečajna masa iza SALONA COMMERCE društvo s ograničenom odgovornošću za trgovinu, ugostiteljstvo, turizam, transport i uslu, OIB 93851034778,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SALONA COMMERCE društvo s ograničenom odgovornošću za trgovinu, ugostiteljstvo, turizam, transport i uslu</item>
    </izvorni_sadrzaj>
    <derivirana_varijabla naziv="DomainObject.Predmet.SudioniciListNaziv_1">
      <item>Stečajna masa iza SALONA COMMERCE društvo s ograničenom odgovornošću za trgovinu, ugostiteljstvo, turizam, transport i uslu</item>
    </derivirana_varijabla>
  </DomainObject.Predmet.SudioniciListNaziv>
  <DomainObject.Predmet.SudioniciListAdressOIB>
    <izvorni_sadrzaj>
      <item>Stečajna masa iza SALONA COMMERCE društvo s ograničenom odgovornošću za trgovinu, ugostiteljstvo, turizam, transport i uslu, OIB 93851034778, Matice hrvatske 10,21000 Split</item>
    </izvorni_sadrzaj>
    <derivirana_varijabla naziv="DomainObject.Predmet.SudioniciListAdressOIB_1">
      <item>Stečajna masa iza SALONA COMMERCE društvo s ograničenom odgovornošću za trgovinu, ugostiteljstvo, turizam, transport i uslu, OIB 93851034778,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E6548-6C9C-46CB-AEEA-DC296DEA9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628</properties:Words>
  <properties:Characters>3342</properties:Characters>
  <properties:Lines>135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2019-01-10T11:59:00Z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St-297/2018-28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