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ee67" w14:paraId="b6fee67" w:rsidRDefault="000F4E85" w:rsidP="00FC1537" w:rsidR="000F4E85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-896/15-5</w:t>
      </w:r>
    </w:p>
    <w:p w:rsidRDefault="000F4E85" w:rsidP="00E87D86" w:rsidR="000F4E85" w:rsidRPr="00FC1537">
      <w:pPr>
        <w:jc w:val="both"/>
      </w:pPr>
    </w:p>
    <w:p w:rsidRDefault="000F4E85" w:rsidP="00E87D86" w:rsidR="000F4E85" w:rsidRPr="00FC1537">
      <w:pPr>
        <w:jc w:val="both"/>
      </w:pPr>
    </w:p>
    <w:p w:rsidRDefault="000F4E85" w:rsidP="00E87D86" w:rsidR="000F4E85" w:rsidRPr="00FC1537">
      <w:pPr>
        <w:jc w:val="both"/>
      </w:pPr>
    </w:p>
    <w:p w:rsidRDefault="000F4E85" w:rsidP="00E87D86" w:rsidR="000F4E85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0F4E85" w:rsidP="00E87D86" w:rsidR="000F4E85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0F4E85" w:rsidP="00FC1537" w:rsidR="000F4E85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F4E85" w:rsidP="00E87D86" w:rsidR="000F4E85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F4E85" w:rsidP="00E87D86" w:rsidR="000F4E85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F4E85" w:rsidP="00FC1537" w:rsidR="000F4E85" w:rsidRPr="00FC1537">
      <w:pPr>
        <w:jc w:val="center"/>
      </w:pPr>
      <w:r>
        <w:t>R E P U B L I K A   H R V A T S K A</w:t>
      </w:r>
    </w:p>
    <w:p w:rsidRDefault="000F4E85" w:rsidP="00E87D86" w:rsidR="000F4E85"/>
    <w:p w:rsidRDefault="000F4E85" w:rsidP="001F7D4E" w:rsidR="000F4E85">
      <w:pPr>
        <w:jc w:val="center"/>
      </w:pPr>
      <w:r>
        <w:t>O G L A S</w:t>
      </w:r>
    </w:p>
    <w:p w:rsidRDefault="000F4E85" w:rsidP="001F7D4E" w:rsidR="000F4E85">
      <w:pPr>
        <w:jc w:val="center"/>
      </w:pPr>
    </w:p>
    <w:p w:rsidRDefault="000F4E85" w:rsidP="001F7D4E" w:rsidR="000F4E85" w:rsidRPr="00FC1537">
      <w:pPr>
        <w:jc w:val="center"/>
      </w:pPr>
    </w:p>
    <w:p w:rsidRDefault="000F4E85" w:rsidP="00E87D86" w:rsidR="000F4E85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>
        <w:t xml:space="preserve">, </w:t>
      </w:r>
      <w:r w:rsidRPr="00FC1537">
        <w:t>po stečajnom sucu Ardeni Bajlo,</w:t>
      </w:r>
      <w:r>
        <w:t xml:space="preserve"> </w:t>
      </w:r>
      <w:r w:rsidRPr="00FC1537">
        <w:t xml:space="preserve">u skraćenom stečajnom postupku nad dužnikom </w:t>
      </w:r>
      <w:r>
        <w:t xml:space="preserve">VJETRO PARK OBROVAC d.o.o. Obrovac, O. hrvatskog časnika Senada Župana 1, Obrovac, OIB: 67704716774,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08. prosinca 2015</w:t>
      </w:r>
      <w:r w:rsidRPr="00FC1537">
        <w:t xml:space="preserve">., dana </w:t>
      </w:r>
      <w:r w:rsidR="00CD3082">
        <w:t>11. siječnja 2016</w:t>
      </w:r>
      <w:r>
        <w:t xml:space="preserve">., objavio je </w:t>
      </w:r>
    </w:p>
    <w:p w:rsidRDefault="000F4E85" w:rsidP="00E87D86" w:rsidR="000F4E85">
      <w:pPr>
        <w:ind w:firstLine="720"/>
        <w:jc w:val="both"/>
      </w:pPr>
    </w:p>
    <w:p w:rsidRDefault="000F4E85" w:rsidP="00E87D86" w:rsidR="000F4E85">
      <w:pPr>
        <w:ind w:firstLine="720"/>
        <w:jc w:val="both"/>
      </w:pPr>
    </w:p>
    <w:p w:rsidRDefault="000F4E85" w:rsidP="00083422" w:rsidR="000F4E85" w:rsidRPr="00FC1537">
      <w:pPr>
        <w:jc w:val="center"/>
      </w:pPr>
      <w:r>
        <w:t>o g l a s</w:t>
      </w:r>
    </w:p>
    <w:p w:rsidRDefault="000F4E85" w:rsidP="005C42A8" w:rsidR="000F4E85">
      <w:pPr>
        <w:ind w:firstLine="315"/>
        <w:jc w:val="both"/>
      </w:pPr>
    </w:p>
    <w:p w:rsidRDefault="000F4E85" w:rsidP="005C42A8" w:rsidR="000F4E85">
      <w:pPr>
        <w:ind w:firstLine="315"/>
        <w:jc w:val="both"/>
      </w:pPr>
    </w:p>
    <w:p w:rsidRDefault="000F4E85" w:rsidP="00DE074C" w:rsidR="000F4E85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VJETRO PARK OBROVAC d.o.o. Obrovac, O. hrvatskog časnika Senada Župana 1, Obrovac, OIB: 67704716774, </w:t>
      </w:r>
      <w:r w:rsidRPr="00FC1537">
        <w:t xml:space="preserve">iznosi </w:t>
      </w:r>
      <w:r>
        <w:rPr>
          <w:b/>
        </w:rPr>
        <w:t>6</w:t>
      </w:r>
      <w:r w:rsidRPr="0011713A">
        <w:rPr>
          <w:b/>
        </w:rPr>
        <w:t>.</w:t>
      </w:r>
      <w:r>
        <w:rPr>
          <w:b/>
        </w:rPr>
        <w:t>419</w:t>
      </w:r>
      <w:r w:rsidRPr="0011713A">
        <w:rPr>
          <w:b/>
        </w:rPr>
        <w:t>,</w:t>
      </w:r>
      <w:r>
        <w:rPr>
          <w:b/>
        </w:rPr>
        <w:t xml:space="preserve">39 </w:t>
      </w:r>
      <w:r>
        <w:t>kuna.</w:t>
      </w:r>
    </w:p>
    <w:p w:rsidRDefault="000F4E85" w:rsidP="00E87D86" w:rsidR="000F4E85" w:rsidRPr="00FC1537">
      <w:pPr>
        <w:jc w:val="both"/>
      </w:pPr>
    </w:p>
    <w:p w:rsidRDefault="000F4E85" w:rsidP="00CD5142" w:rsidR="000F4E85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dužnika Miroslav Fuzul iz Zadra,  Obala kneza Branimira 8, </w:t>
      </w:r>
      <w:r w:rsidRPr="00FC1537">
        <w:t>dužnika</w:t>
      </w:r>
      <w:r>
        <w:t xml:space="preserve"> VJETRO PARK OBROVAC d.o.o. Obrovac,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0F4E85" w:rsidP="00CD5142" w:rsidR="000F4E85">
      <w:pPr>
        <w:jc w:val="both"/>
      </w:pPr>
    </w:p>
    <w:p w:rsidRDefault="000F4E85" w:rsidP="00865BF8" w:rsidR="000F4E85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0F4E85" w:rsidP="00CD5142" w:rsidR="000F4E85">
      <w:pPr>
        <w:jc w:val="both"/>
      </w:pPr>
    </w:p>
    <w:p w:rsidRDefault="000F4E85" w:rsidP="00CD5142" w:rsidR="000F4E85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VJETRO PARK OBROVAC d.o.o. Obrovac, O. hrvatskog časnika Senada Župana 1, Obrovac, OIB: 67704716774,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VJETRO PARK OBROVAC d.o.o. Obrovac,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211-896-2015.</w:t>
      </w:r>
    </w:p>
    <w:p w:rsidRDefault="000F4E85" w:rsidP="00CD5142" w:rsidR="000F4E85">
      <w:pPr>
        <w:jc w:val="both"/>
      </w:pPr>
    </w:p>
    <w:p w:rsidRDefault="000F4E85" w:rsidP="005C42A8" w:rsidR="000F4E85">
      <w:pPr>
        <w:ind w:hanging="142"/>
        <w:jc w:val="both"/>
      </w:pPr>
      <w:r>
        <w:lastRenderedPageBreak/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0F4E85" w:rsidP="00E523B5" w:rsidR="000F4E85">
      <w:pPr>
        <w:ind w:firstLine="315"/>
        <w:jc w:val="both"/>
      </w:pPr>
    </w:p>
    <w:p w:rsidRDefault="000F4E85" w:rsidP="00E87D86" w:rsidR="000F4E85" w:rsidRPr="00FC1537">
      <w:pPr>
        <w:jc w:val="center"/>
      </w:pPr>
      <w:r w:rsidRPr="00FC1537">
        <w:t xml:space="preserve">U Zadru, </w:t>
      </w:r>
      <w:r w:rsidR="00CD3082">
        <w:t>11. siječnja 2016</w:t>
      </w:r>
      <w:r w:rsidRPr="00FC1537">
        <w:t xml:space="preserve">. </w:t>
      </w:r>
    </w:p>
    <w:p w:rsidRDefault="000F4E85" w:rsidP="00E87D86" w:rsidR="000F4E85" w:rsidRPr="00FC1537">
      <w:pPr>
        <w:jc w:val="center"/>
      </w:pPr>
    </w:p>
    <w:p w:rsidRDefault="000F4E85" w:rsidP="00E87D86" w:rsidR="000F4E85" w:rsidRPr="00FC1537">
      <w:pPr>
        <w:jc w:val="right"/>
      </w:pPr>
    </w:p>
    <w:p w:rsidRDefault="000F4E85" w:rsidP="001945B8" w:rsidR="000F4E85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0F4E85" w:rsidP="001945B8" w:rsidR="000F4E85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0F4E85" w:rsidP="00B84EF6" w:rsidR="000F4E85" w:rsidRPr="00FC1537">
      <w:pPr>
        <w:jc w:val="right"/>
      </w:pPr>
    </w:p>
    <w:p w:rsidRDefault="000F4E85" w:rsidP="00B84EF6" w:rsidR="000F4E85" w:rsidRPr="00FC1537">
      <w:pPr>
        <w:jc w:val="right"/>
      </w:pPr>
    </w:p>
    <w:p w:rsidRDefault="000F4E85" w:rsidP="00B84EF6" w:rsidR="000F4E85" w:rsidRPr="00FC1537"/>
    <w:p w:rsidRDefault="000F4E85" w:rsidP="00E87D86" w:rsidR="000F4E85" w:rsidRPr="00FC1537">
      <w:pPr>
        <w:jc w:val="both"/>
      </w:pPr>
    </w:p>
    <w:p w:rsidRDefault="000F4E85" w:rsidP="00FC1537" w:rsidR="000F4E85" w:rsidRPr="00865BF8">
      <w:pPr>
        <w:ind w:firstLine="708" w:left="12"/>
        <w:jc w:val="both"/>
      </w:pPr>
      <w:r w:rsidRPr="00865BF8">
        <w:t>DNA:</w:t>
      </w:r>
    </w:p>
    <w:p w:rsidRDefault="000F4E85" w:rsidP="00E87D86" w:rsidR="000F4E85" w:rsidRPr="00865BF8">
      <w:pPr>
        <w:numPr>
          <w:ilvl w:val="0"/>
          <w:numId w:val="2"/>
        </w:numPr>
        <w:jc w:val="both"/>
      </w:pPr>
      <w:r w:rsidRPr="00865BF8">
        <w:t>e-oglasna ploča suda</w:t>
      </w:r>
    </w:p>
    <w:p w:rsidRDefault="000F4E85" w:rsidP="00E87D86" w:rsidR="000F4E85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0F4E85" w:rsidP="00E87D86" w:rsidR="000F4E85" w:rsidRPr="00083422">
      <w:pPr>
        <w:ind w:firstLine="720"/>
        <w:jc w:val="both"/>
        <w:rPr>
          <w:b/>
        </w:rPr>
      </w:pPr>
    </w:p>
    <w:p w:rsidRDefault="000F4E85" w:rsidP="00E87D86" w:rsidR="000F4E85" w:rsidRPr="00FC1537">
      <w:pPr>
        <w:ind w:firstLine="720"/>
        <w:jc w:val="both"/>
      </w:pPr>
    </w:p>
    <w:p w:rsidRDefault="000F4E85" w:rsidP="00E87D86" w:rsidR="000F4E85" w:rsidRPr="00FC1537"/>
    <w:p w:rsidRDefault="000F4E85" w:rsidP="00E87D86" w:rsidR="000F4E85" w:rsidRPr="00FC1537"/>
    <w:p w:rsidRDefault="000F4E85" w:rsidR="000F4E85" w:rsidRPr="00FC1537"/>
    <w:sectPr w:rsidSect="00381900" w:rsidR="000F4E85" w:rsidRPr="00FC153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E85" w:rsidP="00381900" w:rsidR="000F4E85">
      <w:r>
        <w:separator/>
      </w:r>
    </w:p>
  </w:endnote>
  <w:endnote w:id="0" w:type="continuationSeparator">
    <w:p w:rsidRDefault="000F4E85" w:rsidP="00381900" w:rsidR="000F4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E85" w:rsidP="00381900" w:rsidR="000F4E85">
      <w:r>
        <w:separator/>
      </w:r>
    </w:p>
  </w:footnote>
  <w:footnote w:id="0" w:type="continuationSeparator">
    <w:p w:rsidRDefault="000F4E85" w:rsidP="00381900" w:rsidR="000F4E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5AF9" w:rsidP="00FC1537" w:rsidR="000F4E8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021A6">
      <w:rPr>
        <w:noProof/>
      </w:rPr>
      <w:t>2</w:t>
    </w:r>
    <w:r>
      <w:rPr>
        <w:noProof/>
      </w:rPr>
      <w:fldChar w:fldCharType="end"/>
    </w:r>
    <w:r w:rsidR="000F4E85">
      <w:tab/>
    </w:r>
    <w:r w:rsidR="000F4E85">
      <w:tab/>
      <w:t xml:space="preserve">Poslovni broj: </w:t>
    </w:r>
    <w:r w:rsidR="000F4E85" w:rsidRPr="00FC1537">
      <w:t>1 St</w:t>
    </w:r>
    <w:r w:rsidR="000F4E85">
      <w:t>-896/15-5</w:t>
    </w:r>
  </w:p>
  <w:p w:rsidRDefault="000F4E85" w:rsidR="000F4E85">
    <w:pPr>
      <w:pStyle w:val="Zaglavlje"/>
      <w:jc w:val="center"/>
    </w:pPr>
  </w:p>
  <w:p w:rsidRDefault="000F4E85" w:rsidP="00FC1537" w:rsidR="000F4E85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76F98"/>
    <w:rsid w:val="00083422"/>
    <w:rsid w:val="000C40BA"/>
    <w:rsid w:val="000F4E85"/>
    <w:rsid w:val="0011713A"/>
    <w:rsid w:val="00120DFA"/>
    <w:rsid w:val="001307DE"/>
    <w:rsid w:val="00132B5C"/>
    <w:rsid w:val="00172C8F"/>
    <w:rsid w:val="001945B8"/>
    <w:rsid w:val="001A449D"/>
    <w:rsid w:val="001B1A98"/>
    <w:rsid w:val="001B447D"/>
    <w:rsid w:val="001B4621"/>
    <w:rsid w:val="001F0CCC"/>
    <w:rsid w:val="001F7D4E"/>
    <w:rsid w:val="00251191"/>
    <w:rsid w:val="00260229"/>
    <w:rsid w:val="00260D65"/>
    <w:rsid w:val="00264990"/>
    <w:rsid w:val="00287F03"/>
    <w:rsid w:val="002941CD"/>
    <w:rsid w:val="002A5B53"/>
    <w:rsid w:val="002D5AF9"/>
    <w:rsid w:val="002D745C"/>
    <w:rsid w:val="002F25F6"/>
    <w:rsid w:val="003131CA"/>
    <w:rsid w:val="0033241E"/>
    <w:rsid w:val="00381900"/>
    <w:rsid w:val="003927C8"/>
    <w:rsid w:val="003946C2"/>
    <w:rsid w:val="00395FBC"/>
    <w:rsid w:val="003E4669"/>
    <w:rsid w:val="004212FB"/>
    <w:rsid w:val="00424FF5"/>
    <w:rsid w:val="00445AD6"/>
    <w:rsid w:val="004474D6"/>
    <w:rsid w:val="00461269"/>
    <w:rsid w:val="00477976"/>
    <w:rsid w:val="004928EC"/>
    <w:rsid w:val="004B358C"/>
    <w:rsid w:val="004D697C"/>
    <w:rsid w:val="004F1927"/>
    <w:rsid w:val="00580BAE"/>
    <w:rsid w:val="005B1954"/>
    <w:rsid w:val="005C42A8"/>
    <w:rsid w:val="005F2D85"/>
    <w:rsid w:val="00631196"/>
    <w:rsid w:val="00642B9F"/>
    <w:rsid w:val="00655D68"/>
    <w:rsid w:val="0065727A"/>
    <w:rsid w:val="00663483"/>
    <w:rsid w:val="006940FB"/>
    <w:rsid w:val="006B3AB1"/>
    <w:rsid w:val="006C6332"/>
    <w:rsid w:val="00701678"/>
    <w:rsid w:val="00703D2B"/>
    <w:rsid w:val="00707646"/>
    <w:rsid w:val="00714E3B"/>
    <w:rsid w:val="00732ED6"/>
    <w:rsid w:val="00746DC1"/>
    <w:rsid w:val="00765179"/>
    <w:rsid w:val="00780F49"/>
    <w:rsid w:val="007A5785"/>
    <w:rsid w:val="007B6567"/>
    <w:rsid w:val="007E0FEA"/>
    <w:rsid w:val="007E1447"/>
    <w:rsid w:val="008109EF"/>
    <w:rsid w:val="00840CEA"/>
    <w:rsid w:val="00865BF8"/>
    <w:rsid w:val="008A3E45"/>
    <w:rsid w:val="008D0D9C"/>
    <w:rsid w:val="009422F5"/>
    <w:rsid w:val="009555F3"/>
    <w:rsid w:val="009B5862"/>
    <w:rsid w:val="009C3129"/>
    <w:rsid w:val="009F11EB"/>
    <w:rsid w:val="00A3143F"/>
    <w:rsid w:val="00A64858"/>
    <w:rsid w:val="00A74E19"/>
    <w:rsid w:val="00A96A7A"/>
    <w:rsid w:val="00AB2543"/>
    <w:rsid w:val="00AB5F7F"/>
    <w:rsid w:val="00B16FFC"/>
    <w:rsid w:val="00B82590"/>
    <w:rsid w:val="00B84EF6"/>
    <w:rsid w:val="00BB16C9"/>
    <w:rsid w:val="00C24CDB"/>
    <w:rsid w:val="00C30310"/>
    <w:rsid w:val="00C95A52"/>
    <w:rsid w:val="00C96EEB"/>
    <w:rsid w:val="00CC6FF6"/>
    <w:rsid w:val="00CD3082"/>
    <w:rsid w:val="00CD5142"/>
    <w:rsid w:val="00CE16F7"/>
    <w:rsid w:val="00D01B55"/>
    <w:rsid w:val="00D22ABD"/>
    <w:rsid w:val="00D300E7"/>
    <w:rsid w:val="00D75C4C"/>
    <w:rsid w:val="00D7779A"/>
    <w:rsid w:val="00D872FF"/>
    <w:rsid w:val="00DA096F"/>
    <w:rsid w:val="00DB201E"/>
    <w:rsid w:val="00DE074C"/>
    <w:rsid w:val="00E1547E"/>
    <w:rsid w:val="00E24ACD"/>
    <w:rsid w:val="00E4673F"/>
    <w:rsid w:val="00E523B5"/>
    <w:rsid w:val="00E64ADC"/>
    <w:rsid w:val="00E85B2E"/>
    <w:rsid w:val="00E87D86"/>
    <w:rsid w:val="00E9786D"/>
    <w:rsid w:val="00EA5E65"/>
    <w:rsid w:val="00EC0074"/>
    <w:rsid w:val="00EF6429"/>
    <w:rsid w:val="00F021A6"/>
    <w:rsid w:val="00F46E88"/>
    <w:rsid w:val="00F76FE5"/>
    <w:rsid w:val="00F82299"/>
    <w:rsid w:val="00F854A7"/>
    <w:rsid w:val="00F941FD"/>
    <w:rsid w:val="00FA4156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rezerviranogmjesta" w:type="character">
    <w:name w:val="Placeholder Text"/>
    <w:basedOn w:val="Zadanifontodlomka"/>
    <w:uiPriority w:val="99"/>
    <w:semiHidden/>
    <w:rsid w:val="00F021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1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1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1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1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023828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6419.39</izvorni_sadrzaj>
    <derivirana_varijabla naziv="DomainObject.Predmet.InicijalnaVrijednost_1">6419.39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St-896/2015</izvorni_sadrzaj>
    <derivirana_varijabla naziv="DomainObject.Predmet.OznakaBroj_1">St-896/2015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VJETRO PARK OBROVAC d.o.o. za proizvodnju energije iz alternativnih izvora</izvorni_sadrzaj>
    <derivirana_varijabla naziv="DomainObject.Predmet.ProtustrankaFormated_1">  VJETRO PARK OBROVAC d.o.o. za proizvodnju energije iz alternativnih izvora</derivirana_varijabla>
  </DomainObject.Predmet.ProtustrankaFormated>
  <DomainObject.Predmet.ProtustrankaFormatedOIB>
    <izvorni_sadrzaj>  VJETRO PARK OBROVAC d.o.o. za proizvodnju energije iz alternativnih izvora, OIB 67704716774</izvorni_sadrzaj>
    <derivirana_varijabla naziv="DomainObject.Predmet.ProtustrankaFormatedOIB_1">  VJETRO PARK OBROVAC d.o.o. za proizvodnju energije iz alternativnih izvora, OIB 67704716774</derivirana_varijabla>
  </DomainObject.Predmet.ProtustrankaFormatedOIB>
  <DomainObject.Predmet.ProtustrankaFormatedWithAdress>
    <izvorni_sadrzaj> VJETRO PARK OBROVAC d.o.o. za proizvodnju energije iz alternativnih izvora, O. hrvatskog časnika Senada Župana 1, 23450 Obrovac</izvorni_sadrzaj>
    <derivirana_varijabla naziv="DomainObject.Predmet.ProtustrankaFormatedWithAdress_1"> VJETRO PARK OBROVAC d.o.o. za proizvodnju energije iz alternativnih izvora, O. hrvatskog časnika Senada Župana 1, 23450 Obrovac</derivirana_varijabla>
  </DomainObject.Predmet.ProtustrankaFormatedWithAdress>
  <DomainObject.Predmet.ProtustrankaFormatedWithAdressOIB>
    <izvorni_sadrzaj> VJETRO PARK OBROVAC d.o.o. za proizvodnju energije iz alternativnih izvora, OIB 67704716774, O. hrvatskog časnika Senada Župana 1, 23450 Obrovac</izvorni_sadrzaj>
    <derivirana_varijabla naziv="DomainObject.Predmet.ProtustrankaFormatedWithAdressOIB_1"> VJETRO PARK OBROVAC d.o.o. za proizvodnju energije iz alternativnih izvora, OIB 67704716774, O. hrvatskog časnika Senada Župana 1, 23450 Obrovac</derivirana_varijabla>
  </DomainObject.Predmet.ProtustrankaFormatedWithAdressOIB>
  <DomainObject.Predmet.ProtustrankaWithAdress>
    <izvorni_sadrzaj>VJETRO PARK OBROVAC d.o.o. za proizvodnju energije iz alternativnih izvora O. hrvatskog časnika Senada Župana 1, 23450 Obrovac</izvorni_sadrzaj>
    <derivirana_varijabla naziv="DomainObject.Predmet.ProtustrankaWithAdress_1">VJETRO PARK OBROVAC d.o.o. za proizvodnju energije iz alternativnih izvora O. hrvatskog časnika Senada Župana 1, 23450 Obrovac</derivirana_varijabla>
  </DomainObject.Predmet.ProtustrankaWithAdress>
  <DomainObject.Predmet.ProtustrankaWithAdressOIB>
    <izvorni_sadrzaj>VJETRO PARK OBROVAC d.o.o. za proizvodnju energije iz alternativnih izvora, OIB 67704716774, O. hrvatskog časnika Senada Župana 1, 23450 Obrovac</izvorni_sadrzaj>
    <derivirana_varijabla naziv="DomainObject.Predmet.ProtustrankaWithAdressOIB_1">VJETRO PARK OBROVAC d.o.o. za proizvodnju energije iz alternativnih izvora, OIB 67704716774, O. hrvatskog časnika Senada Župana 1, 23450 Obrovac</derivirana_varijabla>
  </DomainObject.Predmet.ProtustrankaWithAdressOIB>
  <DomainObject.Predmet.ProtustrankaNazivFormated>
    <izvorni_sadrzaj>VJETRO PARK OBROVAC d.o.o. za proizvodnju energije iz alternativnih izvora</izvorni_sadrzaj>
    <derivirana_varijabla naziv="DomainObject.Predmet.ProtustrankaNazivFormated_1">VJETRO PARK OBROVAC d.o.o. za proizvodnju energije iz alternativnih izvora</derivirana_varijabla>
  </DomainObject.Predmet.ProtustrankaNazivFormated>
  <DomainObject.Predmet.ProtustrankaNazivFormatedOIB>
    <izvorni_sadrzaj>VJETRO PARK OBROVAC d.o.o. za proizvodnju energije iz alternativnih izvora, OIB 67704716774</izvorni_sadrzaj>
    <derivirana_varijabla naziv="DomainObject.Predmet.ProtustrankaNazivFormatedOIB_1">VJETRO PARK OBROVAC d.o.o. za proizvodnju energije iz alternativnih izvora, OIB 67704716774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VJETRO PARK OBROVAC d.o.o. za proizvodnju energije iz alternativnih izvora</item>
    </izvorni_sadrzaj>
    <derivirana_varijabla naziv="DomainObject.Predmet.ProtuStrankaListFormated_1">
      <item>VJETRO PARK OBROVAC d.o.o. za proizvodnju energije iz alternativnih izvora</item>
    </derivirana_varijabla>
  </DomainObject.Predmet.ProtuStrankaListFormated>
  <DomainObject.Predmet.ProtuStrankaListFormatedOIB>
    <izvorni_sadrzaj>
      <item>VJETRO PARK OBROVAC d.o.o. za proizvodnju energije iz alternativnih izvora, OIB 67704716774</item>
    </izvorni_sadrzaj>
    <derivirana_varijabla naziv="DomainObject.Predmet.ProtuStrankaListFormatedOIB_1">
      <item>VJETRO PARK OBROVAC d.o.o. za proizvodnju energije iz alternativnih izvora, OIB 67704716774</item>
    </derivirana_varijabla>
  </DomainObject.Predmet.ProtuStrankaListFormatedOIB>
  <DomainObject.Predmet.ProtuStrankaListFormatedWithAdress>
    <izvorni_sadrzaj>
      <item>VJETRO PARK OBROVAC d.o.o. za proizvodnju energije iz alternativnih izvora, O. hrvatskog časnika Senada Župana 1, 23450 Obrovac</item>
    </izvorni_sadrzaj>
    <derivirana_varijabla naziv="DomainObject.Predmet.ProtuStrankaListFormatedWithAdress_1">
      <item>VJETRO PARK OBROVAC d.o.o. za proizvodnju energije iz alternativnih izvora, O. hrvatskog časnika Senada Župana 1, 23450 Obrovac</item>
    </derivirana_varijabla>
  </DomainObject.Predmet.ProtuStrankaListFormatedWithAdress>
  <DomainObject.Predmet.ProtuStrankaListFormatedWithAdressOIB>
    <izvorni_sadrzaj>
      <item>VJETRO PARK OBROVAC d.o.o. za proizvodnju energije iz alternativnih izvora, OIB 67704716774, O. hrvatskog časnika Senada Župana 1, 23450 Obrovac</item>
    </izvorni_sadrzaj>
    <derivirana_varijabla naziv="DomainObject.Predmet.ProtuStrankaListFormatedWithAdressOIB_1">
      <item>VJETRO PARK OBROVAC d.o.o. za proizvodnju energije iz alternativnih izvora, OIB 67704716774, O. hrvatskog časnika Senada Župana 1, 23450 Obrovac</item>
    </derivirana_varijabla>
  </DomainObject.Predmet.ProtuStrankaListFormatedWithAdressOIB>
  <DomainObject.Predmet.ProtuStrankaListNazivFormated>
    <izvorni_sadrzaj>
      <item>VJETRO PARK OBROVAC d.o.o. za proizvodnju energije iz alternativnih izvora</item>
    </izvorni_sadrzaj>
    <derivirana_varijabla naziv="DomainObject.Predmet.ProtuStrankaListNazivFormated_1">
      <item>VJETRO PARK OBROVAC d.o.o. za proizvodnju energije iz alternativnih izvora</item>
    </derivirana_varijabla>
  </DomainObject.Predmet.ProtuStrankaListNazivFormated>
  <DomainObject.Predmet.ProtuStrankaListNazivFormatedOIB>
    <izvorni_sadrzaj>
      <item>VJETRO PARK OBROVAC d.o.o. za proizvodnju energije iz alternativnih izvora, OIB 67704716774</item>
    </izvorni_sadrzaj>
    <derivirana_varijabla naziv="DomainObject.Predmet.ProtuStrankaListNazivFormatedOIB_1">
      <item>VJETRO PARK OBROVAC d.o.o. za proizvodnju energije iz alternativnih izvora, OIB 67704716774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VJETRO PARK OBROVAC d.o.o. za proizvodnju energije iz alternativnih izvora</izvorni_sadrzaj>
    <derivirana_varijabla naziv="DomainObject.Predmet.ProtustrankaIDrugi_1">VJETRO PARK OBROVAC d.o.o. za proizvodnju energije iz alternativnih izvora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VJETRO PARK OBROVAC d.o.o. za proizvodnju energije iz alternativnih izvora, OIB 67704716774, O. hrvatskog časnika Senada Župana 1, 23450 Obrovac</izvorni_sadrzaj>
    <derivirana_varijabla naziv="DomainObject.Predmet.ProtustrankaIDrugiAdressOIB_1">VJETRO PARK OBROVAC d.o.o. za proizvodnju energije iz alternativnih izvora, OIB 67704716774, O. hrvatskog časnika Senada Župana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VJETRO PARK OBROVAC d.o.o. za proizvodnju energije iz alternativnih izvora</item>
    </izvorni_sadrzaj>
    <derivirana_varijabla naziv="DomainObject.Predmet.SudioniciListNaziv_1">
      <item>FINA</item>
      <item>VJETRO PARK OBROVAC d.o.o. za proizvodnju energije iz alternativnih izvora</item>
    </derivirana_varijabla>
  </DomainObject.Predmet.SudioniciListNaziv>
  <DomainObject.Predmet.SudioniciListAdressOIB>
    <izvorni_sadrzaj>
      <item>FINA, OIB 85821130368</item>
      <item>VJETRO PARK OBROVAC d.o.o. za proizvodnju energije iz alternativnih izvora, OIB 67704716774, O. hrvatskog časnika Senada Župana 1,23450 Obrovac</item>
    </izvorni_sadrzaj>
    <derivirana_varijabla naziv="DomainObject.Predmet.SudioniciListAdressOIB_1">
      <item>FINA, OIB 85821130368</item>
      <item>VJETRO PARK OBROVAC d.o.o. za proizvodnju energije iz alternativnih izvora, OIB 67704716774, O. hrvatskog časnika Senada Župana 1,23450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67704716774</item>
    </izvorni_sadrzaj>
    <derivirana_varijabla naziv="DomainObject.Predmet.SudioniciListNazivOIB_1">
      <item>, OIB 85821130368</item>
      <item>, OIB 67704716774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444</properties:Words>
  <properties:Characters>2258</properties:Characters>
  <properties:Lines>72</properties:Lines>
  <properties:Paragraphs>18</properties:Paragraphs>
  <properties:TotalTime>9</properties:TotalTime>
  <properties:ScaleCrop>false</properties:ScaleCrop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2015-12-23T08:37:00Z</dcterms:created>
  <dc:creator>Danijela Markulin</dc:creator>
  <dc:description/>
  <cp:keywords/>
  <cp:lastModifiedBy>wsadmin</cp:lastModifiedBy>
  <cp:lastPrinted>2015-09-17T08:52:00Z</cp:lastPrinted>
  <dcterms:modified xmlns:xsi="http://www.w3.org/2001/XMLSchema-instance" xsi:type="dcterms:W3CDTF">2016-01-11T12:20:00Z</dcterms:modified>
  <cp:revision>6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