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b96c" w14:paraId="45ab96c" w:rsidRDefault="00716B37" w:rsidP="00910611" w:rsidR="00716B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B37" w:rsidP="00910611" w:rsidR="00716B37">
      <w:r>
        <w:rPr>
          <w:rFonts w:eastAsia="MS Mincho"/>
        </w:rPr>
        <w:t>REPUBLIKA HRVATSKA</w:t>
      </w:r>
    </w:p>
    <w:p w:rsidRDefault="00716B37" w:rsidP="00910611" w:rsidR="00716B37">
      <w:r>
        <w:rPr>
          <w:rFonts w:eastAsia="MS Mincho"/>
        </w:rPr>
        <w:t>TRGOVAČKI SUD U RIJECI</w:t>
      </w:r>
    </w:p>
    <w:p w:rsidRDefault="00716B37" w:rsidR="00716B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716B37" w:rsidP="004F57EB" w:rsidR="00716B37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RODGER</w:t>
      </w:r>
      <w:r>
        <w:t xml:space="preserve"> jednostavno društvo s ograničenom odgovornošću za trgovinu Rijeka, Kršinićeva 8, OIB: 11561557473, MBS: 040346910, dana 10.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CE2D29">
        <w:rPr>
          <w:bCs/>
        </w:rPr>
        <w:t>RODGER</w:t>
      </w:r>
      <w:r w:rsidR="00CE2D29">
        <w:t xml:space="preserve"> jednostavno društvo s ograničenom odgovornošću za trgovinu Rijeka, Kršinićeva 8, OIB: 11561557473, MBS: 040346910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10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030818">
        <w:t>0</w:t>
      </w:r>
      <w:r w:rsidRPr="009F41CE">
        <w:t>,</w:t>
      </w:r>
      <w:r w:rsidR="00030818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CE2D29">
        <w:t>Ljubica Juranović-Skočić, OIB: 88499470397, Ćikovići 26/11, Kastav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CE2D29">
        <w:rPr>
          <w:bCs/>
        </w:rPr>
        <w:t>RODGER</w:t>
      </w:r>
      <w:r w:rsidR="00CE2D29">
        <w:t xml:space="preserve"> jednostavno društvo s ograničenom odgovornošću za trgovinu Rijeka, Kršinićeva 8, OIB: 11561557473, MBS: 040346910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>Ukida se mjera osiguranja imenovanjem privremenog stečajnog upravitelja</w:t>
      </w:r>
      <w:r w:rsidRPr="0082679B">
        <w:t xml:space="preserve"> </w:t>
      </w:r>
      <w:r w:rsidR="00CE2D29">
        <w:t>Ljubice Juranović-Skočić, OIB: 88499470397, Ćikovići 26/11, Kastav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 w:rsidR="00CE2D29">
        <w:rPr>
          <w:bCs/>
        </w:rPr>
        <w:t>1352</w:t>
      </w:r>
      <w:r w:rsidRPr="0082679B">
        <w:rPr>
          <w:bCs/>
        </w:rPr>
        <w:t>/201</w:t>
      </w:r>
      <w:r>
        <w:rPr>
          <w:bCs/>
        </w:rPr>
        <w:t>6</w:t>
      </w:r>
      <w:r w:rsidR="00AD626D">
        <w:rPr>
          <w:bCs/>
        </w:rPr>
        <w:t>-3</w:t>
      </w:r>
      <w:r w:rsidRPr="0082679B">
        <w:rPr>
          <w:bCs/>
        </w:rPr>
        <w:t xml:space="preserve"> od </w:t>
      </w:r>
      <w:r w:rsidR="00CE2D29">
        <w:rPr>
          <w:bCs/>
        </w:rPr>
        <w:t>14. veljače</w:t>
      </w:r>
      <w:r>
        <w:rPr>
          <w:bCs/>
        </w:rPr>
        <w:t xml:space="preserve"> 201</w:t>
      </w:r>
      <w:r w:rsidR="00CE2D29">
        <w:rPr>
          <w:bCs/>
        </w:rPr>
        <w:t>7</w:t>
      </w:r>
      <w:r w:rsidRPr="0082679B"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CE2D29">
        <w:t>26. kolovoza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CE2D29">
        <w:rPr>
          <w:bCs/>
        </w:rPr>
        <w:t>RODGER</w:t>
      </w:r>
      <w:r w:rsidR="00CE2D29">
        <w:t xml:space="preserve"> jednostavno društvo s ograničenom odgovornošću za trgovinu Rijeka, Kršinićeva 8, OIB: 11561557473, MBS: 040346910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CE2D29">
        <w:rPr>
          <w:bCs/>
        </w:rPr>
        <w:t>1462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CE2D29">
        <w:rPr>
          <w:bCs/>
        </w:rPr>
        <w:t>13. siječnja 2017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CE2D29">
        <w:rPr>
          <w:bCs/>
        </w:rPr>
        <w:t>RODGER</w:t>
      </w:r>
      <w:r w:rsidR="00CE2D29">
        <w:t xml:space="preserve"> jednostavno društvo s ograničenom odgovornošću za trgovinu Rijeka, </w:t>
      </w:r>
      <w:r w:rsidR="00CE2D29">
        <w:lastRenderedPageBreak/>
        <w:t>Kršinićeva 8, OIB: 11561557473, MBS: 040346910, a rješenjem posl. br. St-1352/2016-13  od 14. veljače 2017. godine</w:t>
      </w:r>
      <w:r w:rsidR="00AD626D">
        <w:t xml:space="preserve"> imenovan privremeni stečajni upravitelj </w:t>
      </w:r>
      <w:r w:rsidR="00CE2D29">
        <w:t>Ljubica Juranović-Skočić, OIB: 88499470397, Ćikovići 26/11, Kastav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CE2D29">
        <w:t>17. siječnja 2017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E2D29">
        <w:rPr>
          <w:bCs/>
        </w:rPr>
        <w:t>4.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E2D29">
        <w:rPr>
          <w:bCs/>
        </w:rPr>
        <w:t>2</w:t>
      </w:r>
      <w:r w:rsidR="005C5033">
        <w:rPr>
          <w:bCs/>
        </w:rPr>
        <w:t>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10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CAF" w:rsidR="00034CAF">
      <w:r>
        <w:separator/>
      </w:r>
    </w:p>
  </w:endnote>
  <w:endnote w:id="0" w:type="continuationSeparator">
    <w:p w:rsidRDefault="00034CAF" w:rsidR="00034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B3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CAF" w:rsidR="00034CAF">
      <w:r>
        <w:separator/>
      </w:r>
    </w:p>
  </w:footnote>
  <w:footnote w:id="0" w:type="continuationSeparator">
    <w:p w:rsidRDefault="00034CAF" w:rsidR="00034C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E2D29">
      <w:t>1352</w:t>
    </w:r>
    <w:r w:rsidR="002F3701">
      <w:t>/2016-</w:t>
    </w:r>
    <w:r w:rsidR="00AD626D">
      <w:t>2</w:t>
    </w:r>
    <w:r w:rsidR="00030818">
      <w:t>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818"/>
    <w:rsid w:val="00030A22"/>
    <w:rsid w:val="00032989"/>
    <w:rsid w:val="000347ED"/>
    <w:rsid w:val="00034AA5"/>
    <w:rsid w:val="00034CAF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6B37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874E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16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16B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6B3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16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16B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B3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RODGER j.d.o.o.</izvorni_sadrzaj>
    <derivirana_varijabla naziv="DomainObject.Predmet.ProtustrankaFormated_1">  RODGER j.d.o.o.</derivirana_varijabla>
  </DomainObject.Predmet.ProtustrankaFormated>
  <DomainObject.Predmet.ProtustrankaFormatedOIB>
    <izvorni_sadrzaj>  RODGER j.d.o.o., OIB 11561557473</izvorni_sadrzaj>
    <derivirana_varijabla naziv="DomainObject.Predmet.ProtustrankaFormatedOIB_1">  RODGER j.d.o.o., OIB 11561557473</derivirana_varijabla>
  </DomainObject.Predmet.ProtustrankaFormatedOIB>
  <DomainObject.Predmet.ProtustrankaFormatedWithAdress>
    <izvorni_sadrzaj> RODGER j.d.o.o., Kršinićeva 8, 51000 Rijeka</izvorni_sadrzaj>
    <derivirana_varijabla naziv="DomainObject.Predmet.ProtustrankaFormatedWithAdress_1"> RODGER j.d.o.o., Kršinićeva 8, 51000 Rijeka</derivirana_varijabla>
  </DomainObject.Predmet.ProtustrankaFormatedWithAdress>
  <DomainObject.Predmet.ProtustrankaFormatedWithAdressOIB>
    <izvorni_sadrzaj> RODGER j.d.o.o., OIB 11561557473, Kršinićeva 8, 51000 Rijeka</izvorni_sadrzaj>
    <derivirana_varijabla naziv="DomainObject.Predmet.ProtustrankaFormatedWithAdressOIB_1"> RODGER j.d.o.o., OIB 11561557473, Kršinićeva 8, 51000 Rijeka</derivirana_varijabla>
  </DomainObject.Predmet.ProtustrankaFormatedWithAdressOIB>
  <DomainObject.Predmet.ProtustrankaWithAdress>
    <izvorni_sadrzaj>RODGER j.d.o.o. Kršinićeva 8, 51000 Rijeka</izvorni_sadrzaj>
    <derivirana_varijabla naziv="DomainObject.Predmet.ProtustrankaWithAdress_1">RODGER j.d.o.o. Kršinićeva 8, 51000 Rijeka</derivirana_varijabla>
  </DomainObject.Predmet.ProtustrankaWithAdress>
  <DomainObject.Predmet.ProtustrankaWithAdressOIB>
    <izvorni_sadrzaj>RODGER j.d.o.o., OIB 11561557473, Kršinićeva 8, 51000 Rijeka</izvorni_sadrzaj>
    <derivirana_varijabla naziv="DomainObject.Predmet.ProtustrankaWithAdressOIB_1">RODGER j.d.o.o., OIB 11561557473, Kršinićeva 8, 51000 Rijeka</derivirana_varijabla>
  </DomainObject.Predmet.ProtustrankaWithAdressOIB>
  <DomainObject.Predmet.ProtustrankaNazivFormated>
    <izvorni_sadrzaj>RODGER j.d.o.o.</izvorni_sadrzaj>
    <derivirana_varijabla naziv="DomainObject.Predmet.ProtustrankaNazivFormated_1">RODGER j.d.o.o.</derivirana_varijabla>
  </DomainObject.Predmet.ProtustrankaNazivFormated>
  <DomainObject.Predmet.ProtustrankaNazivFormatedOIB>
    <izvorni_sadrzaj>RODGER j.d.o.o., OIB 11561557473</izvorni_sadrzaj>
    <derivirana_varijabla naziv="DomainObject.Predmet.ProtustrankaNazivFormatedOIB_1">RODGER j.d.o.o., OIB 11561557473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RODGER j.d.o.o.</item>
    </izvorni_sadrzaj>
    <derivirana_varijabla naziv="DomainObject.Predmet.ProtuStrankaListFormated_1">
      <item>RODGER j.d.o.o.</item>
    </derivirana_varijabla>
  </DomainObject.Predmet.ProtuStrankaListFormated>
  <DomainObject.Predmet.ProtuStrankaListFormatedOIB>
    <izvorni_sadrzaj>
      <item>RODGER j.d.o.o., OIB 11561557473</item>
    </izvorni_sadrzaj>
    <derivirana_varijabla naziv="DomainObject.Predmet.ProtuStrankaListFormatedOIB_1">
      <item>RODGER j.d.o.o., OIB 11561557473</item>
    </derivirana_varijabla>
  </DomainObject.Predmet.ProtuStrankaListFormatedOIB>
  <DomainObject.Predmet.ProtuStrankaListFormatedWithAdress>
    <izvorni_sadrzaj>
      <item>RODGER j.d.o.o., Kršinićeva 8, 51000 Rijeka</item>
    </izvorni_sadrzaj>
    <derivirana_varijabla naziv="DomainObject.Predmet.ProtuStrankaListFormatedWithAdress_1">
      <item>RODGER j.d.o.o., Kršinićeva 8, 51000 Rijeka</item>
    </derivirana_varijabla>
  </DomainObject.Predmet.ProtuStrankaListFormatedWithAdress>
  <DomainObject.Predmet.ProtuStrankaListFormatedWithAdressOIB>
    <izvorni_sadrzaj>
      <item>RODGER j.d.o.o., OIB 11561557473, Kršinićeva 8, 51000 Rijeka</item>
    </izvorni_sadrzaj>
    <derivirana_varijabla naziv="DomainObject.Predmet.ProtuStrankaListFormatedWithAdressOIB_1">
      <item>RODGER j.d.o.o., OIB 11561557473, Kršinićeva 8, 51000 Rijeka</item>
    </derivirana_varijabla>
  </DomainObject.Predmet.ProtuStrankaListFormatedWithAdressOIB>
  <DomainObject.Predmet.ProtuStrankaListNazivFormated>
    <izvorni_sadrzaj>
      <item>RODGER j.d.o.o.</item>
    </izvorni_sadrzaj>
    <derivirana_varijabla naziv="DomainObject.Predmet.ProtuStrankaListNazivFormated_1">
      <item>RODGER j.d.o.o.</item>
    </derivirana_varijabla>
  </DomainObject.Predmet.ProtuStrankaListNazivFormated>
  <DomainObject.Predmet.ProtuStrankaListNazivFormatedOIB>
    <izvorni_sadrzaj>
      <item>RODGER j.d.o.o., OIB 11561557473</item>
    </izvorni_sadrzaj>
    <derivirana_varijabla naziv="DomainObject.Predmet.ProtuStrankaListNazivFormatedOIB_1">
      <item>RODGER j.d.o.o., OIB 11561557473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RODGER j.d.o.o.</izvorni_sadrzaj>
    <derivirana_varijabla naziv="DomainObject.Predmet.ProtustrankaIDrugi_1">RODGER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RODGER j.d.o.o., OIB 11561557473, Kršinićeva 8, 51000 Rijeka</izvorni_sadrzaj>
    <derivirana_varijabla naziv="DomainObject.Predmet.ProtustrankaIDrugiAdressOIB_1">RODGER j.d.o.o., OIB 11561557473, Kršinićeva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RODGER j.d.o.o.</item>
    </izvorni_sadrzaj>
    <derivirana_varijabla naziv="DomainObject.Predmet.SudioniciListNaziv_1">
      <item>FINA Rijeka</item>
      <item>RODGER j.d.o.o.</item>
    </derivirana_varijabla>
  </DomainObject.Predmet.SudioniciListNaziv>
  <DomainObject.Predmet.SudioniciListAdressOIB>
    <izvorni_sadrzaj>
      <item>FINA Rijeka, OIB 85821130368, Frana Kurelca 8,51000 Rijeka</item>
      <item>RODGER j.d.o.o., OIB 11561557473, Kršinićeva 8,51000 Rijeka</item>
    </izvorni_sadrzaj>
    <derivirana_varijabla naziv="DomainObject.Predmet.SudioniciListAdressOIB_1">
      <item>FINA Rijeka, OIB 85821130368, Frana Kurelca 8,51000 Rijeka</item>
      <item>RODGER j.d.o.o., OIB 11561557473, Kršinićeva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11561557473</item>
    </izvorni_sadrzaj>
    <derivirana_varijabla naziv="DomainObject.Predmet.SudioniciListNazivOIB_1">
      <item>, OIB 85821130368</item>
      <item>, OIB 11561557473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297E7-A866-4329-91D7-888F5866E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780</properties:Words>
  <properties:Characters>4369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2017-05-10T08:22:00Z</dcterms:created>
  <dc:creator>korlevicd</dc:creator>
  <cp:lastModifiedBy>Danijela Fumić</cp:lastModifiedBy>
  <cp:lastPrinted>2017-05-10T08:22:00Z</cp:lastPrinted>
  <dcterms:modified xmlns:xsi="http://www.w3.org/2001/XMLSchema-instance" xsi:type="dcterms:W3CDTF">2017-05-10T08:23:00Z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